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1BD" w:rsidRPr="000561BD" w:rsidRDefault="00866ED9" w:rsidP="000E24D7">
      <w:pPr>
        <w:jc w:val="center"/>
        <w:rPr>
          <w:rFonts w:ascii="TimesET" w:eastAsia="Times New Roman" w:hAnsi="TimesET"/>
          <w:b/>
          <w:i/>
          <w:sz w:val="24"/>
          <w:szCs w:val="24"/>
          <w:lang w:eastAsia="ru-RU"/>
        </w:rPr>
      </w:pPr>
      <w:r>
        <w:rPr>
          <w:rFonts w:ascii="TimesET" w:eastAsia="Times New Roman" w:hAnsi="TimesET"/>
          <w:b/>
          <w:i/>
          <w:noProof/>
          <w:sz w:val="24"/>
          <w:szCs w:val="24"/>
          <w:lang w:eastAsia="ru-RU"/>
        </w:rPr>
        <w:drawing>
          <wp:inline distT="0" distB="0" distL="0" distR="0">
            <wp:extent cx="617220" cy="723900"/>
            <wp:effectExtent l="0" t="0" r="0" b="0"/>
            <wp:docPr id="1" name="Рисунок 2" descr="герб округ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округа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61BD" w:rsidRDefault="000561BD" w:rsidP="000E24D7">
      <w:pPr>
        <w:keepNext/>
        <w:jc w:val="center"/>
        <w:outlineLvl w:val="0"/>
        <w:rPr>
          <w:rFonts w:ascii="Times New Roman" w:hAnsi="Times New Roman"/>
          <w:b/>
          <w:i/>
          <w:color w:val="000000"/>
          <w:sz w:val="10"/>
          <w:szCs w:val="20"/>
          <w:lang w:eastAsia="ru-RU"/>
        </w:rPr>
      </w:pPr>
    </w:p>
    <w:p w:rsidR="00E80C9F" w:rsidRPr="000561BD" w:rsidRDefault="00E80C9F" w:rsidP="000E24D7">
      <w:pPr>
        <w:keepNext/>
        <w:jc w:val="center"/>
        <w:outlineLvl w:val="0"/>
        <w:rPr>
          <w:rFonts w:ascii="Times New Roman" w:hAnsi="Times New Roman"/>
          <w:b/>
          <w:i/>
          <w:color w:val="000000"/>
          <w:sz w:val="10"/>
          <w:szCs w:val="20"/>
          <w:lang w:eastAsia="ru-RU"/>
        </w:rPr>
      </w:pPr>
    </w:p>
    <w:p w:rsidR="000561BD" w:rsidRPr="000561BD" w:rsidRDefault="000561BD" w:rsidP="000E24D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61BD">
        <w:rPr>
          <w:rFonts w:ascii="Times New Roman" w:eastAsia="Times New Roman" w:hAnsi="Times New Roman"/>
          <w:b/>
          <w:sz w:val="28"/>
          <w:szCs w:val="28"/>
          <w:lang w:eastAsia="ru-RU"/>
        </w:rPr>
        <w:t>СЛУЖБА</w:t>
      </w:r>
    </w:p>
    <w:p w:rsidR="000561BD" w:rsidRPr="000561BD" w:rsidRDefault="000561BD" w:rsidP="000E24D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61BD">
        <w:rPr>
          <w:rFonts w:ascii="Times New Roman" w:eastAsia="Times New Roman" w:hAnsi="Times New Roman"/>
          <w:b/>
          <w:sz w:val="28"/>
          <w:szCs w:val="28"/>
          <w:lang w:eastAsia="ru-RU"/>
        </w:rPr>
        <w:t>ЖИЛИЩНОГО И СТРОИТЕЛЬНОГО НАДЗОРА</w:t>
      </w:r>
    </w:p>
    <w:p w:rsidR="000561BD" w:rsidRDefault="000561BD" w:rsidP="000E24D7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561BD">
        <w:rPr>
          <w:rFonts w:ascii="Times New Roman" w:eastAsia="Times New Roman" w:hAnsi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0561BD" w:rsidRDefault="000561BD" w:rsidP="000E24D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638CF" w:rsidRPr="000561BD" w:rsidRDefault="00C638CF" w:rsidP="000E24D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561BD" w:rsidRDefault="000769CD" w:rsidP="000E24D7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ПРИКАЗ</w:t>
      </w:r>
    </w:p>
    <w:p w:rsidR="008C7313" w:rsidRDefault="000561BD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0561BD">
        <w:rPr>
          <w:rFonts w:ascii="Times New Roman" w:eastAsia="Times New Roman" w:hAnsi="Times New Roman"/>
          <w:b/>
          <w:sz w:val="28"/>
          <w:szCs w:val="28"/>
          <w:lang w:eastAsia="ru-RU"/>
        </w:rPr>
        <w:t>О</w:t>
      </w:r>
      <w:r w:rsidR="00BF67D7">
        <w:rPr>
          <w:rFonts w:ascii="Times New Roman" w:eastAsia="Times New Roman" w:hAnsi="Times New Roman"/>
          <w:b/>
          <w:sz w:val="28"/>
          <w:szCs w:val="28"/>
          <w:lang w:eastAsia="ru-RU"/>
        </w:rPr>
        <w:t>б утверждении А</w:t>
      </w:r>
      <w:r w:rsidR="000F6808">
        <w:rPr>
          <w:rFonts w:ascii="Times New Roman" w:eastAsia="Times New Roman" w:hAnsi="Times New Roman"/>
          <w:b/>
          <w:sz w:val="28"/>
          <w:szCs w:val="28"/>
          <w:lang w:eastAsia="ru-RU"/>
        </w:rPr>
        <w:t>дминистративного регламента</w:t>
      </w:r>
      <w:r w:rsidR="0070727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A7490F" w:rsidRPr="00DB466E">
        <w:rPr>
          <w:rFonts w:ascii="Times New Roman" w:hAnsi="Times New Roman"/>
          <w:b/>
          <w:bCs/>
          <w:sz w:val="28"/>
          <w:szCs w:val="28"/>
        </w:rPr>
        <w:t>исполнения</w:t>
      </w:r>
      <w:r w:rsidR="0070727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284DAC" w:rsidRPr="00BC45D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Службой </w:t>
      </w:r>
      <w:r w:rsidR="00220BED">
        <w:rPr>
          <w:rFonts w:ascii="Times New Roman" w:hAnsi="Times New Roman"/>
          <w:b/>
          <w:sz w:val="28"/>
          <w:szCs w:val="28"/>
        </w:rPr>
        <w:t xml:space="preserve">жилищного </w:t>
      </w:r>
      <w:r w:rsidR="00D84F16">
        <w:rPr>
          <w:rFonts w:ascii="Times New Roman" w:hAnsi="Times New Roman"/>
          <w:b/>
          <w:sz w:val="28"/>
          <w:szCs w:val="28"/>
        </w:rPr>
        <w:t xml:space="preserve">и строительного </w:t>
      </w:r>
      <w:r w:rsidR="00284DAC" w:rsidRPr="00BC45DA">
        <w:rPr>
          <w:rFonts w:ascii="Times New Roman" w:hAnsi="Times New Roman"/>
          <w:b/>
          <w:sz w:val="28"/>
          <w:szCs w:val="28"/>
        </w:rPr>
        <w:t>надзора Ханты-Мансийского автономного округа – Югры</w:t>
      </w:r>
      <w:r w:rsidR="0070727A">
        <w:rPr>
          <w:rFonts w:ascii="Times New Roman" w:hAnsi="Times New Roman"/>
          <w:b/>
          <w:sz w:val="28"/>
          <w:szCs w:val="28"/>
        </w:rPr>
        <w:t xml:space="preserve"> </w:t>
      </w:r>
      <w:r w:rsidR="00A7490F">
        <w:rPr>
          <w:rFonts w:ascii="Times New Roman" w:hAnsi="Times New Roman"/>
          <w:b/>
          <w:bCs/>
          <w:sz w:val="28"/>
          <w:szCs w:val="28"/>
        </w:rPr>
        <w:t>го</w:t>
      </w:r>
      <w:r w:rsidR="00A7490F" w:rsidRPr="00B242F6">
        <w:rPr>
          <w:rFonts w:ascii="Times New Roman" w:hAnsi="Times New Roman"/>
          <w:b/>
          <w:bCs/>
          <w:sz w:val="28"/>
          <w:szCs w:val="28"/>
        </w:rPr>
        <w:t xml:space="preserve">сударственной функции по осуществлению </w:t>
      </w:r>
      <w:r w:rsidR="00800357">
        <w:rPr>
          <w:rFonts w:ascii="Times New Roman" w:hAnsi="Times New Roman"/>
          <w:b/>
          <w:bCs/>
          <w:sz w:val="28"/>
          <w:szCs w:val="28"/>
        </w:rPr>
        <w:t xml:space="preserve">регионального </w:t>
      </w:r>
      <w:r w:rsidR="008C7313" w:rsidRPr="00284DAC">
        <w:rPr>
          <w:rFonts w:ascii="Times New Roman" w:hAnsi="Times New Roman"/>
          <w:b/>
          <w:bCs/>
          <w:sz w:val="28"/>
          <w:szCs w:val="28"/>
        </w:rPr>
        <w:t>государственного жилищного надзора</w:t>
      </w:r>
      <w:r w:rsidR="003D0680">
        <w:rPr>
          <w:rFonts w:ascii="Times New Roman" w:hAnsi="Times New Roman"/>
          <w:b/>
          <w:bCs/>
          <w:sz w:val="28"/>
          <w:szCs w:val="28"/>
        </w:rPr>
        <w:t xml:space="preserve"> на территории Ханты-М</w:t>
      </w:r>
      <w:r w:rsidR="00017D69">
        <w:rPr>
          <w:rFonts w:ascii="Times New Roman" w:hAnsi="Times New Roman"/>
          <w:b/>
          <w:bCs/>
          <w:sz w:val="28"/>
          <w:szCs w:val="28"/>
        </w:rPr>
        <w:t>ансийского автономного округа – Ю</w:t>
      </w:r>
      <w:r w:rsidR="003D0680">
        <w:rPr>
          <w:rFonts w:ascii="Times New Roman" w:hAnsi="Times New Roman"/>
          <w:b/>
          <w:bCs/>
          <w:sz w:val="28"/>
          <w:szCs w:val="28"/>
        </w:rPr>
        <w:t>гры</w:t>
      </w:r>
    </w:p>
    <w:p w:rsidR="000769CD" w:rsidRDefault="000769CD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E24D7" w:rsidRDefault="000E24D7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61BD" w:rsidRPr="000561BD" w:rsidRDefault="000561BD" w:rsidP="000E24D7">
      <w:pPr>
        <w:jc w:val="left"/>
        <w:rPr>
          <w:rFonts w:ascii="Times New Roman" w:eastAsia="Times New Roman" w:hAnsi="Times New Roman"/>
          <w:sz w:val="24"/>
          <w:szCs w:val="24"/>
          <w:lang w:eastAsia="ru-RU"/>
        </w:rPr>
      </w:pPr>
      <w:r w:rsidRPr="000561BD">
        <w:rPr>
          <w:rFonts w:ascii="Times New Roman" w:eastAsia="Times New Roman" w:hAnsi="Times New Roman"/>
          <w:sz w:val="24"/>
          <w:szCs w:val="24"/>
          <w:lang w:eastAsia="ru-RU"/>
        </w:rPr>
        <w:t>г. Ханты-Мансийск</w:t>
      </w:r>
    </w:p>
    <w:p w:rsidR="000769CD" w:rsidRDefault="00D85B15" w:rsidP="000E24D7">
      <w:pPr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401EBD">
        <w:rPr>
          <w:rFonts w:ascii="Times New Roman" w:eastAsia="Times New Roman" w:hAnsi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мая</w:t>
      </w:r>
      <w:r w:rsidR="007101B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C638CF">
        <w:rPr>
          <w:rFonts w:ascii="Times New Roman" w:eastAsia="Times New Roman" w:hAnsi="Times New Roman"/>
          <w:sz w:val="24"/>
          <w:szCs w:val="24"/>
          <w:lang w:eastAsia="ru-RU"/>
        </w:rPr>
        <w:t>2016</w:t>
      </w:r>
      <w:r w:rsidR="001D5F18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  <w:r w:rsidR="001D5F1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D5F1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D5F1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1D5F18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D47A9E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1EB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1EB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1EBD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401EB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</w:t>
      </w:r>
      <w:r w:rsidR="00047456">
        <w:rPr>
          <w:rFonts w:ascii="Times New Roman" w:eastAsia="Times New Roman" w:hAnsi="Times New Roman"/>
          <w:sz w:val="24"/>
          <w:szCs w:val="24"/>
          <w:lang w:eastAsia="ru-RU"/>
        </w:rPr>
        <w:t>№</w:t>
      </w:r>
      <w:r w:rsidR="00401EBD">
        <w:rPr>
          <w:rFonts w:ascii="Times New Roman" w:eastAsia="Times New Roman" w:hAnsi="Times New Roman"/>
          <w:sz w:val="24"/>
          <w:szCs w:val="24"/>
          <w:lang w:eastAsia="ru-RU"/>
        </w:rPr>
        <w:t xml:space="preserve"> 4</w:t>
      </w:r>
      <w:r w:rsidR="000561BD" w:rsidRPr="000561BD">
        <w:rPr>
          <w:rFonts w:ascii="Times New Roman" w:eastAsia="Times New Roman" w:hAnsi="Times New Roman"/>
          <w:sz w:val="24"/>
          <w:szCs w:val="24"/>
          <w:lang w:eastAsia="ru-RU"/>
        </w:rPr>
        <w:t>-нп</w:t>
      </w:r>
    </w:p>
    <w:p w:rsidR="008579AD" w:rsidRPr="00F308AE" w:rsidRDefault="008579AD" w:rsidP="00F308AE">
      <w:pPr>
        <w:autoSpaceDE w:val="0"/>
        <w:autoSpaceDN w:val="0"/>
        <w:adjustRightInd w:val="0"/>
        <w:ind w:left="-142" w:right="-143" w:firstLine="568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0E24D7" w:rsidRPr="00F308AE" w:rsidRDefault="000E24D7" w:rsidP="00F308AE">
      <w:pPr>
        <w:autoSpaceDE w:val="0"/>
        <w:autoSpaceDN w:val="0"/>
        <w:adjustRightInd w:val="0"/>
        <w:ind w:left="-142" w:right="-143" w:firstLine="568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3F52EB" w:rsidRPr="00F308AE" w:rsidRDefault="007804D2" w:rsidP="00F308AE">
      <w:pPr>
        <w:autoSpaceDE w:val="0"/>
        <w:autoSpaceDN w:val="0"/>
        <w:adjustRightInd w:val="0"/>
        <w:spacing w:line="276" w:lineRule="auto"/>
        <w:ind w:left="-142" w:right="-143" w:firstLine="568"/>
        <w:rPr>
          <w:rFonts w:ascii="Times New Roman" w:eastAsia="Times New Roman" w:hAnsi="Times New Roman"/>
          <w:b/>
          <w:sz w:val="27"/>
          <w:szCs w:val="27"/>
          <w:lang w:eastAsia="ru-RU"/>
        </w:rPr>
      </w:pPr>
      <w:proofErr w:type="gramStart"/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В соответствии с Федеральным законом от 2</w:t>
      </w:r>
      <w:r w:rsidR="003F52EB" w:rsidRPr="00F308AE">
        <w:rPr>
          <w:rFonts w:ascii="Times New Roman" w:eastAsia="Times New Roman" w:hAnsi="Times New Roman"/>
          <w:sz w:val="27"/>
          <w:szCs w:val="27"/>
          <w:lang w:eastAsia="ru-RU"/>
        </w:rPr>
        <w:t>6</w:t>
      </w:r>
      <w:r w:rsidR="000D4DEB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3F52EB" w:rsidRPr="00F308AE">
        <w:rPr>
          <w:rFonts w:ascii="Times New Roman" w:eastAsia="Times New Roman" w:hAnsi="Times New Roman"/>
          <w:sz w:val="27"/>
          <w:szCs w:val="27"/>
          <w:lang w:eastAsia="ru-RU"/>
        </w:rPr>
        <w:t>декабря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20</w:t>
      </w:r>
      <w:r w:rsidR="003F52EB" w:rsidRPr="00F308AE">
        <w:rPr>
          <w:rFonts w:ascii="Times New Roman" w:eastAsia="Times New Roman" w:hAnsi="Times New Roman"/>
          <w:sz w:val="27"/>
          <w:szCs w:val="27"/>
          <w:lang w:eastAsia="ru-RU"/>
        </w:rPr>
        <w:t>08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года</w:t>
      </w:r>
      <w:r w:rsidR="00390964" w:rsidRPr="00F308AE">
        <w:rPr>
          <w:rFonts w:ascii="Times New Roman" w:eastAsia="Times New Roman" w:hAnsi="Times New Roman"/>
          <w:sz w:val="27"/>
          <w:szCs w:val="27"/>
          <w:lang w:eastAsia="ru-RU"/>
        </w:rPr>
        <w:br/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№</w:t>
      </w:r>
      <w:r w:rsidR="00390964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3F52EB" w:rsidRPr="00F308AE">
        <w:rPr>
          <w:rFonts w:ascii="Times New Roman" w:eastAsia="Times New Roman" w:hAnsi="Times New Roman"/>
          <w:sz w:val="27"/>
          <w:szCs w:val="27"/>
          <w:lang w:eastAsia="ru-RU"/>
        </w:rPr>
        <w:t>294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-ФЗ «</w:t>
      </w:r>
      <w:r w:rsidR="003F52EB" w:rsidRPr="00F308AE">
        <w:rPr>
          <w:rFonts w:ascii="Times New Roman" w:hAnsi="Times New Roman"/>
          <w:sz w:val="27"/>
          <w:szCs w:val="27"/>
          <w:lang w:eastAsia="ru-RU"/>
        </w:rPr>
        <w:t xml:space="preserve">О защите прав юридических лиц и индивидуальных предпринимателей при осуществлении </w:t>
      </w:r>
      <w:r w:rsidR="00E80C9F" w:rsidRPr="00F308AE">
        <w:rPr>
          <w:rFonts w:ascii="Times New Roman" w:hAnsi="Times New Roman"/>
          <w:sz w:val="27"/>
          <w:szCs w:val="27"/>
          <w:lang w:eastAsia="ru-RU"/>
        </w:rPr>
        <w:t xml:space="preserve">регионального </w:t>
      </w:r>
      <w:r w:rsidR="003F52EB" w:rsidRPr="00F308AE">
        <w:rPr>
          <w:rFonts w:ascii="Times New Roman" w:hAnsi="Times New Roman"/>
          <w:sz w:val="27"/>
          <w:szCs w:val="27"/>
          <w:lang w:eastAsia="ru-RU"/>
        </w:rPr>
        <w:t xml:space="preserve">государственного контроля (надзора) и </w:t>
      </w:r>
      <w:r w:rsidR="003D0680" w:rsidRPr="00F308AE">
        <w:rPr>
          <w:rFonts w:ascii="Times New Roman" w:hAnsi="Times New Roman"/>
          <w:sz w:val="27"/>
          <w:szCs w:val="27"/>
          <w:lang w:eastAsia="ru-RU"/>
        </w:rPr>
        <w:t>м</w:t>
      </w:r>
      <w:r w:rsidR="003F52EB" w:rsidRPr="00F308AE">
        <w:rPr>
          <w:rFonts w:ascii="Times New Roman" w:hAnsi="Times New Roman"/>
          <w:sz w:val="27"/>
          <w:szCs w:val="27"/>
          <w:lang w:eastAsia="ru-RU"/>
        </w:rPr>
        <w:t>униципального контроля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»,</w:t>
      </w:r>
      <w:r w:rsidR="003D0680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постановлениями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Правительства Ханты-Мансийского </w:t>
      </w:r>
      <w:r w:rsidR="003D0680" w:rsidRPr="00F308AE">
        <w:rPr>
          <w:rFonts w:ascii="Times New Roman" w:eastAsia="Times New Roman" w:hAnsi="Times New Roman"/>
          <w:sz w:val="27"/>
          <w:szCs w:val="27"/>
          <w:lang w:eastAsia="ru-RU"/>
        </w:rPr>
        <w:t>а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втономного округа – Югры</w:t>
      </w:r>
      <w:r w:rsidR="00390964" w:rsidRPr="00F308AE">
        <w:rPr>
          <w:rFonts w:ascii="Times New Roman" w:eastAsia="Times New Roman" w:hAnsi="Times New Roman"/>
          <w:sz w:val="27"/>
          <w:szCs w:val="27"/>
          <w:lang w:eastAsia="ru-RU"/>
        </w:rPr>
        <w:br/>
      </w:r>
      <w:r w:rsidR="00545C66" w:rsidRPr="00F308AE">
        <w:rPr>
          <w:rFonts w:ascii="Times New Roman" w:eastAsia="Times New Roman" w:hAnsi="Times New Roman"/>
          <w:sz w:val="27"/>
          <w:szCs w:val="27"/>
          <w:lang w:eastAsia="ru-RU"/>
        </w:rPr>
        <w:t>от 29 января 2011</w:t>
      </w:r>
      <w:r w:rsidR="00390964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545C66" w:rsidRPr="00F308AE">
        <w:rPr>
          <w:rFonts w:ascii="Times New Roman" w:eastAsia="Times New Roman" w:hAnsi="Times New Roman"/>
          <w:sz w:val="27"/>
          <w:szCs w:val="27"/>
          <w:lang w:eastAsia="ru-RU"/>
        </w:rPr>
        <w:t>года № 23-п «О разработке и утверждении административных регламентов исполнения государственных функций по осуществлению регионального государственного контроля (надзора) и административных регламентов предоставления государственных</w:t>
      </w:r>
      <w:proofErr w:type="gramEnd"/>
      <w:r w:rsidR="00545C66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услуг», </w:t>
      </w:r>
      <w:r w:rsidR="003D0680" w:rsidRPr="00F308AE">
        <w:rPr>
          <w:rFonts w:ascii="Times New Roman" w:eastAsia="Times New Roman" w:hAnsi="Times New Roman"/>
          <w:sz w:val="27"/>
          <w:szCs w:val="27"/>
          <w:lang w:eastAsia="ru-RU"/>
        </w:rPr>
        <w:t>о</w:t>
      </w:r>
      <w:r w:rsidR="00CA146D" w:rsidRPr="00F308AE">
        <w:rPr>
          <w:rFonts w:ascii="Times New Roman" w:hAnsi="Times New Roman"/>
          <w:sz w:val="27"/>
          <w:szCs w:val="27"/>
          <w:lang w:eastAsia="ru-RU"/>
        </w:rPr>
        <w:t xml:space="preserve">т 30 августа </w:t>
      </w:r>
      <w:r w:rsidR="003D0680" w:rsidRPr="00F308AE">
        <w:rPr>
          <w:rFonts w:ascii="Times New Roman" w:hAnsi="Times New Roman"/>
          <w:sz w:val="27"/>
          <w:szCs w:val="27"/>
          <w:lang w:eastAsia="ru-RU"/>
        </w:rPr>
        <w:t>201</w:t>
      </w:r>
      <w:r w:rsidR="00E80C9F" w:rsidRPr="00F308AE">
        <w:rPr>
          <w:rFonts w:ascii="Times New Roman" w:hAnsi="Times New Roman"/>
          <w:sz w:val="27"/>
          <w:szCs w:val="27"/>
          <w:lang w:eastAsia="ru-RU"/>
        </w:rPr>
        <w:t>3</w:t>
      </w:r>
      <w:r w:rsidR="00BC5CD5" w:rsidRPr="00F308AE">
        <w:rPr>
          <w:rFonts w:ascii="Times New Roman" w:hAnsi="Times New Roman"/>
          <w:sz w:val="27"/>
          <w:szCs w:val="27"/>
          <w:lang w:eastAsia="ru-RU"/>
        </w:rPr>
        <w:t xml:space="preserve"> года</w:t>
      </w:r>
      <w:r w:rsidR="00E80C9F" w:rsidRPr="00F308AE">
        <w:rPr>
          <w:rFonts w:ascii="Times New Roman" w:hAnsi="Times New Roman"/>
          <w:sz w:val="27"/>
          <w:szCs w:val="27"/>
          <w:lang w:eastAsia="ru-RU"/>
        </w:rPr>
        <w:t xml:space="preserve"> № </w:t>
      </w:r>
      <w:r w:rsidR="003D0680" w:rsidRPr="00F308AE">
        <w:rPr>
          <w:rFonts w:ascii="Times New Roman" w:hAnsi="Times New Roman"/>
          <w:sz w:val="27"/>
          <w:szCs w:val="27"/>
          <w:lang w:eastAsia="ru-RU"/>
        </w:rPr>
        <w:t>325-п</w:t>
      </w:r>
      <w:r w:rsidR="0070727A" w:rsidRPr="00F308AE">
        <w:rPr>
          <w:rFonts w:ascii="Times New Roman" w:hAnsi="Times New Roman"/>
          <w:sz w:val="27"/>
          <w:szCs w:val="27"/>
          <w:lang w:eastAsia="ru-RU"/>
        </w:rPr>
        <w:t xml:space="preserve"> </w:t>
      </w:r>
      <w:r w:rsidR="003D0680" w:rsidRPr="00F308AE">
        <w:rPr>
          <w:rFonts w:ascii="Times New Roman" w:hAnsi="Times New Roman"/>
          <w:sz w:val="27"/>
          <w:szCs w:val="27"/>
          <w:lang w:eastAsia="ru-RU"/>
        </w:rPr>
        <w:t xml:space="preserve">«О Порядке осуществления </w:t>
      </w:r>
      <w:r w:rsidR="00E80C9F" w:rsidRPr="00F308AE">
        <w:rPr>
          <w:rFonts w:ascii="Times New Roman" w:hAnsi="Times New Roman"/>
          <w:sz w:val="27"/>
          <w:szCs w:val="27"/>
          <w:lang w:eastAsia="ru-RU"/>
        </w:rPr>
        <w:t xml:space="preserve">регионального </w:t>
      </w:r>
      <w:r w:rsidR="003D0680" w:rsidRPr="00F308AE">
        <w:rPr>
          <w:rFonts w:ascii="Times New Roman" w:hAnsi="Times New Roman"/>
          <w:sz w:val="27"/>
          <w:szCs w:val="27"/>
          <w:lang w:eastAsia="ru-RU"/>
        </w:rPr>
        <w:t>государственного жилищного надзора на территории Ханты-Мансийск</w:t>
      </w:r>
      <w:r w:rsidR="00545C66" w:rsidRPr="00F308AE">
        <w:rPr>
          <w:rFonts w:ascii="Times New Roman" w:hAnsi="Times New Roman"/>
          <w:sz w:val="27"/>
          <w:szCs w:val="27"/>
          <w:lang w:eastAsia="ru-RU"/>
        </w:rPr>
        <w:t>ого автономного округа – Югры»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proofErr w:type="gramStart"/>
      <w:r w:rsidR="003F52EB" w:rsidRPr="00F308AE">
        <w:rPr>
          <w:rFonts w:ascii="Times New Roman" w:eastAsia="Times New Roman" w:hAnsi="Times New Roman"/>
          <w:b/>
          <w:sz w:val="27"/>
          <w:szCs w:val="27"/>
          <w:lang w:eastAsia="ru-RU"/>
        </w:rPr>
        <w:t>п</w:t>
      </w:r>
      <w:proofErr w:type="gramEnd"/>
      <w:r w:rsidR="003F52EB" w:rsidRPr="00F308AE">
        <w:rPr>
          <w:rFonts w:ascii="Times New Roman" w:eastAsia="Times New Roman" w:hAnsi="Times New Roman"/>
          <w:b/>
          <w:sz w:val="27"/>
          <w:szCs w:val="27"/>
          <w:lang w:eastAsia="ru-RU"/>
        </w:rPr>
        <w:t> р и к а з ы в а ю:</w:t>
      </w:r>
    </w:p>
    <w:p w:rsidR="000E24D7" w:rsidRPr="00F308AE" w:rsidRDefault="000E24D7" w:rsidP="00F308AE">
      <w:pPr>
        <w:autoSpaceDE w:val="0"/>
        <w:autoSpaceDN w:val="0"/>
        <w:adjustRightInd w:val="0"/>
        <w:spacing w:line="276" w:lineRule="auto"/>
        <w:ind w:left="-142" w:right="-143" w:firstLine="568"/>
        <w:rPr>
          <w:rFonts w:ascii="Times New Roman" w:eastAsia="Times New Roman" w:hAnsi="Times New Roman"/>
          <w:sz w:val="27"/>
          <w:szCs w:val="27"/>
          <w:lang w:eastAsia="ru-RU"/>
        </w:rPr>
      </w:pPr>
    </w:p>
    <w:p w:rsidR="003F52EB" w:rsidRPr="00F308AE" w:rsidRDefault="003F52EB" w:rsidP="00F308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-142" w:right="-143" w:firstLine="568"/>
        <w:rPr>
          <w:rFonts w:ascii="Times New Roman" w:eastAsia="Times New Roman" w:hAnsi="Times New Roman"/>
          <w:sz w:val="27"/>
          <w:szCs w:val="27"/>
          <w:lang w:eastAsia="ru-RU"/>
        </w:rPr>
      </w:pP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Утвердить прилагаемый </w:t>
      </w:r>
      <w:r w:rsidR="00BF67D7" w:rsidRPr="00F308AE">
        <w:rPr>
          <w:rFonts w:ascii="Times New Roman" w:eastAsia="Times New Roman" w:hAnsi="Times New Roman"/>
          <w:sz w:val="27"/>
          <w:szCs w:val="27"/>
          <w:lang w:eastAsia="ru-RU"/>
        </w:rPr>
        <w:t>А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дминистративный регламент исп</w:t>
      </w:r>
      <w:r w:rsidR="002319EA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олнения 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Службой жилищного и строительного надзора</w:t>
      </w:r>
      <w:r w:rsidR="002169EA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Ханты-Мансийского автономного округа – Югры</w:t>
      </w:r>
      <w:r w:rsidR="0070727A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2319EA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государственной функции 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по осуществлению </w:t>
      </w:r>
      <w:r w:rsidR="00E80C9F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регионального </w:t>
      </w:r>
      <w:r w:rsidR="00A92BE1" w:rsidRPr="00F308AE">
        <w:rPr>
          <w:rFonts w:ascii="Times New Roman" w:eastAsia="Times New Roman" w:hAnsi="Times New Roman"/>
          <w:sz w:val="27"/>
          <w:szCs w:val="27"/>
          <w:lang w:eastAsia="ru-RU"/>
        </w:rPr>
        <w:t>государственного</w:t>
      </w:r>
      <w:r w:rsidR="002169EA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A92BE1" w:rsidRPr="00F308AE">
        <w:rPr>
          <w:rFonts w:ascii="Times New Roman" w:eastAsia="Times New Roman" w:hAnsi="Times New Roman"/>
          <w:sz w:val="27"/>
          <w:szCs w:val="27"/>
          <w:lang w:eastAsia="ru-RU"/>
        </w:rPr>
        <w:t>жилищного надзора</w:t>
      </w:r>
      <w:r w:rsidR="0070727A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3D0680" w:rsidRPr="00F308AE">
        <w:rPr>
          <w:rFonts w:ascii="Times New Roman" w:eastAsia="Times New Roman" w:hAnsi="Times New Roman"/>
          <w:sz w:val="27"/>
          <w:szCs w:val="27"/>
          <w:lang w:eastAsia="ru-RU"/>
        </w:rPr>
        <w:t>на территории Ханты-Мансийского автономного округа – Югры.</w:t>
      </w:r>
    </w:p>
    <w:p w:rsidR="002169EA" w:rsidRPr="00F81C5A" w:rsidRDefault="00241C4E" w:rsidP="00F308AE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ind w:left="-142" w:right="-143" w:firstLine="568"/>
        <w:rPr>
          <w:rFonts w:ascii="Times New Roman" w:eastAsia="Times New Roman" w:hAnsi="Times New Roman"/>
          <w:sz w:val="27"/>
          <w:szCs w:val="27"/>
          <w:lang w:eastAsia="ru-RU"/>
        </w:rPr>
      </w:pP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Настоящий приказ</w:t>
      </w:r>
      <w:r w:rsidR="008579AD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вступает</w:t>
      </w:r>
      <w:r w:rsidR="008579AD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в</w:t>
      </w:r>
      <w:r w:rsidR="00545C66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силу по </w:t>
      </w:r>
      <w:proofErr w:type="gramStart"/>
      <w:r w:rsidR="00545C66" w:rsidRPr="00F308AE">
        <w:rPr>
          <w:rFonts w:ascii="Times New Roman" w:eastAsia="Times New Roman" w:hAnsi="Times New Roman"/>
          <w:sz w:val="27"/>
          <w:szCs w:val="27"/>
          <w:lang w:eastAsia="ru-RU"/>
        </w:rPr>
        <w:t>истечении</w:t>
      </w:r>
      <w:proofErr w:type="gramEnd"/>
      <w:r w:rsidR="00545C66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10</w:t>
      </w:r>
      <w:r w:rsidR="002169EA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545C66" w:rsidRPr="00F308AE">
        <w:rPr>
          <w:rFonts w:ascii="Times New Roman" w:eastAsia="Times New Roman" w:hAnsi="Times New Roman"/>
          <w:sz w:val="27"/>
          <w:szCs w:val="27"/>
          <w:lang w:eastAsia="ru-RU"/>
        </w:rPr>
        <w:t>дней</w:t>
      </w:r>
      <w:r w:rsidR="008579AD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545C66" w:rsidRPr="00F308AE">
        <w:rPr>
          <w:rFonts w:ascii="Times New Roman" w:eastAsia="Times New Roman" w:hAnsi="Times New Roman"/>
          <w:sz w:val="27"/>
          <w:szCs w:val="27"/>
          <w:lang w:eastAsia="ru-RU"/>
        </w:rPr>
        <w:t>с момента ег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о</w:t>
      </w:r>
      <w:r w:rsidR="00545C66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о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фициального</w:t>
      </w:r>
      <w:r w:rsidR="008579AD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опубликования,</w:t>
      </w:r>
      <w:r w:rsidR="008579AD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Pr="00F308AE">
        <w:rPr>
          <w:rFonts w:ascii="Times New Roman" w:eastAsia="Times New Roman" w:hAnsi="Times New Roman"/>
          <w:sz w:val="27"/>
          <w:szCs w:val="27"/>
          <w:lang w:eastAsia="ru-RU"/>
        </w:rPr>
        <w:t>за исключе</w:t>
      </w:r>
      <w:r w:rsidR="00545C66" w:rsidRPr="00F308AE">
        <w:rPr>
          <w:rFonts w:ascii="Times New Roman" w:eastAsia="Times New Roman" w:hAnsi="Times New Roman"/>
          <w:sz w:val="27"/>
          <w:szCs w:val="27"/>
          <w:lang w:eastAsia="ru-RU"/>
        </w:rPr>
        <w:t>нием</w:t>
      </w:r>
      <w:r w:rsidR="002169EA" w:rsidRPr="00F308AE">
        <w:rPr>
          <w:rFonts w:ascii="Times New Roman" w:eastAsia="Times New Roman" w:hAnsi="Times New Roman"/>
          <w:sz w:val="27"/>
          <w:szCs w:val="27"/>
          <w:lang w:eastAsia="ru-RU"/>
        </w:rPr>
        <w:t xml:space="preserve"> </w:t>
      </w:r>
      <w:r w:rsidR="00545C66" w:rsidRPr="00F308AE">
        <w:rPr>
          <w:rFonts w:ascii="Times New Roman" w:eastAsia="Times New Roman" w:hAnsi="Times New Roman"/>
          <w:sz w:val="27"/>
          <w:szCs w:val="27"/>
          <w:lang w:eastAsia="ru-RU"/>
        </w:rPr>
        <w:t>абзацев четвертого, пятого</w:t>
      </w:r>
      <w:r w:rsidR="002169EA" w:rsidRPr="00F308AE">
        <w:rPr>
          <w:rFonts w:ascii="Times New Roman" w:eastAsia="Times New Roman" w:hAnsi="Times New Roman"/>
          <w:sz w:val="27"/>
          <w:szCs w:val="27"/>
          <w:lang w:eastAsia="ru-RU"/>
        </w:rPr>
        <w:br/>
      </w:r>
      <w:r w:rsidR="002169EA" w:rsidRPr="00F81C5A">
        <w:rPr>
          <w:rFonts w:ascii="Times New Roman" w:eastAsia="Times New Roman" w:hAnsi="Times New Roman"/>
          <w:sz w:val="27"/>
          <w:szCs w:val="27"/>
          <w:lang w:eastAsia="ru-RU"/>
        </w:rPr>
        <w:br w:type="page"/>
      </w:r>
    </w:p>
    <w:p w:rsidR="00241C4E" w:rsidRPr="002169EA" w:rsidRDefault="00241C4E" w:rsidP="002169EA">
      <w:pPr>
        <w:widowControl w:val="0"/>
        <w:autoSpaceDE w:val="0"/>
        <w:autoSpaceDN w:val="0"/>
        <w:adjustRightInd w:val="0"/>
        <w:rPr>
          <w:rFonts w:ascii="Times New Roman" w:eastAsia="Times New Roman" w:hAnsi="Times New Roman"/>
          <w:sz w:val="28"/>
          <w:szCs w:val="28"/>
          <w:lang w:eastAsia="ru-RU"/>
        </w:rPr>
      </w:pPr>
      <w:r w:rsidRPr="002169E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пункта 9 приложения к настоящему приказу, которые вступают в силу</w:t>
      </w:r>
      <w:r w:rsidR="002169EA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2169EA">
        <w:rPr>
          <w:rFonts w:ascii="Times New Roman" w:eastAsia="Times New Roman" w:hAnsi="Times New Roman"/>
          <w:sz w:val="28"/>
          <w:szCs w:val="28"/>
          <w:lang w:eastAsia="ru-RU"/>
        </w:rPr>
        <w:t>с 1 июля 2016 года.</w:t>
      </w:r>
    </w:p>
    <w:p w:rsidR="00C9146F" w:rsidRPr="002169EA" w:rsidRDefault="00C02049" w:rsidP="002169E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2169EA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2169EA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настоящего приказа оставляю за собой.</w:t>
      </w:r>
    </w:p>
    <w:p w:rsidR="000769CD" w:rsidRDefault="000769CD" w:rsidP="000E24D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C4E" w:rsidRDefault="00241C4E" w:rsidP="000E24D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1C4E" w:rsidRDefault="00241C4E" w:rsidP="000E24D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3C0B" w:rsidRDefault="005A3C0B" w:rsidP="000E24D7">
      <w:pPr>
        <w:pStyle w:val="ConsPlusNormal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3C0B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Службы</w:t>
      </w:r>
      <w:r w:rsidRPr="005A3C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A3C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A3C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A3C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A3C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A3C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A3C0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D703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5A3C0B">
        <w:rPr>
          <w:rFonts w:ascii="Times New Roman" w:eastAsia="Times New Roman" w:hAnsi="Times New Roman" w:cs="Times New Roman"/>
          <w:sz w:val="28"/>
          <w:szCs w:val="28"/>
          <w:lang w:eastAsia="ru-RU"/>
        </w:rPr>
        <w:t>К.Р.</w:t>
      </w:r>
      <w:r w:rsidR="00F22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3C0B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Минулин</w:t>
      </w:r>
    </w:p>
    <w:p w:rsidR="00D703BE" w:rsidRDefault="00D703BE" w:rsidP="000E24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41C4E" w:rsidRDefault="00241C4E" w:rsidP="000E24D7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730B5B" w:rsidRPr="00E07C10" w:rsidRDefault="00561A88" w:rsidP="000E24D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07C10">
        <w:rPr>
          <w:rFonts w:ascii="Times New Roman" w:hAnsi="Times New Roman" w:cs="Times New Roman"/>
          <w:sz w:val="28"/>
          <w:szCs w:val="28"/>
        </w:rPr>
        <w:lastRenderedPageBreak/>
        <w:t>Приложение к приказу</w:t>
      </w:r>
    </w:p>
    <w:p w:rsidR="00730B5B" w:rsidRPr="00E07C10" w:rsidRDefault="00730B5B" w:rsidP="000E24D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07C10">
        <w:rPr>
          <w:rFonts w:ascii="Times New Roman" w:hAnsi="Times New Roman" w:cs="Times New Roman"/>
          <w:sz w:val="28"/>
          <w:szCs w:val="28"/>
        </w:rPr>
        <w:t>Службы жилищного и строительного надзора</w:t>
      </w:r>
    </w:p>
    <w:p w:rsidR="00730B5B" w:rsidRPr="00E07C10" w:rsidRDefault="00730B5B" w:rsidP="000E24D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07C10">
        <w:rPr>
          <w:rFonts w:ascii="Times New Roman" w:hAnsi="Times New Roman" w:cs="Times New Roman"/>
          <w:sz w:val="28"/>
          <w:szCs w:val="28"/>
        </w:rPr>
        <w:t>Ханты-Мансийского</w:t>
      </w:r>
    </w:p>
    <w:p w:rsidR="00730B5B" w:rsidRPr="00E07C10" w:rsidRDefault="00730B5B" w:rsidP="000E24D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07C10">
        <w:rPr>
          <w:rFonts w:ascii="Times New Roman" w:hAnsi="Times New Roman" w:cs="Times New Roman"/>
          <w:sz w:val="28"/>
          <w:szCs w:val="28"/>
        </w:rPr>
        <w:t>автономного округа – Югры</w:t>
      </w:r>
    </w:p>
    <w:p w:rsidR="00730B5B" w:rsidRPr="00E07C10" w:rsidRDefault="00F82A27" w:rsidP="000E24D7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97640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F97640">
        <w:rPr>
          <w:rFonts w:ascii="Times New Roman" w:hAnsi="Times New Roman" w:cs="Times New Roman"/>
          <w:sz w:val="28"/>
          <w:szCs w:val="28"/>
        </w:rPr>
        <w:t xml:space="preserve">мая </w:t>
      </w:r>
      <w:r w:rsidR="00C638CF">
        <w:rPr>
          <w:rFonts w:ascii="Times New Roman" w:hAnsi="Times New Roman" w:cs="Times New Roman"/>
          <w:sz w:val="28"/>
          <w:szCs w:val="28"/>
        </w:rPr>
        <w:t>2016</w:t>
      </w:r>
      <w:r w:rsidR="00294982">
        <w:rPr>
          <w:rFonts w:ascii="Times New Roman" w:hAnsi="Times New Roman" w:cs="Times New Roman"/>
          <w:sz w:val="28"/>
          <w:szCs w:val="28"/>
        </w:rPr>
        <w:t xml:space="preserve"> </w:t>
      </w:r>
      <w:r w:rsidR="00730B5B" w:rsidRPr="00BA5BED">
        <w:rPr>
          <w:rFonts w:ascii="Times New Roman" w:hAnsi="Times New Roman" w:cs="Times New Roman"/>
          <w:sz w:val="28"/>
          <w:szCs w:val="28"/>
        </w:rPr>
        <w:t>г</w:t>
      </w:r>
      <w:r w:rsidR="00AD3387">
        <w:rPr>
          <w:rFonts w:ascii="Times New Roman" w:hAnsi="Times New Roman" w:cs="Times New Roman"/>
          <w:sz w:val="28"/>
          <w:szCs w:val="28"/>
        </w:rPr>
        <w:t>ода</w:t>
      </w:r>
      <w:r w:rsidR="007B70ED" w:rsidRPr="00BA5BED">
        <w:rPr>
          <w:rFonts w:ascii="Times New Roman" w:hAnsi="Times New Roman" w:cs="Times New Roman"/>
          <w:sz w:val="28"/>
          <w:szCs w:val="28"/>
        </w:rPr>
        <w:t xml:space="preserve"> № </w:t>
      </w:r>
      <w:r w:rsidR="00F97640">
        <w:rPr>
          <w:rFonts w:ascii="Times New Roman" w:hAnsi="Times New Roman" w:cs="Times New Roman"/>
          <w:sz w:val="28"/>
          <w:szCs w:val="28"/>
        </w:rPr>
        <w:t>4</w:t>
      </w:r>
      <w:r w:rsidR="007B70ED" w:rsidRPr="00BA5BED">
        <w:rPr>
          <w:rFonts w:ascii="Times New Roman" w:hAnsi="Times New Roman" w:cs="Times New Roman"/>
          <w:sz w:val="28"/>
          <w:szCs w:val="28"/>
        </w:rPr>
        <w:t>-нп</w:t>
      </w:r>
    </w:p>
    <w:p w:rsidR="006C1E83" w:rsidRPr="00E07C10" w:rsidRDefault="006C1E83" w:rsidP="000E24D7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6C1E83" w:rsidRPr="00E07C10" w:rsidRDefault="00790CAB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Par33"/>
      <w:bookmarkEnd w:id="0"/>
      <w:r w:rsidRPr="00E07C10">
        <w:rPr>
          <w:rFonts w:ascii="Times New Roman" w:hAnsi="Times New Roman"/>
          <w:b/>
          <w:bCs/>
          <w:sz w:val="28"/>
          <w:szCs w:val="28"/>
        </w:rPr>
        <w:t>Административный регламент</w:t>
      </w:r>
    </w:p>
    <w:p w:rsidR="006C1E83" w:rsidRPr="00170B72" w:rsidRDefault="00170B72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170B72">
        <w:rPr>
          <w:rFonts w:ascii="Times New Roman" w:eastAsia="Times New Roman" w:hAnsi="Times New Roman"/>
          <w:b/>
          <w:sz w:val="28"/>
          <w:szCs w:val="28"/>
          <w:lang w:eastAsia="ru-RU"/>
        </w:rPr>
        <w:t>исполнения Службой жилищного и строительного надзора</w:t>
      </w:r>
      <w:r w:rsidR="00F97640">
        <w:rPr>
          <w:rFonts w:ascii="Times New Roman" w:eastAsia="Times New Roman" w:hAnsi="Times New Roman"/>
          <w:b/>
          <w:sz w:val="28"/>
          <w:szCs w:val="28"/>
          <w:lang w:eastAsia="ru-RU"/>
        </w:rPr>
        <w:br/>
      </w:r>
      <w:r w:rsidRPr="00170B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Ханты-Мансийского автономного округа – Югры государственной функции по осуществлению </w:t>
      </w:r>
      <w:r w:rsidR="00E45C5C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регионального </w:t>
      </w:r>
      <w:r w:rsidRPr="00170B7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государственного жилищного надзора </w:t>
      </w:r>
      <w:r w:rsidR="003D0680">
        <w:rPr>
          <w:rFonts w:ascii="Times New Roman" w:eastAsia="Times New Roman" w:hAnsi="Times New Roman"/>
          <w:b/>
          <w:sz w:val="28"/>
          <w:szCs w:val="28"/>
          <w:lang w:eastAsia="ru-RU"/>
        </w:rPr>
        <w:t>на территории</w:t>
      </w:r>
      <w:r w:rsidR="0070727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3D0680" w:rsidRPr="00170B72">
        <w:rPr>
          <w:rFonts w:ascii="Times New Roman" w:eastAsia="Times New Roman" w:hAnsi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6C1E83" w:rsidRPr="00170B72" w:rsidRDefault="006C1E83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015595" w:rsidRPr="0023387F" w:rsidRDefault="007C0CE9" w:rsidP="000E24D7">
      <w:pPr>
        <w:widowControl w:val="0"/>
        <w:numPr>
          <w:ilvl w:val="0"/>
          <w:numId w:val="2"/>
        </w:numPr>
        <w:autoSpaceDE w:val="0"/>
        <w:autoSpaceDN w:val="0"/>
        <w:adjustRightInd w:val="0"/>
        <w:ind w:left="0" w:firstLine="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23387F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6C1E83" w:rsidRPr="00E07C10" w:rsidRDefault="006C1E83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790CAB" w:rsidRPr="00E07C10" w:rsidRDefault="00CA6689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Наименование государственной функции</w:t>
      </w:r>
    </w:p>
    <w:p w:rsidR="00015595" w:rsidRPr="00E07C10" w:rsidRDefault="00015595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3D0680" w:rsidRPr="003D0680" w:rsidRDefault="00790CAB" w:rsidP="000E24D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Cs/>
          <w:sz w:val="28"/>
          <w:szCs w:val="28"/>
        </w:rPr>
      </w:pPr>
      <w:r w:rsidRPr="00591EF3">
        <w:rPr>
          <w:rFonts w:ascii="Times New Roman" w:hAnsi="Times New Roman"/>
          <w:sz w:val="28"/>
          <w:szCs w:val="28"/>
        </w:rPr>
        <w:t>1. </w:t>
      </w:r>
      <w:r w:rsidR="00E45C5C">
        <w:rPr>
          <w:rFonts w:ascii="Times New Roman" w:hAnsi="Times New Roman"/>
          <w:sz w:val="28"/>
          <w:szCs w:val="28"/>
        </w:rPr>
        <w:t>Региональный г</w:t>
      </w:r>
      <w:r w:rsidR="005A5B4A" w:rsidRPr="00591EF3">
        <w:rPr>
          <w:rFonts w:ascii="Times New Roman" w:hAnsi="Times New Roman"/>
          <w:sz w:val="28"/>
          <w:szCs w:val="28"/>
        </w:rPr>
        <w:t>осударственный жилищный надзор</w:t>
      </w:r>
      <w:r w:rsidR="0070727A">
        <w:rPr>
          <w:rFonts w:ascii="Times New Roman" w:hAnsi="Times New Roman"/>
          <w:sz w:val="28"/>
          <w:szCs w:val="28"/>
        </w:rPr>
        <w:t xml:space="preserve"> </w:t>
      </w:r>
      <w:r w:rsidR="0050581D" w:rsidRPr="00E12E71">
        <w:rPr>
          <w:rFonts w:ascii="Times New Roman" w:hAnsi="Times New Roman"/>
          <w:sz w:val="28"/>
          <w:szCs w:val="28"/>
        </w:rPr>
        <w:t>на территории Ханты-Мансийского автономного округа – Югры</w:t>
      </w:r>
      <w:r w:rsidR="00E954AC" w:rsidRPr="00E12E71">
        <w:rPr>
          <w:rFonts w:ascii="Times New Roman" w:hAnsi="Times New Roman"/>
          <w:sz w:val="28"/>
          <w:szCs w:val="28"/>
        </w:rPr>
        <w:t>.</w:t>
      </w:r>
    </w:p>
    <w:p w:rsidR="00E954AC" w:rsidRDefault="00E954AC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Термины и определения, используемые в настоящем Административном регламенте, применяются в том же значении, что</w:t>
      </w:r>
      <w:r w:rsidR="00F97640">
        <w:rPr>
          <w:rFonts w:ascii="Times New Roman" w:hAnsi="Times New Roman"/>
          <w:sz w:val="28"/>
          <w:szCs w:val="28"/>
          <w:lang w:eastAsia="ru-RU"/>
        </w:rPr>
        <w:br/>
      </w:r>
      <w:r>
        <w:rPr>
          <w:rFonts w:ascii="Times New Roman" w:hAnsi="Times New Roman"/>
          <w:sz w:val="28"/>
          <w:szCs w:val="28"/>
          <w:lang w:eastAsia="ru-RU"/>
        </w:rPr>
        <w:t>и в Жилищном</w:t>
      </w:r>
      <w:r w:rsidR="0070727A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10" w:history="1">
        <w:r w:rsidRPr="00E954AC">
          <w:rPr>
            <w:rFonts w:ascii="Times New Roman" w:hAnsi="Times New Roman"/>
            <w:sz w:val="28"/>
            <w:szCs w:val="28"/>
            <w:lang w:eastAsia="ru-RU"/>
          </w:rPr>
          <w:t>кодексе</w:t>
        </w:r>
      </w:hyperlink>
      <w:r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 и иных нормативных правовы</w:t>
      </w:r>
      <w:r w:rsidR="0069627D">
        <w:rPr>
          <w:rFonts w:ascii="Times New Roman" w:hAnsi="Times New Roman"/>
          <w:sz w:val="28"/>
          <w:szCs w:val="28"/>
          <w:lang w:eastAsia="ru-RU"/>
        </w:rPr>
        <w:t>х актах Российской Федерации и Ханты-Мансийского автономного округа – Югры (далее также – автономный округ)</w:t>
      </w:r>
      <w:r>
        <w:rPr>
          <w:rFonts w:ascii="Times New Roman" w:hAnsi="Times New Roman"/>
          <w:sz w:val="28"/>
          <w:szCs w:val="28"/>
          <w:lang w:eastAsia="ru-RU"/>
        </w:rPr>
        <w:t xml:space="preserve">, регулирующих правоотношения при осуществлении </w:t>
      </w:r>
      <w:r w:rsidR="00FB7CA3">
        <w:rPr>
          <w:rFonts w:ascii="Times New Roman" w:hAnsi="Times New Roman"/>
          <w:sz w:val="28"/>
          <w:szCs w:val="28"/>
          <w:lang w:eastAsia="ru-RU"/>
        </w:rPr>
        <w:t xml:space="preserve">регионального </w:t>
      </w:r>
      <w:r>
        <w:rPr>
          <w:rFonts w:ascii="Times New Roman" w:hAnsi="Times New Roman"/>
          <w:sz w:val="28"/>
          <w:szCs w:val="28"/>
          <w:lang w:eastAsia="ru-RU"/>
        </w:rPr>
        <w:t>государственного жилищного надзора.</w:t>
      </w:r>
      <w:proofErr w:type="gramEnd"/>
    </w:p>
    <w:p w:rsidR="00907B48" w:rsidRPr="00795B3C" w:rsidRDefault="00907B48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07B48" w:rsidRPr="00907B48" w:rsidRDefault="00907B48" w:rsidP="000E24D7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6E3800">
        <w:rPr>
          <w:rFonts w:ascii="Times New Roman" w:eastAsia="Times New Roman" w:hAnsi="Times New Roman"/>
          <w:sz w:val="28"/>
          <w:szCs w:val="28"/>
          <w:lang w:eastAsia="ru-RU"/>
        </w:rPr>
        <w:t>Наименование исполнительного органа государственной власти,</w:t>
      </w:r>
      <w:r w:rsidRPr="006E3800">
        <w:rPr>
          <w:rFonts w:ascii="Times New Roman" w:eastAsia="Times New Roman" w:hAnsi="Times New Roman"/>
          <w:sz w:val="28"/>
          <w:szCs w:val="24"/>
          <w:lang w:eastAsia="ru-RU"/>
        </w:rPr>
        <w:t xml:space="preserve"> исполняющего государственную функцию</w:t>
      </w:r>
    </w:p>
    <w:p w:rsidR="00907B48" w:rsidRPr="00907B48" w:rsidRDefault="00907B48" w:rsidP="000E24D7">
      <w:pPr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CE3409" w:rsidRDefault="000A367B" w:rsidP="000E24D7">
      <w:pPr>
        <w:autoSpaceDE w:val="0"/>
        <w:autoSpaceDN w:val="0"/>
        <w:adjustRightInd w:val="0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4846">
        <w:rPr>
          <w:rFonts w:ascii="Times New Roman" w:eastAsia="Times New Roman" w:hAnsi="Times New Roman"/>
          <w:sz w:val="28"/>
          <w:szCs w:val="28"/>
          <w:lang w:eastAsia="ru-RU"/>
        </w:rPr>
        <w:t>2. Исполнение государственной функции</w:t>
      </w:r>
      <w:r w:rsidR="00CB12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44846">
        <w:rPr>
          <w:rFonts w:ascii="Times New Roman" w:eastAsia="Times New Roman" w:hAnsi="Times New Roman"/>
          <w:sz w:val="28"/>
          <w:szCs w:val="28"/>
          <w:lang w:eastAsia="ru-RU"/>
        </w:rPr>
        <w:t xml:space="preserve">осуществляется </w:t>
      </w:r>
      <w:r w:rsidR="00CE3409" w:rsidRPr="00744846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должностными </w:t>
      </w:r>
      <w:r w:rsidR="00141391" w:rsidRPr="00744846">
        <w:rPr>
          <w:rFonts w:ascii="Times New Roman" w:eastAsia="Times New Roman" w:hAnsi="Times New Roman"/>
          <w:sz w:val="28"/>
          <w:szCs w:val="28"/>
          <w:lang w:eastAsia="ru-RU"/>
        </w:rPr>
        <w:t>лицами</w:t>
      </w:r>
      <w:r w:rsidR="000E51A4" w:rsidRPr="00744846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Службы жилищного и строительного надзора Ханты-Мансийского автономного округа – Югры (далее </w:t>
      </w:r>
      <w:r w:rsidR="009A6629">
        <w:rPr>
          <w:rFonts w:ascii="Times New Roman" w:eastAsia="Times New Roman" w:hAnsi="Times New Roman"/>
          <w:sz w:val="28"/>
          <w:szCs w:val="28"/>
          <w:lang w:eastAsia="ru-RU"/>
        </w:rPr>
        <w:t xml:space="preserve">также </w:t>
      </w:r>
      <w:r w:rsidR="00F97640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0E51A4" w:rsidRPr="00744846">
        <w:rPr>
          <w:rFonts w:ascii="Times New Roman" w:eastAsia="Times New Roman" w:hAnsi="Times New Roman"/>
          <w:sz w:val="28"/>
          <w:szCs w:val="28"/>
          <w:lang w:eastAsia="ru-RU"/>
        </w:rPr>
        <w:t xml:space="preserve"> Жилстройнадзор</w:t>
      </w:r>
      <w:r w:rsidR="00F9764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E51A4" w:rsidRPr="00744846">
        <w:rPr>
          <w:rFonts w:ascii="Times New Roman" w:eastAsia="Times New Roman" w:hAnsi="Times New Roman"/>
          <w:sz w:val="28"/>
          <w:szCs w:val="28"/>
          <w:lang w:eastAsia="ru-RU"/>
        </w:rPr>
        <w:t>Югры),</w:t>
      </w:r>
      <w:r w:rsidR="007816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41391" w:rsidRPr="00744846">
        <w:rPr>
          <w:rFonts w:ascii="Times New Roman" w:hAnsi="Times New Roman"/>
          <w:sz w:val="28"/>
          <w:szCs w:val="28"/>
          <w:lang w:eastAsia="ru-RU"/>
        </w:rPr>
        <w:t>у</w:t>
      </w:r>
      <w:r w:rsidR="00BE64A6" w:rsidRPr="00744846">
        <w:rPr>
          <w:rFonts w:ascii="Times New Roman" w:hAnsi="Times New Roman"/>
          <w:sz w:val="28"/>
          <w:szCs w:val="28"/>
          <w:lang w:eastAsia="ru-RU"/>
        </w:rPr>
        <w:t xml:space="preserve">полномоченными на осуществление </w:t>
      </w:r>
      <w:r w:rsidR="00FB7CA3" w:rsidRPr="00744846">
        <w:rPr>
          <w:rFonts w:ascii="Times New Roman" w:hAnsi="Times New Roman"/>
          <w:sz w:val="28"/>
          <w:szCs w:val="28"/>
          <w:lang w:eastAsia="ru-RU"/>
        </w:rPr>
        <w:t xml:space="preserve">регионального </w:t>
      </w:r>
      <w:r w:rsidR="00141391" w:rsidRPr="00744846">
        <w:rPr>
          <w:rFonts w:ascii="Times New Roman" w:hAnsi="Times New Roman"/>
          <w:sz w:val="28"/>
          <w:szCs w:val="28"/>
          <w:lang w:eastAsia="ru-RU"/>
        </w:rPr>
        <w:t>государственного жилищного надзора на территории автономного округа и являющи</w:t>
      </w:r>
      <w:r w:rsidR="000E51A4" w:rsidRPr="00744846">
        <w:rPr>
          <w:rFonts w:ascii="Times New Roman" w:hAnsi="Times New Roman"/>
          <w:sz w:val="28"/>
          <w:szCs w:val="28"/>
          <w:lang w:eastAsia="ru-RU"/>
        </w:rPr>
        <w:t>мися</w:t>
      </w:r>
      <w:r w:rsidR="00141391" w:rsidRPr="00744846">
        <w:rPr>
          <w:rFonts w:ascii="Times New Roman" w:hAnsi="Times New Roman"/>
          <w:sz w:val="28"/>
          <w:szCs w:val="28"/>
          <w:lang w:eastAsia="ru-RU"/>
        </w:rPr>
        <w:t xml:space="preserve"> соответственно государс</w:t>
      </w:r>
      <w:r w:rsidR="000E51A4" w:rsidRPr="00744846">
        <w:rPr>
          <w:rFonts w:ascii="Times New Roman" w:hAnsi="Times New Roman"/>
          <w:sz w:val="28"/>
          <w:szCs w:val="28"/>
          <w:lang w:eastAsia="ru-RU"/>
        </w:rPr>
        <w:t xml:space="preserve">твенными жилищными инспекторами </w:t>
      </w:r>
      <w:r w:rsidR="00F07F10" w:rsidRPr="00744846">
        <w:rPr>
          <w:rFonts w:ascii="Times New Roman" w:eastAsia="Times New Roman" w:hAnsi="Times New Roman"/>
          <w:sz w:val="28"/>
          <w:szCs w:val="28"/>
          <w:lang w:eastAsia="ru-RU"/>
        </w:rPr>
        <w:t>(далее</w:t>
      </w:r>
      <w:r w:rsidR="00AE6159" w:rsidRPr="00744846">
        <w:rPr>
          <w:rFonts w:ascii="Times New Roman" w:eastAsia="Times New Roman" w:hAnsi="Times New Roman"/>
          <w:sz w:val="28"/>
          <w:szCs w:val="28"/>
          <w:lang w:eastAsia="ru-RU"/>
        </w:rPr>
        <w:t xml:space="preserve"> – </w:t>
      </w:r>
      <w:r w:rsidR="00F07F10" w:rsidRPr="00744846">
        <w:rPr>
          <w:rFonts w:ascii="Times New Roman" w:eastAsia="Times New Roman" w:hAnsi="Times New Roman"/>
          <w:sz w:val="28"/>
          <w:szCs w:val="28"/>
          <w:lang w:eastAsia="ru-RU"/>
        </w:rPr>
        <w:t>государственные жилищные инспекторы</w:t>
      </w:r>
      <w:r w:rsidR="0099550B" w:rsidRPr="00744846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F97640" w:rsidRPr="00F7178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CE3409" w:rsidRPr="00744846">
        <w:rPr>
          <w:rFonts w:ascii="Times New Roman" w:eastAsia="Times New Roman" w:hAnsi="Times New Roman"/>
          <w:sz w:val="28"/>
          <w:szCs w:val="28"/>
          <w:lang w:eastAsia="ru-RU"/>
        </w:rPr>
        <w:t xml:space="preserve"> в следующих формах:</w:t>
      </w:r>
    </w:p>
    <w:p w:rsidR="005F5E2B" w:rsidRDefault="005F5E2B" w:rsidP="000E24D7">
      <w:pPr>
        <w:autoSpaceDE w:val="0"/>
        <w:autoSpaceDN w:val="0"/>
        <w:adjustRightInd w:val="0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проведение плановых и внеплановых проверок;</w:t>
      </w:r>
    </w:p>
    <w:p w:rsidR="005F5E2B" w:rsidRDefault="00A260B6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систематическо</w:t>
      </w:r>
      <w:r w:rsidRPr="00661D2D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 наблюдени</w:t>
      </w:r>
      <w:r w:rsidRPr="00661D2D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, анализ и прогнозирование состояния исполнения органами государственной власти, юридическими лицами, </w:t>
      </w:r>
      <w:r w:rsidRPr="00661D2D">
        <w:rPr>
          <w:rFonts w:ascii="Times New Roman" w:hAnsi="Times New Roman"/>
          <w:sz w:val="28"/>
          <w:szCs w:val="28"/>
          <w:lang w:eastAsia="ru-RU"/>
        </w:rPr>
        <w:t>их должностными лицами</w:t>
      </w:r>
      <w:r>
        <w:rPr>
          <w:rFonts w:ascii="Times New Roman" w:hAnsi="Times New Roman"/>
          <w:sz w:val="28"/>
          <w:szCs w:val="28"/>
          <w:lang w:eastAsia="ru-RU"/>
        </w:rPr>
        <w:t xml:space="preserve">, индивидуальными предпринимателями </w:t>
      </w:r>
      <w:r w:rsidRPr="00661D2D">
        <w:rPr>
          <w:rFonts w:ascii="Times New Roman" w:hAnsi="Times New Roman"/>
          <w:sz w:val="28"/>
          <w:szCs w:val="28"/>
          <w:lang w:eastAsia="ru-RU"/>
        </w:rPr>
        <w:t>обязательных требований</w:t>
      </w:r>
      <w:r w:rsidR="00EE3330">
        <w:rPr>
          <w:rFonts w:ascii="Times New Roman" w:hAnsi="Times New Roman"/>
          <w:sz w:val="28"/>
          <w:szCs w:val="28"/>
          <w:lang w:eastAsia="ru-RU"/>
        </w:rPr>
        <w:t>;</w:t>
      </w:r>
    </w:p>
    <w:p w:rsidR="00EE3330" w:rsidRDefault="00EE3330" w:rsidP="000E24D7">
      <w:pPr>
        <w:autoSpaceDE w:val="0"/>
        <w:autoSpaceDN w:val="0"/>
        <w:adjustRightInd w:val="0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принятие предусмотренных законодательством Российской Федерации мер по пресечению и (или) устранению выявленных нарушений</w:t>
      </w:r>
      <w:r w:rsidR="005934D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04D8B" w:rsidRDefault="005934D5" w:rsidP="000E24D7">
      <w:pPr>
        <w:autoSpaceDE w:val="0"/>
        <w:autoSpaceDN w:val="0"/>
        <w:adjustRightInd w:val="0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F93640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8D5CE0" w:rsidRPr="001B07D3">
        <w:rPr>
          <w:rFonts w:ascii="Times New Roman" w:eastAsia="Times New Roman" w:hAnsi="Times New Roman"/>
          <w:sz w:val="28"/>
          <w:szCs w:val="28"/>
          <w:lang w:eastAsia="ru-RU"/>
        </w:rPr>
        <w:t>Структурным</w:t>
      </w:r>
      <w:r w:rsidR="0086094D" w:rsidRPr="001B07D3">
        <w:rPr>
          <w:rFonts w:ascii="Times New Roman" w:eastAsia="Times New Roman" w:hAnsi="Times New Roman"/>
          <w:sz w:val="28"/>
          <w:szCs w:val="28"/>
          <w:lang w:eastAsia="ru-RU"/>
        </w:rPr>
        <w:t>и подразделениями</w:t>
      </w:r>
      <w:r w:rsidR="009203CB" w:rsidRPr="001B07D3">
        <w:rPr>
          <w:rFonts w:ascii="Times New Roman" w:eastAsia="Times New Roman" w:hAnsi="Times New Roman"/>
          <w:sz w:val="28"/>
          <w:szCs w:val="28"/>
          <w:lang w:eastAsia="ru-RU"/>
        </w:rPr>
        <w:t xml:space="preserve"> Жилстройнадзора Югры, непосредственно исполняющ</w:t>
      </w:r>
      <w:r w:rsidR="008D5CE0" w:rsidRPr="001B07D3">
        <w:rPr>
          <w:rFonts w:ascii="Times New Roman" w:eastAsia="Times New Roman" w:hAnsi="Times New Roman"/>
          <w:sz w:val="28"/>
          <w:szCs w:val="28"/>
          <w:lang w:eastAsia="ru-RU"/>
        </w:rPr>
        <w:t>им</w:t>
      </w:r>
      <w:r w:rsidR="0086094D" w:rsidRPr="001B07D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203CB" w:rsidRPr="001B07D3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государственную функцию</w:t>
      </w:r>
      <w:r w:rsidR="0086094D" w:rsidRPr="001B07D3">
        <w:rPr>
          <w:rFonts w:ascii="Times New Roman" w:eastAsia="Times New Roman" w:hAnsi="Times New Roman"/>
          <w:sz w:val="28"/>
          <w:szCs w:val="28"/>
          <w:lang w:eastAsia="ru-RU"/>
        </w:rPr>
        <w:t xml:space="preserve"> по осуществлению </w:t>
      </w:r>
      <w:r w:rsidR="00BE64A6" w:rsidRPr="001B07D3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регионального </w:t>
      </w:r>
      <w:r w:rsidR="0086094D" w:rsidRPr="001B07D3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государственного жилищного надзора </w:t>
      </w:r>
      <w:r w:rsidR="009203CB" w:rsidRPr="001B07D3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</w:t>
      </w:r>
      <w:r w:rsidR="00456D3C" w:rsidRPr="001B07D3">
        <w:rPr>
          <w:rFonts w:ascii="Times New Roman" w:eastAsia="Times New Roman" w:hAnsi="Times New Roman"/>
          <w:sz w:val="28"/>
          <w:szCs w:val="28"/>
          <w:lang w:eastAsia="ru-RU"/>
        </w:rPr>
        <w:t>Ханты-Мансийского автономного округа –</w:t>
      </w:r>
      <w:r w:rsidR="00A4097B" w:rsidRPr="001B07D3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</w:t>
      </w:r>
      <w:r w:rsidR="009203CB" w:rsidRPr="001B07D3">
        <w:rPr>
          <w:rFonts w:ascii="Times New Roman" w:eastAsia="Times New Roman" w:hAnsi="Times New Roman"/>
          <w:sz w:val="28"/>
          <w:szCs w:val="28"/>
          <w:lang w:eastAsia="ru-RU"/>
        </w:rPr>
        <w:t>, явля</w:t>
      </w:r>
      <w:r w:rsidR="00EE43E2" w:rsidRPr="001B07D3">
        <w:rPr>
          <w:rFonts w:ascii="Times New Roman" w:eastAsia="Times New Roman" w:hAnsi="Times New Roman"/>
          <w:sz w:val="28"/>
          <w:szCs w:val="28"/>
          <w:lang w:eastAsia="ru-RU"/>
        </w:rPr>
        <w:t>ю</w:t>
      </w:r>
      <w:r w:rsidR="009203CB" w:rsidRPr="001B07D3">
        <w:rPr>
          <w:rFonts w:ascii="Times New Roman" w:eastAsia="Times New Roman" w:hAnsi="Times New Roman"/>
          <w:sz w:val="28"/>
          <w:szCs w:val="28"/>
          <w:lang w:eastAsia="ru-RU"/>
        </w:rPr>
        <w:t>тся</w:t>
      </w:r>
      <w:r w:rsidR="001B07D3" w:rsidRPr="001B07D3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BF518B" w:rsidRPr="00F97BB6" w:rsidRDefault="00BF518B" w:rsidP="000E24D7">
      <w:pPr>
        <w:autoSpaceDE w:val="0"/>
        <w:autoSpaceDN w:val="0"/>
        <w:adjustRightInd w:val="0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 </w:t>
      </w:r>
      <w:r w:rsidR="00D938D2">
        <w:rPr>
          <w:rFonts w:ascii="Times New Roman" w:eastAsia="Times New Roman" w:hAnsi="Times New Roman"/>
          <w:sz w:val="28"/>
          <w:szCs w:val="28"/>
          <w:lang w:eastAsia="ru-RU"/>
        </w:rPr>
        <w:t>надзора за деятельность</w:t>
      </w:r>
      <w:r w:rsidR="00F97BB6">
        <w:rPr>
          <w:rFonts w:ascii="Times New Roman" w:eastAsia="Times New Roman" w:hAnsi="Times New Roman"/>
          <w:sz w:val="28"/>
          <w:szCs w:val="28"/>
          <w:lang w:eastAsia="ru-RU"/>
        </w:rPr>
        <w:t>ю управляющих организаций и ТСЖ,</w:t>
      </w:r>
    </w:p>
    <w:p w:rsidR="00D938D2" w:rsidRPr="00F97BB6" w:rsidRDefault="005C6048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F97BB6">
        <w:rPr>
          <w:rFonts w:ascii="Times New Roman" w:hAnsi="Times New Roman"/>
          <w:sz w:val="28"/>
          <w:szCs w:val="28"/>
        </w:rPr>
        <w:t>Березовский отдел инспектирования;</w:t>
      </w:r>
    </w:p>
    <w:p w:rsidR="005C6048" w:rsidRPr="00F97BB6" w:rsidRDefault="005C6048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F97BB6">
        <w:rPr>
          <w:rFonts w:ascii="Times New Roman" w:hAnsi="Times New Roman"/>
          <w:sz w:val="28"/>
          <w:szCs w:val="28"/>
        </w:rPr>
        <w:t>Мегионский отдел инспектирования;</w:t>
      </w:r>
    </w:p>
    <w:p w:rsidR="005C6048" w:rsidRPr="00F97BB6" w:rsidRDefault="005C6048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F97BB6">
        <w:rPr>
          <w:rFonts w:ascii="Times New Roman" w:hAnsi="Times New Roman"/>
          <w:sz w:val="28"/>
          <w:szCs w:val="28"/>
        </w:rPr>
        <w:t>Нефтеюганский отдел инспектирования;</w:t>
      </w:r>
    </w:p>
    <w:p w:rsidR="005C6048" w:rsidRPr="00F97BB6" w:rsidRDefault="005C6048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F97BB6">
        <w:rPr>
          <w:rFonts w:ascii="Times New Roman" w:hAnsi="Times New Roman"/>
          <w:sz w:val="28"/>
          <w:szCs w:val="28"/>
        </w:rPr>
        <w:t>Нижневартовский отдел инспектирования;</w:t>
      </w:r>
    </w:p>
    <w:p w:rsidR="005C6048" w:rsidRPr="00F97BB6" w:rsidRDefault="005C6048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F97BB6">
        <w:rPr>
          <w:rFonts w:ascii="Times New Roman" w:hAnsi="Times New Roman"/>
          <w:sz w:val="28"/>
          <w:szCs w:val="28"/>
        </w:rPr>
        <w:t>Няганский отдел инспектирования</w:t>
      </w:r>
      <w:r w:rsidR="00F435C5" w:rsidRPr="00F97BB6">
        <w:rPr>
          <w:rFonts w:ascii="Times New Roman" w:hAnsi="Times New Roman"/>
          <w:sz w:val="28"/>
          <w:szCs w:val="28"/>
        </w:rPr>
        <w:t>;</w:t>
      </w:r>
    </w:p>
    <w:p w:rsidR="00F435C5" w:rsidRPr="00F97BB6" w:rsidRDefault="00F435C5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F97BB6">
        <w:rPr>
          <w:rFonts w:ascii="Times New Roman" w:hAnsi="Times New Roman"/>
          <w:sz w:val="28"/>
          <w:szCs w:val="28"/>
        </w:rPr>
        <w:t>Сургутский отдел инспектирования;</w:t>
      </w:r>
    </w:p>
    <w:p w:rsidR="00F435C5" w:rsidRPr="00F97BB6" w:rsidRDefault="00F435C5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F97BB6">
        <w:rPr>
          <w:rFonts w:ascii="Times New Roman" w:hAnsi="Times New Roman"/>
          <w:sz w:val="28"/>
          <w:szCs w:val="28"/>
        </w:rPr>
        <w:t>Урайский отдел инспектирования;</w:t>
      </w:r>
    </w:p>
    <w:p w:rsidR="00F435C5" w:rsidRPr="00F97BB6" w:rsidRDefault="00F435C5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F97BB6">
        <w:rPr>
          <w:rFonts w:ascii="Times New Roman" w:hAnsi="Times New Roman"/>
          <w:sz w:val="28"/>
          <w:szCs w:val="28"/>
        </w:rPr>
        <w:t>Ханты-Мансийский отдел инспектирования.</w:t>
      </w:r>
    </w:p>
    <w:p w:rsidR="00F11F84" w:rsidRPr="00F11F84" w:rsidRDefault="00F11F84" w:rsidP="000E24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11F84" w:rsidRPr="009C7285" w:rsidRDefault="00F11F84" w:rsidP="000E24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9C7285">
        <w:rPr>
          <w:rFonts w:ascii="Times New Roman" w:eastAsia="Times New Roman" w:hAnsi="Times New Roman"/>
          <w:sz w:val="28"/>
          <w:szCs w:val="24"/>
          <w:lang w:eastAsia="ru-RU"/>
        </w:rPr>
        <w:t>Перечень нормативных правовых актов, регулирующих исполнение государственной функции, с указанием реквизитов нормативных правовых актов и источников их официального опубликования</w:t>
      </w:r>
    </w:p>
    <w:p w:rsidR="00F11F84" w:rsidRDefault="00F11F84" w:rsidP="000E24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F11F84" w:rsidRPr="009C7285" w:rsidRDefault="00BF518B" w:rsidP="000E24D7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4</w:t>
      </w:r>
      <w:r w:rsidR="00F11F84" w:rsidRPr="009C7285">
        <w:rPr>
          <w:rFonts w:ascii="Times New Roman" w:eastAsia="Times New Roman" w:hAnsi="Times New Roman"/>
          <w:sz w:val="28"/>
          <w:szCs w:val="24"/>
          <w:lang w:eastAsia="ru-RU"/>
        </w:rPr>
        <w:t>. Исполнение государственной функции осуществляется</w:t>
      </w:r>
      <w:r w:rsidR="007E6561" w:rsidRPr="007E6561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7E6561" w:rsidRPr="009C7285">
        <w:rPr>
          <w:rFonts w:ascii="Times New Roman" w:eastAsia="Times New Roman" w:hAnsi="Times New Roman"/>
          <w:sz w:val="28"/>
          <w:szCs w:val="24"/>
          <w:lang w:eastAsia="ru-RU"/>
        </w:rPr>
        <w:t>в</w:t>
      </w:r>
      <w:r w:rsidR="007E6561">
        <w:rPr>
          <w:rFonts w:ascii="Times New Roman" w:eastAsia="Times New Roman" w:hAnsi="Times New Roman"/>
          <w:sz w:val="28"/>
          <w:szCs w:val="24"/>
          <w:lang w:eastAsia="ru-RU"/>
        </w:rPr>
        <w:br/>
      </w:r>
      <w:r w:rsidR="00F11F84" w:rsidRPr="009C7285">
        <w:rPr>
          <w:rFonts w:ascii="Times New Roman" w:eastAsia="Times New Roman" w:hAnsi="Times New Roman"/>
          <w:sz w:val="28"/>
          <w:szCs w:val="24"/>
          <w:lang w:eastAsia="ru-RU"/>
        </w:rPr>
        <w:t xml:space="preserve">соответствии </w:t>
      </w:r>
      <w:proofErr w:type="gramStart"/>
      <w:r w:rsidR="00F11F84" w:rsidRPr="009C7285">
        <w:rPr>
          <w:rFonts w:ascii="Times New Roman" w:eastAsia="Times New Roman" w:hAnsi="Times New Roman"/>
          <w:sz w:val="28"/>
          <w:szCs w:val="24"/>
          <w:lang w:eastAsia="ru-RU"/>
        </w:rPr>
        <w:t>с</w:t>
      </w:r>
      <w:proofErr w:type="gramEnd"/>
      <w:r w:rsidR="00F11F84" w:rsidRPr="009C7285">
        <w:rPr>
          <w:rFonts w:ascii="Times New Roman" w:eastAsia="Times New Roman" w:hAnsi="Times New Roman"/>
          <w:sz w:val="28"/>
          <w:szCs w:val="24"/>
          <w:lang w:eastAsia="ru-RU"/>
        </w:rPr>
        <w:t>:</w:t>
      </w:r>
    </w:p>
    <w:p w:rsidR="00F11F84" w:rsidRPr="004D4D91" w:rsidRDefault="00F11F84" w:rsidP="000E24D7">
      <w:pPr>
        <w:widowControl w:val="0"/>
        <w:tabs>
          <w:tab w:val="left" w:pos="142"/>
        </w:tabs>
        <w:autoSpaceDE w:val="0"/>
        <w:autoSpaceDN w:val="0"/>
        <w:adjustRightInd w:val="0"/>
        <w:ind w:firstLine="709"/>
        <w:outlineLvl w:val="2"/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</w:pPr>
      <w:r w:rsidRPr="004D4D91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Конституцией Российской Федерации (</w:t>
      </w:r>
      <w:r w:rsidRPr="004D4D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Российская газета, </w:t>
      </w:r>
      <w:r w:rsidR="00382375" w:rsidRPr="00580F4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25.12.</w:t>
      </w:r>
      <w:r w:rsidRPr="004D4D9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1993, № 237</w:t>
      </w:r>
      <w:r w:rsidRPr="004D4D91">
        <w:rPr>
          <w:rFonts w:ascii="Times New Roman" w:eastAsia="Arial Unicode MS" w:hAnsi="Times New Roman"/>
          <w:color w:val="000000"/>
          <w:sz w:val="28"/>
          <w:szCs w:val="28"/>
          <w:lang w:eastAsia="ru-RU"/>
        </w:rPr>
        <w:t>);</w:t>
      </w:r>
    </w:p>
    <w:p w:rsidR="00077B77" w:rsidRPr="00F7178D" w:rsidRDefault="00077B77" w:rsidP="000E24D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Жилищным </w:t>
      </w:r>
      <w:hyperlink r:id="rId11" w:history="1">
        <w:r w:rsidRPr="004D4D91">
          <w:rPr>
            <w:rFonts w:ascii="Times New Roman" w:hAnsi="Times New Roman"/>
            <w:color w:val="000000"/>
            <w:sz w:val="28"/>
            <w:szCs w:val="28"/>
            <w:lang w:eastAsia="ru-RU"/>
          </w:rPr>
          <w:t>кодексом</w:t>
        </w:r>
      </w:hyperlink>
      <w:r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Российской Федерации (Собрание законодательст</w:t>
      </w:r>
      <w:r w:rsidR="00A4080A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ва Российской Федерации, </w:t>
      </w:r>
      <w:r w:rsidR="00382375">
        <w:rPr>
          <w:rFonts w:ascii="Times New Roman" w:hAnsi="Times New Roman"/>
          <w:color w:val="000000"/>
          <w:sz w:val="28"/>
          <w:szCs w:val="28"/>
          <w:lang w:eastAsia="ru-RU"/>
        </w:rPr>
        <w:t>03.01.</w:t>
      </w:r>
      <w:r w:rsidR="00A4080A"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2005, №</w:t>
      </w:r>
      <w:r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 (</w:t>
      </w:r>
      <w:r w:rsidRPr="00580F41">
        <w:rPr>
          <w:rFonts w:ascii="Times New Roman" w:hAnsi="Times New Roman"/>
          <w:color w:val="000000"/>
          <w:sz w:val="28"/>
          <w:szCs w:val="28"/>
          <w:lang w:eastAsia="ru-RU"/>
        </w:rPr>
        <w:t>ч</w:t>
      </w:r>
      <w:r w:rsidR="004B225C" w:rsidRPr="00580F41">
        <w:rPr>
          <w:rFonts w:ascii="Times New Roman" w:hAnsi="Times New Roman"/>
          <w:color w:val="000000"/>
          <w:sz w:val="28"/>
          <w:szCs w:val="28"/>
          <w:lang w:eastAsia="ru-RU"/>
        </w:rPr>
        <w:t>асть</w:t>
      </w:r>
      <w:r w:rsidRPr="00580F4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1), ст. </w:t>
      </w: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>14;</w:t>
      </w:r>
      <w:r w:rsidR="0078164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382375" w:rsidRPr="00580F41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Российская газета, 12.01.2005, № 1; </w:t>
      </w:r>
      <w:r w:rsidR="00382375" w:rsidRPr="00580F41">
        <w:rPr>
          <w:rFonts w:ascii="Times New Roman" w:hAnsi="Times New Roman"/>
          <w:sz w:val="28"/>
          <w:szCs w:val="28"/>
          <w:lang w:eastAsia="ru-RU"/>
        </w:rPr>
        <w:t>Парламентская газета</w:t>
      </w:r>
      <w:r w:rsidR="00382375" w:rsidRPr="00F7178D">
        <w:rPr>
          <w:rFonts w:ascii="Times New Roman" w:hAnsi="Times New Roman"/>
          <w:sz w:val="28"/>
          <w:szCs w:val="28"/>
          <w:lang w:eastAsia="ru-RU"/>
        </w:rPr>
        <w:t>, 15.01.2005,</w:t>
      </w:r>
      <w:r w:rsidR="006D3CF0" w:rsidRPr="00F7178D">
        <w:rPr>
          <w:rFonts w:ascii="Times New Roman" w:hAnsi="Times New Roman"/>
          <w:sz w:val="28"/>
          <w:szCs w:val="28"/>
          <w:lang w:eastAsia="ru-RU"/>
        </w:rPr>
        <w:br/>
      </w:r>
      <w:r w:rsidR="00B937E1" w:rsidRPr="00F7178D">
        <w:rPr>
          <w:rFonts w:ascii="Times New Roman" w:hAnsi="Times New Roman"/>
          <w:sz w:val="28"/>
          <w:szCs w:val="28"/>
          <w:lang w:eastAsia="ru-RU"/>
        </w:rPr>
        <w:t>№ 7-8);</w:t>
      </w:r>
    </w:p>
    <w:p w:rsidR="00077B77" w:rsidRPr="003D2A47" w:rsidRDefault="006C6913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12" w:history="1">
        <w:r w:rsidR="00077B77" w:rsidRPr="00F7178D">
          <w:rPr>
            <w:rFonts w:ascii="Times New Roman" w:hAnsi="Times New Roman"/>
            <w:color w:val="000000"/>
            <w:sz w:val="28"/>
            <w:szCs w:val="28"/>
            <w:lang w:eastAsia="ru-RU"/>
          </w:rPr>
          <w:t>Кодексом</w:t>
        </w:r>
      </w:hyperlink>
      <w:r w:rsidR="00077B77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Российской Федерации об административных правонарушениях (</w:t>
      </w:r>
      <w:r w:rsidR="003D2A47" w:rsidRPr="00F7178D">
        <w:rPr>
          <w:rFonts w:ascii="Times New Roman" w:hAnsi="Times New Roman" w:cs="Times New Roman"/>
          <w:sz w:val="28"/>
          <w:szCs w:val="28"/>
          <w:lang w:eastAsia="ru-RU"/>
        </w:rPr>
        <w:t>Российская газета, № 256, 31.12.2001,</w:t>
      </w:r>
      <w:r w:rsidR="006D3CF0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2A47" w:rsidRPr="00F7178D">
        <w:rPr>
          <w:rFonts w:ascii="Times New Roman" w:hAnsi="Times New Roman"/>
          <w:sz w:val="28"/>
          <w:szCs w:val="28"/>
          <w:lang w:eastAsia="ru-RU"/>
        </w:rPr>
        <w:t>Парламентская газета, № 2-5, 05.01.2002</w:t>
      </w:r>
      <w:r w:rsidR="00E961C5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E62138" w:rsidRPr="00F7178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2A47" w:rsidRPr="00F7178D">
        <w:rPr>
          <w:rFonts w:ascii="Times New Roman" w:hAnsi="Times New Roman"/>
          <w:sz w:val="28"/>
          <w:szCs w:val="28"/>
          <w:lang w:eastAsia="ru-RU"/>
        </w:rPr>
        <w:t>Собрание законодательства Р</w:t>
      </w:r>
      <w:r w:rsidR="00BF518B" w:rsidRPr="00F7178D">
        <w:rPr>
          <w:rFonts w:ascii="Times New Roman" w:hAnsi="Times New Roman"/>
          <w:sz w:val="28"/>
          <w:szCs w:val="28"/>
          <w:lang w:eastAsia="ru-RU"/>
        </w:rPr>
        <w:t>оссийской</w:t>
      </w:r>
      <w:r w:rsidR="00BF518B" w:rsidRPr="00DB6A0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D2A47" w:rsidRPr="00DB6A06">
        <w:rPr>
          <w:rFonts w:ascii="Times New Roman" w:hAnsi="Times New Roman"/>
          <w:sz w:val="28"/>
          <w:szCs w:val="28"/>
          <w:lang w:eastAsia="ru-RU"/>
        </w:rPr>
        <w:t>Ф</w:t>
      </w:r>
      <w:r w:rsidR="00BF518B" w:rsidRPr="00DB6A06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3D2A47" w:rsidRPr="00DB6A06">
        <w:rPr>
          <w:rFonts w:ascii="Times New Roman" w:hAnsi="Times New Roman"/>
          <w:sz w:val="28"/>
          <w:szCs w:val="28"/>
          <w:lang w:eastAsia="ru-RU"/>
        </w:rPr>
        <w:t>, 07.01.2002, № 1 (ч</w:t>
      </w:r>
      <w:r w:rsidR="00FB014B" w:rsidRPr="00DB6A06">
        <w:rPr>
          <w:rFonts w:ascii="Times New Roman" w:hAnsi="Times New Roman"/>
          <w:sz w:val="28"/>
          <w:szCs w:val="28"/>
          <w:lang w:eastAsia="ru-RU"/>
        </w:rPr>
        <w:t>асть</w:t>
      </w:r>
      <w:r w:rsidR="003D2A47" w:rsidRPr="00DB6A06">
        <w:rPr>
          <w:rFonts w:ascii="Times New Roman" w:hAnsi="Times New Roman"/>
          <w:sz w:val="28"/>
          <w:szCs w:val="28"/>
          <w:lang w:eastAsia="ru-RU"/>
        </w:rPr>
        <w:t xml:space="preserve"> 1), ст. 1</w:t>
      </w:r>
      <w:r w:rsidR="00077B77" w:rsidRPr="00DB6A06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1C6597" w:rsidRPr="00F7178D" w:rsidRDefault="00F3320A" w:rsidP="000E24D7">
      <w:pPr>
        <w:pStyle w:val="ConsPlusNormal"/>
        <w:ind w:firstLine="709"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Законом Российской Федерации от 7 февраля 1992 года № 2300-1</w:t>
      </w:r>
      <w:r w:rsidR="00BA308C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«О защите прав потребителя» (</w:t>
      </w:r>
      <w:r w:rsidR="00223A41">
        <w:rPr>
          <w:rFonts w:ascii="Times New Roman" w:hAnsi="Times New Roman" w:cs="Times New Roman"/>
          <w:iCs/>
          <w:sz w:val="28"/>
          <w:szCs w:val="28"/>
          <w:lang w:eastAsia="ru-RU"/>
        </w:rPr>
        <w:t>Ведомости</w:t>
      </w:r>
      <w:r w:rsidR="0070727A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223A41" w:rsidRPr="00872BD3">
        <w:rPr>
          <w:rFonts w:ascii="Times New Roman" w:hAnsi="Times New Roman" w:cs="Times New Roman"/>
          <w:iCs/>
          <w:sz w:val="28"/>
          <w:szCs w:val="28"/>
          <w:lang w:eastAsia="ru-RU"/>
        </w:rPr>
        <w:t>СНД</w:t>
      </w:r>
      <w:r w:rsidR="00872BD3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и ВС РФ</w:t>
      </w:r>
      <w:r w:rsidR="00223A41" w:rsidRPr="00872BD3">
        <w:rPr>
          <w:rFonts w:ascii="Times New Roman" w:hAnsi="Times New Roman" w:cs="Times New Roman"/>
          <w:iCs/>
          <w:sz w:val="28"/>
          <w:szCs w:val="28"/>
          <w:lang w:eastAsia="ru-RU"/>
        </w:rPr>
        <w:t>, 09.04.1992,</w:t>
      </w:r>
      <w:r w:rsidR="00E62138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223A41" w:rsidRPr="00872BD3">
        <w:rPr>
          <w:rFonts w:ascii="Times New Roman" w:hAnsi="Times New Roman" w:cs="Times New Roman"/>
          <w:iCs/>
          <w:sz w:val="28"/>
          <w:szCs w:val="28"/>
          <w:lang w:eastAsia="ru-RU"/>
        </w:rPr>
        <w:t>№</w:t>
      </w:r>
      <w:r w:rsidR="00E961C5">
        <w:rPr>
          <w:rFonts w:ascii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223A41" w:rsidRPr="00872BD3">
        <w:rPr>
          <w:rFonts w:ascii="Times New Roman" w:hAnsi="Times New Roman" w:cs="Times New Roman"/>
          <w:iCs/>
          <w:sz w:val="28"/>
          <w:szCs w:val="28"/>
          <w:lang w:eastAsia="ru-RU"/>
        </w:rPr>
        <w:t>15, ст. 766</w:t>
      </w:r>
      <w:r w:rsidR="00E961C5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223A41" w:rsidRPr="00F7178D">
        <w:rPr>
          <w:rFonts w:ascii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>Российская газета, 1996, № 8);</w:t>
      </w:r>
    </w:p>
    <w:p w:rsidR="00447950" w:rsidRPr="00F7178D" w:rsidRDefault="00173B41" w:rsidP="000E24D7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Федеральным </w:t>
      </w:r>
      <w:hyperlink r:id="rId13" w:history="1">
        <w:r w:rsidRPr="00F7178D">
          <w:rPr>
            <w:rFonts w:ascii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27 декабря 2002 года № 184-ФЗ </w:t>
      </w:r>
      <w:r w:rsidR="00BA308C" w:rsidRPr="00F7178D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«О </w:t>
      </w:r>
      <w:r w:rsidR="00E15133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техническом регулировании» </w:t>
      </w:r>
      <w:r w:rsidR="00357ADA" w:rsidRPr="00F7178D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="00E15133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</w:t>
      </w:r>
      <w:r w:rsidR="00BF518B" w:rsidRPr="00F7178D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="00E15133" w:rsidRPr="00F7178D">
        <w:rPr>
          <w:rFonts w:ascii="Times New Roman" w:hAnsi="Times New Roman" w:cs="Times New Roman"/>
          <w:sz w:val="28"/>
          <w:szCs w:val="28"/>
          <w:lang w:eastAsia="ru-RU"/>
        </w:rPr>
        <w:t>, 30.12.2002, №</w:t>
      </w:r>
      <w:r w:rsidR="00357ADA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52 (ч</w:t>
      </w:r>
      <w:r w:rsidR="00E62138" w:rsidRPr="00F7178D">
        <w:rPr>
          <w:rFonts w:ascii="Times New Roman" w:hAnsi="Times New Roman" w:cs="Times New Roman"/>
          <w:sz w:val="28"/>
          <w:szCs w:val="28"/>
          <w:lang w:eastAsia="ru-RU"/>
        </w:rPr>
        <w:t>асть</w:t>
      </w:r>
      <w:r w:rsidR="00357ADA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1), ст. 5140</w:t>
      </w:r>
      <w:r w:rsidR="00E961C5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E15133" w:rsidRPr="00F7178D">
        <w:rPr>
          <w:rFonts w:ascii="Times New Roman" w:hAnsi="Times New Roman"/>
          <w:sz w:val="28"/>
          <w:szCs w:val="28"/>
          <w:lang w:eastAsia="ru-RU"/>
        </w:rPr>
        <w:t>Российская газета, №</w:t>
      </w:r>
      <w:r w:rsidR="00357ADA" w:rsidRPr="00F7178D">
        <w:rPr>
          <w:rFonts w:ascii="Times New Roman" w:hAnsi="Times New Roman"/>
          <w:sz w:val="28"/>
          <w:szCs w:val="28"/>
          <w:lang w:eastAsia="ru-RU"/>
        </w:rPr>
        <w:t xml:space="preserve"> 245, 31.12.2002</w:t>
      </w:r>
      <w:r w:rsidR="0075688D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E15133" w:rsidRPr="00F7178D">
        <w:rPr>
          <w:rFonts w:ascii="Times New Roman" w:hAnsi="Times New Roman"/>
          <w:sz w:val="28"/>
          <w:szCs w:val="28"/>
          <w:lang w:eastAsia="ru-RU"/>
        </w:rPr>
        <w:t xml:space="preserve"> Парламентская газета, №</w:t>
      </w:r>
      <w:r w:rsidR="00357ADA" w:rsidRPr="00F7178D">
        <w:rPr>
          <w:rFonts w:ascii="Times New Roman" w:hAnsi="Times New Roman"/>
          <w:sz w:val="28"/>
          <w:szCs w:val="28"/>
          <w:lang w:eastAsia="ru-RU"/>
        </w:rPr>
        <w:t xml:space="preserve"> 1-2, 05.01.2003</w:t>
      </w:r>
      <w:r w:rsidR="00E15133" w:rsidRPr="00F7178D">
        <w:rPr>
          <w:rFonts w:ascii="Times New Roman" w:hAnsi="Times New Roman"/>
          <w:sz w:val="28"/>
          <w:szCs w:val="28"/>
          <w:lang w:eastAsia="ru-RU"/>
        </w:rPr>
        <w:t>)</w:t>
      </w:r>
      <w:r w:rsidR="001C6597" w:rsidRPr="00F7178D">
        <w:rPr>
          <w:rFonts w:ascii="Times New Roman" w:hAnsi="Times New Roman"/>
          <w:sz w:val="28"/>
          <w:szCs w:val="28"/>
          <w:lang w:eastAsia="ru-RU"/>
        </w:rPr>
        <w:t>;</w:t>
      </w:r>
    </w:p>
    <w:p w:rsidR="00173B41" w:rsidRPr="00F7178D" w:rsidRDefault="00173B41" w:rsidP="000E24D7">
      <w:pPr>
        <w:pStyle w:val="ConsPlusNormal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eastAsia="ru-RU"/>
        </w:rPr>
      </w:pP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Федеральным </w:t>
      </w:r>
      <w:hyperlink r:id="rId14" w:history="1">
        <w:r w:rsidRPr="00F7178D">
          <w:rPr>
            <w:rFonts w:ascii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 w:rsidR="00B629DD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</w:t>
      </w: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>2 мая 2006 года № 59-ФЗ «О порядке рассмотрения обращения граждан Российской Федерации» (</w:t>
      </w:r>
      <w:r w:rsidR="004F3C8B" w:rsidRPr="00F7178D">
        <w:rPr>
          <w:rFonts w:ascii="Times New Roman" w:hAnsi="Times New Roman" w:cs="Times New Roman"/>
          <w:sz w:val="28"/>
          <w:szCs w:val="28"/>
          <w:lang w:eastAsia="ru-RU"/>
        </w:rPr>
        <w:t>Российская газета, № 95, 05.05.2006</w:t>
      </w:r>
      <w:r w:rsidR="00E961C5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5D0B4D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F3C8B" w:rsidRPr="00F7178D">
        <w:rPr>
          <w:rFonts w:ascii="Times New Roman" w:hAnsi="Times New Roman"/>
          <w:sz w:val="28"/>
          <w:szCs w:val="28"/>
          <w:lang w:eastAsia="ru-RU"/>
        </w:rPr>
        <w:t>Собрание</w:t>
      </w:r>
      <w:r w:rsidR="004F3C8B">
        <w:rPr>
          <w:rFonts w:ascii="Times New Roman" w:hAnsi="Times New Roman"/>
          <w:sz w:val="28"/>
          <w:szCs w:val="28"/>
          <w:lang w:eastAsia="ru-RU"/>
        </w:rPr>
        <w:t xml:space="preserve"> законодательства </w:t>
      </w:r>
      <w:r w:rsidR="00BF518B" w:rsidRPr="00DB6A06">
        <w:rPr>
          <w:rFonts w:ascii="Times New Roman" w:hAnsi="Times New Roman"/>
          <w:sz w:val="28"/>
          <w:szCs w:val="28"/>
          <w:lang w:eastAsia="ru-RU"/>
        </w:rPr>
        <w:t xml:space="preserve">Российской </w:t>
      </w:r>
      <w:r w:rsidR="00BF518B" w:rsidRPr="00DB6A06">
        <w:rPr>
          <w:rFonts w:ascii="Times New Roman" w:hAnsi="Times New Roman"/>
          <w:sz w:val="28"/>
          <w:szCs w:val="28"/>
          <w:lang w:eastAsia="ru-RU"/>
        </w:rPr>
        <w:lastRenderedPageBreak/>
        <w:t>Федерации</w:t>
      </w:r>
      <w:r w:rsidR="004F3C8B" w:rsidRPr="00DB6A06">
        <w:rPr>
          <w:rFonts w:ascii="Times New Roman" w:hAnsi="Times New Roman"/>
          <w:sz w:val="28"/>
          <w:szCs w:val="28"/>
          <w:lang w:eastAsia="ru-RU"/>
        </w:rPr>
        <w:t>, 08.05.2006, № 19, ст. 2060</w:t>
      </w:r>
      <w:r w:rsidR="00E961C5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4F3C8B" w:rsidRPr="00F7178D">
        <w:rPr>
          <w:rFonts w:ascii="Times New Roman" w:hAnsi="Times New Roman"/>
          <w:sz w:val="28"/>
          <w:szCs w:val="28"/>
          <w:lang w:eastAsia="ru-RU"/>
        </w:rPr>
        <w:t xml:space="preserve"> Парламентская газета, № 70-71, 11.05.2006</w:t>
      </w: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8A60FC" w:rsidRPr="00E04AF2" w:rsidRDefault="00173B41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Федеральным </w:t>
      </w:r>
      <w:hyperlink r:id="rId15" w:history="1">
        <w:r w:rsidRPr="00F7178D">
          <w:rPr>
            <w:rFonts w:ascii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</w:t>
      </w:r>
      <w:r w:rsidR="00E04AF2" w:rsidRPr="00F7178D">
        <w:rPr>
          <w:rFonts w:ascii="Times New Roman" w:hAnsi="Times New Roman" w:cs="Times New Roman"/>
          <w:sz w:val="28"/>
          <w:szCs w:val="28"/>
          <w:lang w:eastAsia="ru-RU"/>
        </w:rPr>
        <w:t>Российская газета, № 266, 30.12.2008</w:t>
      </w:r>
      <w:r w:rsidR="0075688D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5D0B4D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04AF2" w:rsidRPr="00F7178D">
        <w:rPr>
          <w:rFonts w:ascii="Times New Roman" w:hAnsi="Times New Roman"/>
          <w:sz w:val="28"/>
          <w:szCs w:val="28"/>
          <w:lang w:eastAsia="ru-RU"/>
        </w:rPr>
        <w:t xml:space="preserve">Собрание законодательства </w:t>
      </w:r>
      <w:r w:rsidR="00BF518B" w:rsidRPr="00F7178D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="00E04AF2" w:rsidRPr="00F7178D">
        <w:rPr>
          <w:rFonts w:ascii="Times New Roman" w:hAnsi="Times New Roman"/>
          <w:sz w:val="28"/>
          <w:szCs w:val="28"/>
          <w:lang w:eastAsia="ru-RU"/>
        </w:rPr>
        <w:t>, 29.12.2008, № 52 (ч</w:t>
      </w:r>
      <w:r w:rsidR="00BF518B" w:rsidRPr="00F7178D">
        <w:rPr>
          <w:rFonts w:ascii="Times New Roman" w:hAnsi="Times New Roman"/>
          <w:sz w:val="28"/>
          <w:szCs w:val="28"/>
          <w:lang w:eastAsia="ru-RU"/>
        </w:rPr>
        <w:t>асть</w:t>
      </w:r>
      <w:r w:rsidR="00E04AF2" w:rsidRPr="00F7178D">
        <w:rPr>
          <w:rFonts w:ascii="Times New Roman" w:hAnsi="Times New Roman"/>
          <w:sz w:val="28"/>
          <w:szCs w:val="28"/>
          <w:lang w:eastAsia="ru-RU"/>
        </w:rPr>
        <w:t xml:space="preserve"> 1),</w:t>
      </w:r>
      <w:r w:rsidR="005D0B4D" w:rsidRPr="00F7178D">
        <w:rPr>
          <w:rFonts w:ascii="Times New Roman" w:hAnsi="Times New Roman"/>
          <w:sz w:val="28"/>
          <w:szCs w:val="28"/>
          <w:lang w:eastAsia="ru-RU"/>
        </w:rPr>
        <w:br/>
      </w:r>
      <w:r w:rsidR="00E04AF2" w:rsidRPr="00F7178D">
        <w:rPr>
          <w:rFonts w:ascii="Times New Roman" w:hAnsi="Times New Roman"/>
          <w:sz w:val="28"/>
          <w:szCs w:val="28"/>
          <w:lang w:eastAsia="ru-RU"/>
        </w:rPr>
        <w:t>ст. 6249</w:t>
      </w:r>
      <w:r w:rsidR="00E961C5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E04AF2" w:rsidRPr="00F7178D">
        <w:rPr>
          <w:rFonts w:ascii="Times New Roman" w:hAnsi="Times New Roman"/>
          <w:sz w:val="28"/>
          <w:szCs w:val="28"/>
          <w:lang w:eastAsia="ru-RU"/>
        </w:rPr>
        <w:t xml:space="preserve"> Парламентская газета, № 90, 31.12.2008</w:t>
      </w:r>
      <w:r w:rsidR="009038DE" w:rsidRPr="00F7178D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70727A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1D5371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(далее также – Федеральный закон </w:t>
      </w:r>
      <w:r w:rsidR="00B73110" w:rsidRPr="00F7178D">
        <w:rPr>
          <w:rFonts w:ascii="Times New Roman" w:hAnsi="Times New Roman"/>
          <w:color w:val="000000"/>
          <w:sz w:val="28"/>
          <w:szCs w:val="28"/>
          <w:lang w:eastAsia="ru-RU"/>
        </w:rPr>
        <w:t>№ 294-ФЗ)</w:t>
      </w:r>
      <w:r w:rsidR="009038DE" w:rsidRPr="00F7178D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0B729D" w:rsidRPr="004146B0" w:rsidRDefault="000B729D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Федеральным </w:t>
      </w:r>
      <w:hyperlink r:id="rId16" w:history="1">
        <w:r w:rsidRPr="004D4D91">
          <w:rPr>
            <w:rFonts w:ascii="Times New Roman" w:hAnsi="Times New Roman"/>
            <w:color w:val="000000"/>
            <w:sz w:val="28"/>
            <w:szCs w:val="28"/>
            <w:lang w:eastAsia="ru-RU"/>
          </w:rPr>
          <w:t>законом</w:t>
        </w:r>
      </w:hyperlink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23 ноября </w:t>
      </w:r>
      <w:r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2009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261-ФЗ </w:t>
      </w:r>
      <w:r w:rsidR="00BA308C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«Об энергосбережении и о повышении энергетической эффективности и о внесении изменений в отдельные законодательные </w:t>
      </w: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>акты Россий</w:t>
      </w:r>
      <w:r w:rsidR="004146B0" w:rsidRPr="00F7178D">
        <w:rPr>
          <w:rFonts w:ascii="Times New Roman" w:hAnsi="Times New Roman"/>
          <w:color w:val="000000"/>
          <w:sz w:val="28"/>
          <w:szCs w:val="28"/>
          <w:lang w:eastAsia="ru-RU"/>
        </w:rPr>
        <w:t>ской Федерации» (</w:t>
      </w:r>
      <w:r w:rsidR="004146B0" w:rsidRPr="00F7178D">
        <w:rPr>
          <w:rFonts w:ascii="Times New Roman" w:hAnsi="Times New Roman" w:cs="Times New Roman"/>
          <w:sz w:val="28"/>
          <w:szCs w:val="28"/>
          <w:lang w:eastAsia="ru-RU"/>
        </w:rPr>
        <w:t>Парламентская газета, № 63, 27.11-03.12.2009</w:t>
      </w:r>
      <w:r w:rsidR="00E961C5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4146B0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146B0" w:rsidRPr="00F7178D">
        <w:rPr>
          <w:rFonts w:ascii="Times New Roman" w:hAnsi="Times New Roman"/>
          <w:sz w:val="28"/>
          <w:szCs w:val="28"/>
          <w:lang w:eastAsia="ru-RU"/>
        </w:rPr>
        <w:t>Российская газета, № 226, 27.11.2009</w:t>
      </w:r>
      <w:r w:rsidR="00E961C5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4146B0" w:rsidRPr="00F7178D">
        <w:rPr>
          <w:rFonts w:ascii="Times New Roman" w:hAnsi="Times New Roman"/>
          <w:sz w:val="28"/>
          <w:szCs w:val="28"/>
          <w:lang w:eastAsia="ru-RU"/>
        </w:rPr>
        <w:t xml:space="preserve"> Собрание законодательства </w:t>
      </w:r>
      <w:r w:rsidR="00BF518B" w:rsidRPr="00F7178D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="004146B0" w:rsidRPr="00F7178D">
        <w:rPr>
          <w:rFonts w:ascii="Times New Roman" w:hAnsi="Times New Roman"/>
          <w:sz w:val="28"/>
          <w:szCs w:val="28"/>
          <w:lang w:eastAsia="ru-RU"/>
        </w:rPr>
        <w:t>, 30.11.2009, № 48, ст. 5711</w:t>
      </w: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B702C4" w:rsidRPr="00F7178D" w:rsidRDefault="00B702C4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Федеральным законом от 21 июля 2014 года № 209-ФЗ </w:t>
      </w:r>
      <w:r w:rsidR="00BA308C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«О государственной информационной системе жилищно-</w:t>
      </w: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>коммунального хозяйства» (</w:t>
      </w:r>
      <w:r w:rsidR="0025337E" w:rsidRPr="00F7178D">
        <w:rPr>
          <w:rFonts w:ascii="Times New Roman" w:hAnsi="Times New Roman" w:cs="Times New Roman"/>
          <w:sz w:val="28"/>
          <w:szCs w:val="28"/>
          <w:lang w:eastAsia="ru-RU"/>
        </w:rPr>
        <w:t>Российская газета, №</w:t>
      </w:r>
      <w:r w:rsidR="00D27064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163, 23.07.2014</w:t>
      </w:r>
      <w:r w:rsidR="0075688D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D27064" w:rsidRPr="00F7178D">
        <w:rPr>
          <w:rFonts w:ascii="Times New Roman" w:hAnsi="Times New Roman"/>
          <w:sz w:val="28"/>
          <w:szCs w:val="28"/>
          <w:lang w:eastAsia="ru-RU"/>
        </w:rPr>
        <w:t>Собрание зак</w:t>
      </w:r>
      <w:r w:rsidR="0025337E" w:rsidRPr="00F7178D">
        <w:rPr>
          <w:rFonts w:ascii="Times New Roman" w:hAnsi="Times New Roman"/>
          <w:sz w:val="28"/>
          <w:szCs w:val="28"/>
          <w:lang w:eastAsia="ru-RU"/>
        </w:rPr>
        <w:t xml:space="preserve">онодательства </w:t>
      </w:r>
      <w:r w:rsidR="00BF518B" w:rsidRPr="00F7178D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="0025337E" w:rsidRPr="00F7178D">
        <w:rPr>
          <w:rFonts w:ascii="Times New Roman" w:hAnsi="Times New Roman"/>
          <w:sz w:val="28"/>
          <w:szCs w:val="28"/>
          <w:lang w:eastAsia="ru-RU"/>
        </w:rPr>
        <w:t>, 28.07.2014, №</w:t>
      </w:r>
      <w:r w:rsidR="00D27064" w:rsidRPr="00F7178D">
        <w:rPr>
          <w:rFonts w:ascii="Times New Roman" w:hAnsi="Times New Roman"/>
          <w:sz w:val="28"/>
          <w:szCs w:val="28"/>
          <w:lang w:eastAsia="ru-RU"/>
        </w:rPr>
        <w:t xml:space="preserve"> 30 (</w:t>
      </w:r>
      <w:r w:rsidR="00BF518B" w:rsidRPr="00F7178D">
        <w:rPr>
          <w:rFonts w:ascii="Times New Roman" w:hAnsi="Times New Roman"/>
          <w:sz w:val="28"/>
          <w:szCs w:val="28"/>
          <w:lang w:eastAsia="ru-RU"/>
        </w:rPr>
        <w:t xml:space="preserve">часть </w:t>
      </w:r>
      <w:r w:rsidR="005D0B4D" w:rsidRPr="00F7178D">
        <w:rPr>
          <w:rFonts w:ascii="Times New Roman" w:hAnsi="Times New Roman"/>
          <w:sz w:val="28"/>
          <w:szCs w:val="28"/>
          <w:lang w:eastAsia="ru-RU"/>
        </w:rPr>
        <w:t>1</w:t>
      </w:r>
      <w:r w:rsidR="00D27064" w:rsidRPr="00F7178D">
        <w:rPr>
          <w:rFonts w:ascii="Times New Roman" w:hAnsi="Times New Roman"/>
          <w:sz w:val="28"/>
          <w:szCs w:val="28"/>
          <w:lang w:eastAsia="ru-RU"/>
        </w:rPr>
        <w:t>),</w:t>
      </w:r>
      <w:r w:rsidR="005D0B4D" w:rsidRPr="00F7178D">
        <w:rPr>
          <w:rFonts w:ascii="Times New Roman" w:hAnsi="Times New Roman"/>
          <w:sz w:val="28"/>
          <w:szCs w:val="28"/>
          <w:lang w:eastAsia="ru-RU"/>
        </w:rPr>
        <w:br/>
      </w:r>
      <w:r w:rsidR="00D27064" w:rsidRPr="00F7178D">
        <w:rPr>
          <w:rFonts w:ascii="Times New Roman" w:hAnsi="Times New Roman"/>
          <w:sz w:val="28"/>
          <w:szCs w:val="28"/>
          <w:lang w:eastAsia="ru-RU"/>
        </w:rPr>
        <w:t>ст. 4210</w:t>
      </w:r>
      <w:r w:rsidR="0041030D" w:rsidRPr="00F7178D">
        <w:rPr>
          <w:rFonts w:ascii="Times New Roman" w:hAnsi="Times New Roman"/>
          <w:color w:val="000000"/>
          <w:sz w:val="28"/>
          <w:szCs w:val="28"/>
          <w:lang w:eastAsia="ru-RU"/>
        </w:rPr>
        <w:t>)</w:t>
      </w:r>
      <w:r w:rsidR="00A6479B" w:rsidRPr="00F7178D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78164D" w:rsidRPr="00F7178D" w:rsidRDefault="00FB014B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постановлением </w:t>
      </w:r>
      <w:r w:rsidR="00906B60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Правительства Российской Федерации от 10 февраля 1997 года № 155 «Об утверждении </w:t>
      </w: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Правил </w:t>
      </w:r>
      <w:r w:rsidR="00906B60" w:rsidRPr="00F7178D">
        <w:rPr>
          <w:rFonts w:ascii="Times New Roman" w:hAnsi="Times New Roman"/>
          <w:color w:val="000000"/>
          <w:sz w:val="28"/>
          <w:szCs w:val="28"/>
          <w:lang w:eastAsia="ru-RU"/>
        </w:rPr>
        <w:t>предоставления услуг по вывозу тверд</w:t>
      </w:r>
      <w:r w:rsidR="000641FC" w:rsidRPr="00F7178D">
        <w:rPr>
          <w:rFonts w:ascii="Times New Roman" w:hAnsi="Times New Roman"/>
          <w:color w:val="000000"/>
          <w:sz w:val="28"/>
          <w:szCs w:val="28"/>
          <w:lang w:eastAsia="ru-RU"/>
        </w:rPr>
        <w:t>ых и жидких бытовых отходов» (</w:t>
      </w:r>
      <w:r w:rsidR="000641FC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</w:t>
      </w:r>
      <w:r w:rsidRPr="00F7178D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="000641FC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, 17.02.1997, </w:t>
      </w:r>
      <w:r w:rsidRPr="00F7178D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0641FC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7, ст. 862</w:t>
      </w:r>
      <w:r w:rsidR="00C80498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5D0B4D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641FC" w:rsidRPr="00F7178D">
        <w:rPr>
          <w:rFonts w:ascii="Times New Roman" w:hAnsi="Times New Roman"/>
          <w:sz w:val="28"/>
          <w:szCs w:val="28"/>
          <w:lang w:eastAsia="ru-RU"/>
        </w:rPr>
        <w:t>Российская газета, № 40, 27.02.1997</w:t>
      </w:r>
      <w:r w:rsidR="00906B60" w:rsidRPr="00F7178D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78164D" w:rsidRDefault="006C6913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17" w:history="1">
        <w:r w:rsidR="00FB014B" w:rsidRPr="00F7178D">
          <w:rPr>
            <w:rFonts w:ascii="Times New Roman" w:hAnsi="Times New Roman"/>
            <w:color w:val="000000"/>
            <w:sz w:val="28"/>
            <w:szCs w:val="28"/>
            <w:lang w:eastAsia="ru-RU"/>
          </w:rPr>
          <w:t>постановлением</w:t>
        </w:r>
      </w:hyperlink>
      <w:r w:rsidR="0070727A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8586C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Правительства Российской Федерации от 21 января 2006 года № 25 «Об утверждении </w:t>
      </w:r>
      <w:r w:rsidR="00FB014B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Правил </w:t>
      </w:r>
      <w:r w:rsidR="0058586C" w:rsidRPr="00F7178D">
        <w:rPr>
          <w:rFonts w:ascii="Times New Roman" w:hAnsi="Times New Roman"/>
          <w:color w:val="000000"/>
          <w:sz w:val="28"/>
          <w:szCs w:val="28"/>
          <w:lang w:eastAsia="ru-RU"/>
        </w:rPr>
        <w:t>пользования жил</w:t>
      </w:r>
      <w:r w:rsidR="004B29DA" w:rsidRPr="00F7178D">
        <w:rPr>
          <w:rFonts w:ascii="Times New Roman" w:hAnsi="Times New Roman"/>
          <w:color w:val="000000"/>
          <w:sz w:val="28"/>
          <w:szCs w:val="28"/>
          <w:lang w:eastAsia="ru-RU"/>
        </w:rPr>
        <w:t>ыми помещениями» (</w:t>
      </w:r>
      <w:r w:rsidR="004B29DA" w:rsidRPr="00F7178D">
        <w:rPr>
          <w:rFonts w:ascii="Times New Roman" w:hAnsi="Times New Roman" w:cs="Times New Roman"/>
          <w:sz w:val="28"/>
          <w:szCs w:val="28"/>
          <w:lang w:eastAsia="ru-RU"/>
        </w:rPr>
        <w:t>Российская газета, № 16, 27.01.2006</w:t>
      </w:r>
      <w:r w:rsidR="00FB014B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5D0B4D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B29DA" w:rsidRPr="00F7178D">
        <w:rPr>
          <w:rFonts w:ascii="Times New Roman" w:hAnsi="Times New Roman"/>
          <w:sz w:val="28"/>
          <w:szCs w:val="28"/>
          <w:lang w:eastAsia="ru-RU"/>
        </w:rPr>
        <w:t>Собрание</w:t>
      </w:r>
      <w:r w:rsidR="004B29DA" w:rsidRPr="004B29DA">
        <w:rPr>
          <w:rFonts w:ascii="Times New Roman" w:hAnsi="Times New Roman"/>
          <w:sz w:val="28"/>
          <w:szCs w:val="28"/>
          <w:lang w:eastAsia="ru-RU"/>
        </w:rPr>
        <w:t xml:space="preserve"> законодатель</w:t>
      </w:r>
      <w:r w:rsidR="00BC7E6A">
        <w:rPr>
          <w:rFonts w:ascii="Times New Roman" w:hAnsi="Times New Roman"/>
          <w:sz w:val="28"/>
          <w:szCs w:val="28"/>
          <w:lang w:eastAsia="ru-RU"/>
        </w:rPr>
        <w:t xml:space="preserve">ства </w:t>
      </w:r>
      <w:r w:rsidR="00FB014B" w:rsidRPr="00DB6A06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="00BC7E6A">
        <w:rPr>
          <w:rFonts w:ascii="Times New Roman" w:hAnsi="Times New Roman"/>
          <w:sz w:val="28"/>
          <w:szCs w:val="28"/>
          <w:lang w:eastAsia="ru-RU"/>
        </w:rPr>
        <w:t>, 30.01.2006, №</w:t>
      </w:r>
      <w:r w:rsidR="004B29DA" w:rsidRPr="004B29DA">
        <w:rPr>
          <w:rFonts w:ascii="Times New Roman" w:hAnsi="Times New Roman"/>
          <w:sz w:val="28"/>
          <w:szCs w:val="28"/>
          <w:lang w:eastAsia="ru-RU"/>
        </w:rPr>
        <w:t xml:space="preserve"> 5, ст. 546</w:t>
      </w:r>
      <w:r w:rsidR="0058586C" w:rsidRPr="004D4D91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58586C" w:rsidRPr="004E6413" w:rsidRDefault="00FB014B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постановлением </w:t>
      </w:r>
      <w:r w:rsidR="00B15E2D">
        <w:rPr>
          <w:rFonts w:ascii="Times New Roman" w:hAnsi="Times New Roman"/>
          <w:color w:val="000000"/>
          <w:sz w:val="28"/>
          <w:szCs w:val="28"/>
          <w:lang w:eastAsia="ru-RU"/>
        </w:rPr>
        <w:t>П</w:t>
      </w:r>
      <w:r w:rsidR="0058586C" w:rsidRPr="004D4D91">
        <w:rPr>
          <w:rFonts w:ascii="Times New Roman" w:hAnsi="Times New Roman"/>
          <w:color w:val="000000"/>
          <w:sz w:val="28"/>
          <w:szCs w:val="28"/>
          <w:lang w:eastAsia="ru-RU"/>
        </w:rPr>
        <w:t>равительства Российской Федерации о</w:t>
      </w:r>
      <w:r w:rsidR="0058586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т 28 января </w:t>
      </w:r>
      <w:r w:rsidR="0058586C"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2006</w:t>
      </w:r>
      <w:r w:rsidR="0058586C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58586C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47 «Об утве</w:t>
      </w:r>
      <w:r w:rsidR="00DB6A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рждении Положения о </w:t>
      </w:r>
      <w:r w:rsidR="0058586C" w:rsidRPr="004D4D91">
        <w:rPr>
          <w:rFonts w:ascii="Times New Roman" w:hAnsi="Times New Roman"/>
          <w:color w:val="000000"/>
          <w:sz w:val="28"/>
          <w:szCs w:val="28"/>
          <w:lang w:eastAsia="ru-RU"/>
        </w:rPr>
        <w:t>признани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и</w:t>
      </w:r>
      <w:r w:rsidR="0058586C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помещения жилым помещением, жилого помещения непригодным для проживания и многоквартирного дома аварийным и подлежа</w:t>
      </w:r>
      <w:r w:rsidR="007D3471">
        <w:rPr>
          <w:rFonts w:ascii="Times New Roman" w:hAnsi="Times New Roman"/>
          <w:color w:val="000000"/>
          <w:sz w:val="28"/>
          <w:szCs w:val="28"/>
          <w:lang w:eastAsia="ru-RU"/>
        </w:rPr>
        <w:t>щим сносу или реконструкции» (</w:t>
      </w:r>
      <w:r w:rsidR="004E6413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</w:t>
      </w:r>
      <w:r w:rsidRPr="00DB6A06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="004E6413">
        <w:rPr>
          <w:rFonts w:ascii="Times New Roman" w:hAnsi="Times New Roman" w:cs="Times New Roman"/>
          <w:sz w:val="28"/>
          <w:szCs w:val="28"/>
          <w:lang w:eastAsia="ru-RU"/>
        </w:rPr>
        <w:t>, 06.02.2006, №</w:t>
      </w:r>
      <w:r w:rsidR="004E6413" w:rsidRPr="004E6413">
        <w:rPr>
          <w:rFonts w:ascii="Times New Roman" w:hAnsi="Times New Roman" w:cs="Times New Roman"/>
          <w:sz w:val="28"/>
          <w:szCs w:val="28"/>
          <w:lang w:eastAsia="ru-RU"/>
        </w:rPr>
        <w:t xml:space="preserve"> 6, ст. 702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5D0B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E6413">
        <w:rPr>
          <w:rFonts w:ascii="Times New Roman" w:hAnsi="Times New Roman"/>
          <w:sz w:val="28"/>
          <w:szCs w:val="28"/>
          <w:lang w:eastAsia="ru-RU"/>
        </w:rPr>
        <w:t>Российская газета, № 28, 10.02.2006</w:t>
      </w:r>
      <w:r w:rsidR="0058586C" w:rsidRPr="004D4D91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B509F7" w:rsidRPr="00676E3F" w:rsidRDefault="006C6913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18" w:history="1">
        <w:proofErr w:type="gramStart"/>
        <w:r w:rsidR="00FB014B" w:rsidRPr="004D4D91">
          <w:rPr>
            <w:rFonts w:ascii="Times New Roman" w:hAnsi="Times New Roman"/>
            <w:color w:val="000000"/>
            <w:sz w:val="28"/>
            <w:szCs w:val="28"/>
            <w:lang w:eastAsia="ru-RU"/>
          </w:rPr>
          <w:t>постановлением</w:t>
        </w:r>
      </w:hyperlink>
      <w:r w:rsidR="00F5447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B509F7" w:rsidRPr="004D4D91">
        <w:rPr>
          <w:rFonts w:ascii="Times New Roman" w:hAnsi="Times New Roman"/>
          <w:color w:val="000000"/>
          <w:sz w:val="28"/>
          <w:szCs w:val="28"/>
          <w:lang w:eastAsia="ru-RU"/>
        </w:rPr>
        <w:t>Правительства Росс</w:t>
      </w:r>
      <w:r w:rsidR="00B509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ийской Федерации от 13 августа </w:t>
      </w:r>
      <w:r w:rsidR="00B509F7"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2006</w:t>
      </w:r>
      <w:r w:rsidR="00B509F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B509F7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491 «Об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</w:t>
      </w:r>
      <w:r w:rsidR="00C51415">
        <w:rPr>
          <w:rFonts w:ascii="Times New Roman" w:hAnsi="Times New Roman"/>
          <w:color w:val="000000"/>
          <w:sz w:val="28"/>
          <w:szCs w:val="28"/>
          <w:lang w:eastAsia="ru-RU"/>
        </w:rPr>
        <w:t>становленную продолжительность»</w:t>
      </w:r>
      <w:r w:rsidR="0078164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51415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="00676E3F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</w:t>
      </w:r>
      <w:r w:rsidR="00FB014B" w:rsidRPr="00DB6A06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proofErr w:type="gramEnd"/>
      <w:r w:rsidR="00676E3F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676E3F">
        <w:rPr>
          <w:rFonts w:ascii="Times New Roman" w:hAnsi="Times New Roman" w:cs="Times New Roman"/>
          <w:sz w:val="28"/>
          <w:szCs w:val="28"/>
          <w:lang w:eastAsia="ru-RU"/>
        </w:rPr>
        <w:t>21.08.2006, №</w:t>
      </w:r>
      <w:r w:rsidR="00FB014B">
        <w:rPr>
          <w:rFonts w:ascii="Times New Roman" w:hAnsi="Times New Roman" w:cs="Times New Roman"/>
          <w:sz w:val="28"/>
          <w:szCs w:val="28"/>
          <w:lang w:eastAsia="ru-RU"/>
        </w:rPr>
        <w:t xml:space="preserve"> 34, ст. 3680;</w:t>
      </w:r>
      <w:r w:rsidR="007816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76E3F">
        <w:rPr>
          <w:rFonts w:ascii="Times New Roman" w:hAnsi="Times New Roman"/>
          <w:sz w:val="28"/>
          <w:szCs w:val="28"/>
          <w:lang w:eastAsia="ru-RU"/>
        </w:rPr>
        <w:t>Российская газета, №</w:t>
      </w:r>
      <w:r w:rsidR="00676E3F" w:rsidRPr="00676E3F">
        <w:rPr>
          <w:rFonts w:ascii="Times New Roman" w:hAnsi="Times New Roman"/>
          <w:sz w:val="28"/>
          <w:szCs w:val="28"/>
          <w:lang w:eastAsia="ru-RU"/>
        </w:rPr>
        <w:t xml:space="preserve"> 184, 22.08.2006</w:t>
      </w:r>
      <w:r w:rsidR="00B509F7" w:rsidRPr="004D4D91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  <w:proofErr w:type="gramEnd"/>
    </w:p>
    <w:p w:rsidR="00BB706D" w:rsidRPr="00DF2FBE" w:rsidRDefault="006C6913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19" w:history="1">
        <w:r w:rsidR="00B006FE" w:rsidRPr="004D4D91">
          <w:rPr>
            <w:rFonts w:ascii="Times New Roman" w:hAnsi="Times New Roman"/>
            <w:color w:val="000000"/>
            <w:sz w:val="28"/>
            <w:szCs w:val="28"/>
            <w:lang w:eastAsia="ru-RU"/>
          </w:rPr>
          <w:t>постановлением</w:t>
        </w:r>
      </w:hyperlink>
      <w:r w:rsidR="0070727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CF483F" w:rsidRPr="004D4D91">
        <w:rPr>
          <w:rFonts w:ascii="Times New Roman" w:hAnsi="Times New Roman"/>
          <w:color w:val="000000"/>
          <w:sz w:val="28"/>
          <w:szCs w:val="28"/>
          <w:lang w:eastAsia="ru-RU"/>
        </w:rPr>
        <w:t>Правительства Росс</w:t>
      </w:r>
      <w:r w:rsidR="00CF483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ийской Федерации от 23 мая </w:t>
      </w:r>
      <w:r w:rsidR="00CF483F"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2006</w:t>
      </w:r>
      <w:r w:rsidR="00CF483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CF483F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306 «Об утверждении Правил установления и определения нормативов потребления</w:t>
      </w:r>
      <w:r w:rsidR="00CF483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коммунальных услуг» </w:t>
      </w:r>
      <w:r w:rsidR="00DF2FBE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="00DF2FBE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</w:t>
      </w:r>
      <w:r w:rsidR="00B006FE" w:rsidRPr="00DB6A06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="00DF2FBE">
        <w:rPr>
          <w:rFonts w:ascii="Times New Roman" w:hAnsi="Times New Roman" w:cs="Times New Roman"/>
          <w:sz w:val="28"/>
          <w:szCs w:val="28"/>
          <w:lang w:eastAsia="ru-RU"/>
        </w:rPr>
        <w:t>, 29.05.2006, №</w:t>
      </w:r>
      <w:r w:rsidR="00DF2FBE" w:rsidRPr="00DF2FBE">
        <w:rPr>
          <w:rFonts w:ascii="Times New Roman" w:hAnsi="Times New Roman" w:cs="Times New Roman"/>
          <w:sz w:val="28"/>
          <w:szCs w:val="28"/>
          <w:lang w:eastAsia="ru-RU"/>
        </w:rPr>
        <w:t xml:space="preserve"> 22, ст. 2338</w:t>
      </w:r>
      <w:r w:rsidR="00B006FE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5D0B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F2FBE">
        <w:rPr>
          <w:rFonts w:ascii="Times New Roman" w:hAnsi="Times New Roman"/>
          <w:sz w:val="28"/>
          <w:szCs w:val="28"/>
          <w:lang w:eastAsia="ru-RU"/>
        </w:rPr>
        <w:t>Российская газета, №</w:t>
      </w:r>
      <w:r w:rsidR="00DF2FBE" w:rsidRPr="00DF2FBE">
        <w:rPr>
          <w:rFonts w:ascii="Times New Roman" w:hAnsi="Times New Roman"/>
          <w:sz w:val="28"/>
          <w:szCs w:val="28"/>
          <w:lang w:eastAsia="ru-RU"/>
        </w:rPr>
        <w:t xml:space="preserve"> 114, 31.05.2006</w:t>
      </w:r>
      <w:r w:rsidR="00A936C8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E65FDF" w:rsidRPr="001E76D0" w:rsidRDefault="00E8123B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E76D0">
        <w:rPr>
          <w:rFonts w:ascii="Times New Roman" w:hAnsi="Times New Roman" w:cs="Times New Roman"/>
          <w:sz w:val="28"/>
          <w:szCs w:val="28"/>
        </w:rPr>
        <w:t>постановление</w:t>
      </w:r>
      <w:r w:rsidRPr="00446602">
        <w:rPr>
          <w:rFonts w:ascii="Times New Roman" w:hAnsi="Times New Roman" w:cs="Times New Roman"/>
          <w:sz w:val="28"/>
          <w:szCs w:val="28"/>
        </w:rPr>
        <w:t>м</w:t>
      </w:r>
      <w:r w:rsidR="0070727A">
        <w:rPr>
          <w:rFonts w:ascii="Times New Roman" w:hAnsi="Times New Roman" w:cs="Times New Roman"/>
          <w:sz w:val="28"/>
          <w:szCs w:val="28"/>
        </w:rPr>
        <w:t xml:space="preserve"> </w:t>
      </w:r>
      <w:r w:rsidR="00E65FDF" w:rsidRPr="001E76D0">
        <w:rPr>
          <w:rFonts w:ascii="Times New Roman" w:hAnsi="Times New Roman" w:cs="Times New Roman"/>
          <w:sz w:val="28"/>
          <w:szCs w:val="28"/>
        </w:rPr>
        <w:t>Правительства Российской Федерац</w:t>
      </w:r>
      <w:r w:rsidR="002E44E3">
        <w:rPr>
          <w:rFonts w:ascii="Times New Roman" w:hAnsi="Times New Roman" w:cs="Times New Roman"/>
          <w:sz w:val="28"/>
          <w:szCs w:val="28"/>
        </w:rPr>
        <w:t>ии от 21 июля 2008 года №</w:t>
      </w:r>
      <w:r w:rsidR="003C2EBA">
        <w:rPr>
          <w:rFonts w:ascii="Times New Roman" w:hAnsi="Times New Roman" w:cs="Times New Roman"/>
          <w:sz w:val="28"/>
          <w:szCs w:val="28"/>
        </w:rPr>
        <w:t xml:space="preserve"> 549 «</w:t>
      </w:r>
      <w:r w:rsidR="00E65FDF" w:rsidRPr="001E76D0">
        <w:rPr>
          <w:rFonts w:ascii="Times New Roman" w:hAnsi="Times New Roman" w:cs="Times New Roman"/>
          <w:sz w:val="28"/>
          <w:szCs w:val="28"/>
        </w:rPr>
        <w:t>О порядке поставки газа для обеспечения к</w:t>
      </w:r>
      <w:r w:rsidR="003C2EBA">
        <w:rPr>
          <w:rFonts w:ascii="Times New Roman" w:hAnsi="Times New Roman" w:cs="Times New Roman"/>
          <w:sz w:val="28"/>
          <w:szCs w:val="28"/>
        </w:rPr>
        <w:t>оммунально-бытовых нужд граждан» (</w:t>
      </w:r>
      <w:r w:rsidR="00142267" w:rsidRPr="00142267">
        <w:rPr>
          <w:rFonts w:ascii="Times New Roman" w:hAnsi="Times New Roman" w:cs="Times New Roman"/>
          <w:sz w:val="28"/>
          <w:szCs w:val="28"/>
          <w:lang w:eastAsia="ru-RU"/>
        </w:rPr>
        <w:t>Собрание зак</w:t>
      </w:r>
      <w:r w:rsidR="00142267">
        <w:rPr>
          <w:rFonts w:ascii="Times New Roman" w:hAnsi="Times New Roman" w:cs="Times New Roman"/>
          <w:sz w:val="28"/>
          <w:szCs w:val="28"/>
          <w:lang w:eastAsia="ru-RU"/>
        </w:rPr>
        <w:t xml:space="preserve">онодательства </w:t>
      </w:r>
      <w:r w:rsidRPr="00DB6A06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="00142267" w:rsidRPr="00DB6A06">
        <w:rPr>
          <w:rFonts w:ascii="Times New Roman" w:hAnsi="Times New Roman" w:cs="Times New Roman"/>
          <w:sz w:val="28"/>
          <w:szCs w:val="28"/>
          <w:lang w:eastAsia="ru-RU"/>
        </w:rPr>
        <w:t>, 28.07.2008, № 30 (ч</w:t>
      </w:r>
      <w:r w:rsidRPr="00DB6A06">
        <w:rPr>
          <w:rFonts w:ascii="Times New Roman" w:hAnsi="Times New Roman" w:cs="Times New Roman"/>
          <w:sz w:val="28"/>
          <w:szCs w:val="28"/>
          <w:lang w:eastAsia="ru-RU"/>
        </w:rPr>
        <w:t>асть</w:t>
      </w:r>
      <w:r w:rsidR="00142267" w:rsidRPr="00DB6A06">
        <w:rPr>
          <w:rFonts w:ascii="Times New Roman" w:hAnsi="Times New Roman" w:cs="Times New Roman"/>
          <w:sz w:val="28"/>
          <w:szCs w:val="28"/>
          <w:lang w:eastAsia="ru-RU"/>
        </w:rPr>
        <w:t xml:space="preserve"> 2), ст. 3635</w:t>
      </w:r>
      <w:r w:rsidRPr="00DB6A06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5D0B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42267" w:rsidRPr="00DB6A06">
        <w:rPr>
          <w:rFonts w:ascii="Times New Roman" w:hAnsi="Times New Roman"/>
          <w:sz w:val="28"/>
          <w:szCs w:val="28"/>
          <w:lang w:eastAsia="ru-RU"/>
        </w:rPr>
        <w:t>Российская газета, № 163,</w:t>
      </w:r>
      <w:r w:rsidR="00142267" w:rsidRPr="00142267">
        <w:rPr>
          <w:rFonts w:ascii="Times New Roman" w:hAnsi="Times New Roman"/>
          <w:sz w:val="28"/>
          <w:szCs w:val="28"/>
          <w:lang w:eastAsia="ru-RU"/>
        </w:rPr>
        <w:t xml:space="preserve"> 01.08.2008</w:t>
      </w:r>
      <w:r w:rsidR="00E65FDF" w:rsidRPr="001E76D0">
        <w:rPr>
          <w:rFonts w:ascii="Times New Roman" w:hAnsi="Times New Roman" w:cs="Times New Roman"/>
          <w:sz w:val="28"/>
          <w:szCs w:val="28"/>
        </w:rPr>
        <w:t>);</w:t>
      </w:r>
    </w:p>
    <w:p w:rsidR="00E65FDF" w:rsidRPr="00152C88" w:rsidRDefault="00E8123B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46602">
        <w:rPr>
          <w:rFonts w:ascii="Times New Roman" w:hAnsi="Times New Roman"/>
          <w:sz w:val="28"/>
          <w:szCs w:val="28"/>
          <w:lang w:eastAsia="ru-RU"/>
        </w:rPr>
        <w:t>постановлением</w:t>
      </w:r>
      <w:r w:rsidR="007072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65FDF" w:rsidRPr="004142B4">
        <w:rPr>
          <w:rFonts w:ascii="Times New Roman" w:hAnsi="Times New Roman"/>
          <w:sz w:val="28"/>
          <w:szCs w:val="28"/>
          <w:lang w:eastAsia="ru-RU"/>
        </w:rPr>
        <w:t>Правительств</w:t>
      </w:r>
      <w:r w:rsidR="00E65FDF">
        <w:rPr>
          <w:rFonts w:ascii="Times New Roman" w:hAnsi="Times New Roman"/>
          <w:sz w:val="28"/>
          <w:szCs w:val="28"/>
          <w:lang w:eastAsia="ru-RU"/>
        </w:rPr>
        <w:t xml:space="preserve">а Российской Федерации от 30 июня </w:t>
      </w:r>
      <w:r w:rsidR="00E65FDF" w:rsidRPr="004142B4">
        <w:rPr>
          <w:rFonts w:ascii="Times New Roman" w:hAnsi="Times New Roman"/>
          <w:sz w:val="28"/>
          <w:szCs w:val="28"/>
          <w:lang w:eastAsia="ru-RU"/>
        </w:rPr>
        <w:t>2010</w:t>
      </w:r>
      <w:r w:rsidR="00E65FDF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E65FDF" w:rsidRPr="004142B4">
        <w:rPr>
          <w:rFonts w:ascii="Times New Roman" w:hAnsi="Times New Roman"/>
          <w:sz w:val="28"/>
          <w:szCs w:val="28"/>
          <w:lang w:eastAsia="ru-RU"/>
        </w:rPr>
        <w:t xml:space="preserve"> №</w:t>
      </w:r>
      <w:r w:rsidR="00E65FDF">
        <w:rPr>
          <w:rFonts w:ascii="Times New Roman" w:hAnsi="Times New Roman"/>
          <w:sz w:val="28"/>
          <w:szCs w:val="28"/>
          <w:lang w:eastAsia="ru-RU"/>
        </w:rPr>
        <w:t xml:space="preserve"> 489 «</w:t>
      </w:r>
      <w:r w:rsidR="00E65FDF" w:rsidRPr="004142B4">
        <w:rPr>
          <w:rFonts w:ascii="Times New Roman" w:hAnsi="Times New Roman"/>
          <w:sz w:val="28"/>
          <w:szCs w:val="28"/>
          <w:lang w:eastAsia="ru-RU"/>
        </w:rPr>
        <w:t xml:space="preserve">Об утверждении Правил подготовки органами государственного контроля (надзора) и органами муниципального </w:t>
      </w:r>
      <w:proofErr w:type="gramStart"/>
      <w:r w:rsidR="00E65FDF" w:rsidRPr="004142B4">
        <w:rPr>
          <w:rFonts w:ascii="Times New Roman" w:hAnsi="Times New Roman"/>
          <w:sz w:val="28"/>
          <w:szCs w:val="28"/>
          <w:lang w:eastAsia="ru-RU"/>
        </w:rPr>
        <w:t>контроля ежегодных планов проведения плановых проверок юридических лиц</w:t>
      </w:r>
      <w:proofErr w:type="gramEnd"/>
      <w:r w:rsidR="00E65FDF" w:rsidRPr="004142B4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E65FDF">
        <w:rPr>
          <w:rFonts w:ascii="Times New Roman" w:hAnsi="Times New Roman"/>
          <w:sz w:val="28"/>
          <w:szCs w:val="28"/>
          <w:lang w:eastAsia="ru-RU"/>
        </w:rPr>
        <w:t>индивидуальных предпринимателей»</w:t>
      </w:r>
      <w:r w:rsidR="00E65FDF" w:rsidRPr="004142B4">
        <w:rPr>
          <w:rFonts w:ascii="Times New Roman" w:hAnsi="Times New Roman"/>
          <w:sz w:val="28"/>
          <w:szCs w:val="28"/>
          <w:lang w:eastAsia="ru-RU"/>
        </w:rPr>
        <w:t xml:space="preserve"> (</w:t>
      </w:r>
      <w:r w:rsidR="00152C88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</w:t>
      </w:r>
      <w:r w:rsidRPr="00DB6A06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="00152C88" w:rsidRPr="00DB6A0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152C88" w:rsidRPr="00152C88">
        <w:rPr>
          <w:rFonts w:ascii="Times New Roman" w:hAnsi="Times New Roman" w:cs="Times New Roman"/>
          <w:sz w:val="28"/>
          <w:szCs w:val="28"/>
          <w:lang w:eastAsia="ru-RU"/>
        </w:rPr>
        <w:t xml:space="preserve"> 12.07.2010, </w:t>
      </w:r>
      <w:r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152C88" w:rsidRPr="00152C88">
        <w:rPr>
          <w:rFonts w:ascii="Times New Roman" w:hAnsi="Times New Roman" w:cs="Times New Roman"/>
          <w:sz w:val="28"/>
          <w:szCs w:val="28"/>
          <w:lang w:eastAsia="ru-RU"/>
        </w:rPr>
        <w:t xml:space="preserve"> 28, ст. 3706</w:t>
      </w:r>
      <w:r w:rsidR="00E65FDF">
        <w:rPr>
          <w:rFonts w:ascii="Times New Roman" w:hAnsi="Times New Roman"/>
          <w:sz w:val="28"/>
          <w:szCs w:val="28"/>
          <w:lang w:eastAsia="ru-RU"/>
        </w:rPr>
        <w:t>);</w:t>
      </w:r>
    </w:p>
    <w:p w:rsidR="00E65FDF" w:rsidRPr="00B22E7C" w:rsidRDefault="006C6913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20" w:history="1">
        <w:r w:rsidR="00E8123B" w:rsidRPr="004D4D91">
          <w:rPr>
            <w:rFonts w:ascii="Times New Roman" w:hAnsi="Times New Roman"/>
            <w:color w:val="000000"/>
            <w:sz w:val="28"/>
            <w:szCs w:val="28"/>
            <w:lang w:eastAsia="ru-RU"/>
          </w:rPr>
          <w:t>постановлением</w:t>
        </w:r>
      </w:hyperlink>
      <w:r w:rsidR="0070727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65FDF" w:rsidRPr="004D4D91">
        <w:rPr>
          <w:rFonts w:ascii="Times New Roman" w:hAnsi="Times New Roman"/>
          <w:color w:val="000000"/>
          <w:sz w:val="28"/>
          <w:szCs w:val="28"/>
          <w:lang w:eastAsia="ru-RU"/>
        </w:rPr>
        <w:t>Правительства Росс</w:t>
      </w:r>
      <w:r w:rsidR="00E65FD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ийской Федерации от 23 сентября </w:t>
      </w:r>
      <w:r w:rsidR="00E65FDF"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2010</w:t>
      </w:r>
      <w:r w:rsidR="00E65FD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E65FDF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731 «Об утверждении стандарта раскрытия информации организациями, осуществляющими деятельность в сфере управлени</w:t>
      </w:r>
      <w:r w:rsidR="00B22E7C">
        <w:rPr>
          <w:rFonts w:ascii="Times New Roman" w:hAnsi="Times New Roman"/>
          <w:color w:val="000000"/>
          <w:sz w:val="28"/>
          <w:szCs w:val="28"/>
          <w:lang w:eastAsia="ru-RU"/>
        </w:rPr>
        <w:t>я многоквартирными домами» (</w:t>
      </w:r>
      <w:r w:rsidR="00B22E7C" w:rsidRPr="00B22E7C">
        <w:rPr>
          <w:rFonts w:ascii="Times New Roman" w:hAnsi="Times New Roman" w:cs="Times New Roman"/>
          <w:sz w:val="28"/>
          <w:szCs w:val="28"/>
          <w:lang w:eastAsia="ru-RU"/>
        </w:rPr>
        <w:t>Росси</w:t>
      </w:r>
      <w:r w:rsidR="00A83E4B">
        <w:rPr>
          <w:rFonts w:ascii="Times New Roman" w:hAnsi="Times New Roman" w:cs="Times New Roman"/>
          <w:sz w:val="28"/>
          <w:szCs w:val="28"/>
          <w:lang w:eastAsia="ru-RU"/>
        </w:rPr>
        <w:t>йская газета, №</w:t>
      </w:r>
      <w:r w:rsidR="00B22E7C" w:rsidRPr="00B22E7C">
        <w:rPr>
          <w:rFonts w:ascii="Times New Roman" w:hAnsi="Times New Roman" w:cs="Times New Roman"/>
          <w:sz w:val="28"/>
          <w:szCs w:val="28"/>
          <w:lang w:eastAsia="ru-RU"/>
        </w:rPr>
        <w:t xml:space="preserve"> 222, 01.10.2010</w:t>
      </w:r>
      <w:r w:rsidR="00E8123B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5D0B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22E7C">
        <w:rPr>
          <w:rFonts w:ascii="Times New Roman" w:hAnsi="Times New Roman"/>
          <w:sz w:val="28"/>
          <w:szCs w:val="28"/>
          <w:lang w:eastAsia="ru-RU"/>
        </w:rPr>
        <w:t xml:space="preserve">Собрание законодательства </w:t>
      </w:r>
      <w:r w:rsidR="00E8123B" w:rsidRPr="00DB6A06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="00A83E4B">
        <w:rPr>
          <w:rFonts w:ascii="Times New Roman" w:hAnsi="Times New Roman"/>
          <w:sz w:val="28"/>
          <w:szCs w:val="28"/>
          <w:lang w:eastAsia="ru-RU"/>
        </w:rPr>
        <w:t>, 04.10.2010, №</w:t>
      </w:r>
      <w:r w:rsidR="00B22E7C" w:rsidRPr="00B22E7C">
        <w:rPr>
          <w:rFonts w:ascii="Times New Roman" w:hAnsi="Times New Roman"/>
          <w:sz w:val="28"/>
          <w:szCs w:val="28"/>
          <w:lang w:eastAsia="ru-RU"/>
        </w:rPr>
        <w:t xml:space="preserve"> 40, ст. 5064</w:t>
      </w:r>
      <w:r w:rsidR="00E65FDF" w:rsidRPr="004D4D91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E65FDF" w:rsidRPr="00A216D7" w:rsidRDefault="006C6913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21" w:history="1">
        <w:r w:rsidR="00E8123B" w:rsidRPr="004D4D91">
          <w:rPr>
            <w:rFonts w:ascii="Times New Roman" w:hAnsi="Times New Roman"/>
            <w:color w:val="000000"/>
            <w:sz w:val="28"/>
            <w:szCs w:val="28"/>
            <w:lang w:eastAsia="ru-RU"/>
          </w:rPr>
          <w:t>постановлением</w:t>
        </w:r>
      </w:hyperlink>
      <w:r w:rsidR="0070727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65FDF" w:rsidRPr="004D4D91">
        <w:rPr>
          <w:rFonts w:ascii="Times New Roman" w:hAnsi="Times New Roman"/>
          <w:color w:val="000000"/>
          <w:sz w:val="28"/>
          <w:szCs w:val="28"/>
          <w:lang w:eastAsia="ru-RU"/>
        </w:rPr>
        <w:t>Правительства Российской Федераци</w:t>
      </w:r>
      <w:r w:rsidR="00E65FD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от 25 апреля </w:t>
      </w:r>
      <w:r w:rsidR="00E65FDF"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2011</w:t>
      </w:r>
      <w:r w:rsidR="00E65FD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E65FDF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318 «Об утверждении Правил осуществления государственного контроля</w:t>
      </w:r>
      <w:r w:rsidR="00A41EB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(надзора)</w:t>
      </w:r>
      <w:r w:rsidR="00E65FDF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за соблюдением требований законодательства об энергосбережении и о повышении энергетической эффективности и о внесении изменений в некоторые акты Правительства Российской Фе</w:t>
      </w:r>
      <w:r w:rsidR="00A216D7">
        <w:rPr>
          <w:rFonts w:ascii="Times New Roman" w:hAnsi="Times New Roman"/>
          <w:color w:val="000000"/>
          <w:sz w:val="28"/>
          <w:szCs w:val="28"/>
          <w:lang w:eastAsia="ru-RU"/>
        </w:rPr>
        <w:t>дерации» (</w:t>
      </w:r>
      <w:r w:rsidR="00DB6A06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Российская газета, </w:t>
      </w:r>
      <w:r w:rsidR="00E8123B" w:rsidRPr="00DB6A06">
        <w:rPr>
          <w:rFonts w:ascii="Times New Roman" w:hAnsi="Times New Roman" w:cs="Times New Roman"/>
          <w:sz w:val="28"/>
          <w:szCs w:val="28"/>
          <w:lang w:eastAsia="ru-RU"/>
        </w:rPr>
        <w:t>№ 93, 29.04.2011;</w:t>
      </w:r>
      <w:r w:rsidR="005D0B4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8123B" w:rsidRPr="00DB6A06">
        <w:rPr>
          <w:rFonts w:ascii="Times New Roman" w:hAnsi="Times New Roman"/>
          <w:sz w:val="28"/>
          <w:szCs w:val="28"/>
          <w:lang w:eastAsia="ru-RU"/>
        </w:rPr>
        <w:t>Собрание законодательства Российской Федерации, 02.05.2011, № 18, ст. 2645</w:t>
      </w:r>
      <w:r w:rsidR="00E65FDF" w:rsidRPr="00DB6A06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E20312" w:rsidRPr="00E65FDF" w:rsidRDefault="006C6913" w:rsidP="000E24D7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hyperlink r:id="rId22" w:history="1">
        <w:r w:rsidR="00E8123B" w:rsidRPr="004D4D91">
          <w:rPr>
            <w:rFonts w:ascii="Times New Roman" w:hAnsi="Times New Roman"/>
            <w:color w:val="000000"/>
            <w:sz w:val="28"/>
            <w:szCs w:val="28"/>
            <w:lang w:eastAsia="ru-RU"/>
          </w:rPr>
          <w:t>постановлением</w:t>
        </w:r>
      </w:hyperlink>
      <w:r w:rsidR="00DB6A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20312" w:rsidRPr="004D4D91">
        <w:rPr>
          <w:rFonts w:ascii="Times New Roman" w:hAnsi="Times New Roman"/>
          <w:color w:val="000000"/>
          <w:sz w:val="28"/>
          <w:szCs w:val="28"/>
          <w:lang w:eastAsia="ru-RU"/>
        </w:rPr>
        <w:t>Правительства Росс</w:t>
      </w:r>
      <w:r w:rsidR="00D00EC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ийской Федерации от </w:t>
      </w:r>
      <w:r w:rsidR="00E203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6 мая </w:t>
      </w:r>
      <w:r w:rsidR="00E20312"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2011</w:t>
      </w:r>
      <w:r w:rsidR="00E203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E20312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354 «О предоставлении коммунальных услуг собственникам и пользователям помещений в многоквартирных домах и жилых домов» (Собрание законодательства Российской Федерации, </w:t>
      </w:r>
      <w:r w:rsidR="00E8123B" w:rsidRPr="00DB6A06">
        <w:rPr>
          <w:rFonts w:ascii="Times New Roman" w:hAnsi="Times New Roman"/>
          <w:color w:val="000000"/>
          <w:sz w:val="28"/>
          <w:szCs w:val="28"/>
          <w:lang w:eastAsia="ru-RU"/>
        </w:rPr>
        <w:t>30.05.</w:t>
      </w:r>
      <w:r w:rsidR="00E20312"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2011, № 22,</w:t>
      </w:r>
      <w:r w:rsidR="005D0B4D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="00E20312" w:rsidRPr="004D4D91">
        <w:rPr>
          <w:rFonts w:ascii="Times New Roman" w:hAnsi="Times New Roman"/>
          <w:color w:val="000000"/>
          <w:sz w:val="28"/>
          <w:szCs w:val="28"/>
          <w:lang w:eastAsia="ru-RU"/>
        </w:rPr>
        <w:t>ст. 3168;</w:t>
      </w:r>
      <w:r w:rsidR="006D3CF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8123B" w:rsidRPr="00DB6A06">
        <w:rPr>
          <w:rFonts w:ascii="Times New Roman" w:hAnsi="Times New Roman"/>
          <w:color w:val="000000"/>
          <w:sz w:val="28"/>
          <w:szCs w:val="28"/>
          <w:lang w:eastAsia="ru-RU"/>
        </w:rPr>
        <w:t>Российская газета, № 116, 01.06.2011)</w:t>
      </w:r>
      <w:r w:rsidR="00E8123B"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E20312" w:rsidRPr="00E8123B" w:rsidRDefault="006C6913" w:rsidP="000E24D7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hyperlink r:id="rId23" w:history="1">
        <w:r w:rsidR="00E8123B" w:rsidRPr="004D4D91">
          <w:rPr>
            <w:rFonts w:ascii="Times New Roman" w:hAnsi="Times New Roman"/>
            <w:color w:val="000000"/>
            <w:sz w:val="28"/>
            <w:szCs w:val="28"/>
            <w:lang w:eastAsia="ru-RU"/>
          </w:rPr>
          <w:t>постановлением</w:t>
        </w:r>
      </w:hyperlink>
      <w:r w:rsidR="00E20312" w:rsidRPr="004D4D91">
        <w:rPr>
          <w:rFonts w:ascii="Times New Roman" w:hAnsi="Times New Roman"/>
          <w:color w:val="000000"/>
          <w:sz w:val="28"/>
          <w:szCs w:val="28"/>
          <w:lang w:eastAsia="ru-RU"/>
        </w:rPr>
        <w:t>Правительства Росс</w:t>
      </w:r>
      <w:r w:rsidR="00E203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ийской Федерации от 11 июня </w:t>
      </w:r>
      <w:r w:rsidR="00E20312"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2013</w:t>
      </w:r>
      <w:r w:rsidR="00E203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E20312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493 «О государ</w:t>
      </w:r>
      <w:r w:rsidR="00F557E5">
        <w:rPr>
          <w:rFonts w:ascii="Times New Roman" w:hAnsi="Times New Roman"/>
          <w:color w:val="000000"/>
          <w:sz w:val="28"/>
          <w:szCs w:val="28"/>
          <w:lang w:eastAsia="ru-RU"/>
        </w:rPr>
        <w:t>ственном жилищном надзоре» (</w:t>
      </w:r>
      <w:r w:rsidR="00E8123B" w:rsidRPr="00E8123B">
        <w:rPr>
          <w:rFonts w:ascii="Times New Roman" w:hAnsi="Times New Roman"/>
          <w:color w:val="000000"/>
          <w:sz w:val="28"/>
          <w:szCs w:val="28"/>
          <w:lang w:eastAsia="ru-RU"/>
        </w:rPr>
        <w:t>официальный интернет-портал правовой информации http</w:t>
      </w:r>
      <w:r w:rsidR="00E812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://www.pravo.gov.ru, 17.06.2013; </w:t>
      </w:r>
      <w:r w:rsidR="00622696" w:rsidRPr="00E8123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Собрание законодательства </w:t>
      </w:r>
      <w:r w:rsidR="00E8123B" w:rsidRPr="00DB6A06">
        <w:rPr>
          <w:rFonts w:ascii="Times New Roman" w:hAnsi="Times New Roman"/>
          <w:sz w:val="28"/>
          <w:szCs w:val="28"/>
          <w:lang w:eastAsia="ru-RU"/>
        </w:rPr>
        <w:t>Российской Федерации</w:t>
      </w:r>
      <w:r w:rsidR="00622696" w:rsidRPr="00E8123B">
        <w:rPr>
          <w:rFonts w:ascii="Times New Roman" w:hAnsi="Times New Roman"/>
          <w:color w:val="000000"/>
          <w:sz w:val="28"/>
          <w:szCs w:val="28"/>
          <w:lang w:eastAsia="ru-RU"/>
        </w:rPr>
        <w:t>,</w:t>
      </w:r>
      <w:r w:rsidR="00E8123B" w:rsidRPr="00E8123B">
        <w:rPr>
          <w:rFonts w:ascii="Times New Roman" w:hAnsi="Times New Roman" w:cs="Times New Roman"/>
          <w:sz w:val="28"/>
          <w:szCs w:val="28"/>
          <w:lang w:eastAsia="ru-RU"/>
        </w:rPr>
        <w:t xml:space="preserve"> 24.06.2013, </w:t>
      </w:r>
      <w:r w:rsidR="00E8123B">
        <w:rPr>
          <w:rFonts w:ascii="Times New Roman" w:hAnsi="Times New Roman" w:cs="Times New Roman"/>
          <w:sz w:val="28"/>
          <w:szCs w:val="28"/>
          <w:lang w:eastAsia="ru-RU"/>
        </w:rPr>
        <w:t>№</w:t>
      </w:r>
      <w:r w:rsidR="00E8123B" w:rsidRPr="00E8123B">
        <w:rPr>
          <w:rFonts w:ascii="Times New Roman" w:hAnsi="Times New Roman" w:cs="Times New Roman"/>
          <w:sz w:val="28"/>
          <w:szCs w:val="28"/>
          <w:lang w:eastAsia="ru-RU"/>
        </w:rPr>
        <w:t xml:space="preserve"> 25, ст. 3156</w:t>
      </w:r>
      <w:r w:rsidR="00E20312" w:rsidRPr="004D4D91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E20312" w:rsidRDefault="00E8123B" w:rsidP="000E24D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постановлением </w:t>
      </w:r>
      <w:r w:rsidR="00E20312">
        <w:rPr>
          <w:rFonts w:ascii="Times New Roman" w:hAnsi="Times New Roman"/>
          <w:color w:val="000000"/>
          <w:sz w:val="28"/>
          <w:szCs w:val="28"/>
          <w:lang w:eastAsia="ru-RU"/>
        </w:rPr>
        <w:t>Правите</w:t>
      </w:r>
      <w:r w:rsidR="00034D7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льства Российской Федерации от </w:t>
      </w:r>
      <w:r w:rsidR="00E20312">
        <w:rPr>
          <w:rFonts w:ascii="Times New Roman" w:hAnsi="Times New Roman"/>
          <w:color w:val="000000"/>
          <w:sz w:val="28"/>
          <w:szCs w:val="28"/>
          <w:lang w:eastAsia="ru-RU"/>
        </w:rPr>
        <w:t xml:space="preserve">3 апреля 2013 года № 290 «О минимальном перечне услуг и работ, необходимых для обеспечения надлежащего содержания общего имущества в многоквартирном доме, и порядке их оказания и выполнения» </w:t>
      </w:r>
      <w:r w:rsidR="00E20312" w:rsidRPr="00CE6C30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="00E20312">
        <w:rPr>
          <w:rFonts w:ascii="Times New Roman" w:hAnsi="Times New Roman"/>
          <w:sz w:val="28"/>
          <w:szCs w:val="28"/>
        </w:rPr>
        <w:t xml:space="preserve">официальный интернет-портал правовой информации </w:t>
      </w:r>
      <w:r w:rsidR="00E20312" w:rsidRPr="00CE6C30">
        <w:rPr>
          <w:rFonts w:ascii="Times New Roman" w:hAnsi="Times New Roman"/>
          <w:sz w:val="28"/>
          <w:szCs w:val="28"/>
        </w:rPr>
        <w:lastRenderedPageBreak/>
        <w:t>http://www.pravo.gov.ru, 12.04.2013</w:t>
      </w:r>
      <w:r w:rsidR="00E20312">
        <w:rPr>
          <w:rFonts w:ascii="Times New Roman" w:hAnsi="Times New Roman"/>
          <w:sz w:val="28"/>
          <w:szCs w:val="28"/>
        </w:rPr>
        <w:t>)</w:t>
      </w:r>
      <w:r w:rsidR="00E20312" w:rsidRPr="00CE6C30">
        <w:rPr>
          <w:rFonts w:ascii="Times New Roman" w:hAnsi="Times New Roman"/>
          <w:sz w:val="28"/>
          <w:szCs w:val="28"/>
        </w:rPr>
        <w:t>;</w:t>
      </w:r>
    </w:p>
    <w:p w:rsidR="00445C1A" w:rsidRPr="00F7178D" w:rsidRDefault="00E8123B" w:rsidP="000E24D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="00445C1A">
        <w:rPr>
          <w:rFonts w:ascii="Times New Roman" w:hAnsi="Times New Roman"/>
          <w:sz w:val="28"/>
          <w:szCs w:val="28"/>
        </w:rPr>
        <w:t>Правительства Российской Федерации от 14 мая 2013 года № 410 «О мерах по обеспечению безопасности при использовании и содержании внутридомового и внутриквартирного газового оборудования» (</w:t>
      </w:r>
      <w:r w:rsidR="004E1EC0" w:rsidRPr="009E0E08">
        <w:rPr>
          <w:rFonts w:ascii="Times New Roman" w:hAnsi="Times New Roman"/>
          <w:sz w:val="28"/>
          <w:szCs w:val="28"/>
        </w:rPr>
        <w:t xml:space="preserve">официальный </w:t>
      </w:r>
      <w:r w:rsidR="009E0E08" w:rsidRPr="009E0E08">
        <w:rPr>
          <w:rFonts w:ascii="Times New Roman" w:hAnsi="Times New Roman"/>
          <w:sz w:val="28"/>
          <w:szCs w:val="28"/>
        </w:rPr>
        <w:t>интернет-</w:t>
      </w:r>
      <w:r w:rsidR="009E0E08" w:rsidRPr="00F7178D">
        <w:rPr>
          <w:rFonts w:ascii="Times New Roman" w:hAnsi="Times New Roman"/>
          <w:sz w:val="28"/>
          <w:szCs w:val="28"/>
        </w:rPr>
        <w:t>портал правовой информации http://www.pravo.gov.ru, 24.05.2013</w:t>
      </w:r>
      <w:r w:rsidR="00C80498" w:rsidRPr="00F7178D">
        <w:rPr>
          <w:rFonts w:ascii="Times New Roman" w:hAnsi="Times New Roman"/>
          <w:sz w:val="28"/>
          <w:szCs w:val="28"/>
          <w:lang w:eastAsia="ru-RU"/>
        </w:rPr>
        <w:t>;</w:t>
      </w:r>
      <w:r w:rsidR="005D0B4D" w:rsidRPr="00F7178D">
        <w:rPr>
          <w:rFonts w:ascii="Times New Roman" w:hAnsi="Times New Roman"/>
          <w:sz w:val="28"/>
          <w:szCs w:val="28"/>
        </w:rPr>
        <w:t xml:space="preserve"> </w:t>
      </w:r>
      <w:r w:rsidR="00445C1A" w:rsidRPr="00F7178D">
        <w:rPr>
          <w:rFonts w:ascii="Times New Roman" w:hAnsi="Times New Roman"/>
          <w:sz w:val="28"/>
          <w:szCs w:val="28"/>
        </w:rPr>
        <w:t xml:space="preserve">Собрание законодательства Российской Федерации, </w:t>
      </w:r>
      <w:r w:rsidR="004E1EC0" w:rsidRPr="00F7178D">
        <w:rPr>
          <w:rFonts w:ascii="Times New Roman" w:hAnsi="Times New Roman"/>
          <w:sz w:val="28"/>
          <w:szCs w:val="28"/>
        </w:rPr>
        <w:t>27.05.2013</w:t>
      </w:r>
      <w:r w:rsidR="00445C1A" w:rsidRPr="00F7178D">
        <w:rPr>
          <w:rFonts w:ascii="Times New Roman" w:hAnsi="Times New Roman"/>
          <w:sz w:val="28"/>
          <w:szCs w:val="28"/>
        </w:rPr>
        <w:t>, № 21, ст. 2648);</w:t>
      </w:r>
    </w:p>
    <w:p w:rsidR="00E3686F" w:rsidRPr="00F7178D" w:rsidRDefault="004E1EC0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78D">
        <w:rPr>
          <w:rFonts w:ascii="Times New Roman" w:hAnsi="Times New Roman"/>
          <w:sz w:val="28"/>
          <w:szCs w:val="28"/>
        </w:rPr>
        <w:t xml:space="preserve">постановлением </w:t>
      </w:r>
      <w:r w:rsidR="00E20312" w:rsidRPr="00F7178D">
        <w:rPr>
          <w:rFonts w:ascii="Times New Roman" w:hAnsi="Times New Roman"/>
          <w:sz w:val="28"/>
          <w:szCs w:val="28"/>
        </w:rPr>
        <w:t>Правительства Российской Федерации от 15 мая 2013 года</w:t>
      </w:r>
      <w:r w:rsidR="005D0B4D" w:rsidRPr="00F7178D">
        <w:rPr>
          <w:rFonts w:ascii="Times New Roman" w:hAnsi="Times New Roman"/>
          <w:sz w:val="28"/>
          <w:szCs w:val="28"/>
        </w:rPr>
        <w:t xml:space="preserve"> </w:t>
      </w:r>
      <w:r w:rsidR="00B15E2D" w:rsidRPr="00F7178D">
        <w:rPr>
          <w:rFonts w:ascii="Times New Roman" w:hAnsi="Times New Roman"/>
          <w:sz w:val="28"/>
          <w:szCs w:val="28"/>
        </w:rPr>
        <w:t>№</w:t>
      </w:r>
      <w:r w:rsidR="003C2EBA" w:rsidRPr="00F7178D">
        <w:rPr>
          <w:rFonts w:ascii="Times New Roman" w:hAnsi="Times New Roman"/>
          <w:sz w:val="28"/>
          <w:szCs w:val="28"/>
        </w:rPr>
        <w:t>416 «</w:t>
      </w:r>
      <w:r w:rsidR="00E20312" w:rsidRPr="00F7178D">
        <w:rPr>
          <w:rFonts w:ascii="Times New Roman" w:hAnsi="Times New Roman"/>
          <w:sz w:val="28"/>
          <w:szCs w:val="28"/>
        </w:rPr>
        <w:t>О порядке осуществления деятельности по управл</w:t>
      </w:r>
      <w:r w:rsidR="003C2EBA" w:rsidRPr="00F7178D">
        <w:rPr>
          <w:rFonts w:ascii="Times New Roman" w:hAnsi="Times New Roman"/>
          <w:sz w:val="28"/>
          <w:szCs w:val="28"/>
        </w:rPr>
        <w:t>ению многоквартирными домами»</w:t>
      </w:r>
      <w:r w:rsidR="00DB0F97" w:rsidRPr="00F7178D">
        <w:rPr>
          <w:rFonts w:ascii="Times New Roman" w:hAnsi="Times New Roman"/>
          <w:sz w:val="28"/>
          <w:szCs w:val="28"/>
        </w:rPr>
        <w:t xml:space="preserve"> (</w:t>
      </w:r>
      <w:r w:rsidRPr="00F7178D">
        <w:rPr>
          <w:rFonts w:ascii="Times New Roman" w:hAnsi="Times New Roman" w:cs="Times New Roman"/>
          <w:sz w:val="28"/>
          <w:szCs w:val="28"/>
        </w:rPr>
        <w:t xml:space="preserve">официальный </w:t>
      </w:r>
      <w:r w:rsidR="00466A76" w:rsidRPr="00F7178D">
        <w:rPr>
          <w:rFonts w:ascii="Times New Roman" w:hAnsi="Times New Roman" w:cs="Times New Roman"/>
          <w:sz w:val="28"/>
          <w:szCs w:val="28"/>
        </w:rPr>
        <w:t>интернет-портал правовой информации http://www.pravo.gov.ru, 22.05.2013</w:t>
      </w:r>
      <w:r w:rsidR="00312A42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5D0B4D" w:rsidRPr="00F7178D">
        <w:rPr>
          <w:rFonts w:ascii="Times New Roman" w:hAnsi="Times New Roman" w:cs="Times New Roman"/>
          <w:sz w:val="28"/>
          <w:szCs w:val="28"/>
        </w:rPr>
        <w:t xml:space="preserve"> </w:t>
      </w:r>
      <w:r w:rsidR="00E20312" w:rsidRPr="00F7178D">
        <w:rPr>
          <w:rFonts w:ascii="Times New Roman" w:hAnsi="Times New Roman"/>
          <w:sz w:val="28"/>
          <w:szCs w:val="28"/>
        </w:rPr>
        <w:t>Собра</w:t>
      </w:r>
      <w:r w:rsidR="00DB0F97" w:rsidRPr="00F7178D">
        <w:rPr>
          <w:rFonts w:ascii="Times New Roman" w:hAnsi="Times New Roman"/>
          <w:sz w:val="28"/>
          <w:szCs w:val="28"/>
        </w:rPr>
        <w:t>ние законодательства Российской Федерации</w:t>
      </w:r>
      <w:r w:rsidR="00E20312" w:rsidRPr="00F7178D">
        <w:rPr>
          <w:rFonts w:ascii="Times New Roman" w:hAnsi="Times New Roman"/>
          <w:sz w:val="28"/>
          <w:szCs w:val="28"/>
        </w:rPr>
        <w:t xml:space="preserve">, </w:t>
      </w:r>
      <w:r w:rsidR="00D653A0" w:rsidRPr="00F7178D">
        <w:rPr>
          <w:rFonts w:ascii="Times New Roman" w:hAnsi="Times New Roman"/>
          <w:sz w:val="28"/>
          <w:szCs w:val="28"/>
        </w:rPr>
        <w:t>27.05.</w:t>
      </w:r>
      <w:r w:rsidR="00E20312" w:rsidRPr="00F7178D">
        <w:rPr>
          <w:rFonts w:ascii="Times New Roman" w:hAnsi="Times New Roman"/>
          <w:sz w:val="28"/>
          <w:szCs w:val="28"/>
        </w:rPr>
        <w:t>2013,</w:t>
      </w:r>
      <w:r w:rsidR="005D0B4D" w:rsidRPr="00F7178D">
        <w:rPr>
          <w:rFonts w:ascii="Times New Roman" w:hAnsi="Times New Roman"/>
          <w:sz w:val="28"/>
          <w:szCs w:val="28"/>
        </w:rPr>
        <w:t xml:space="preserve"> </w:t>
      </w:r>
      <w:r w:rsidR="00B15E2D" w:rsidRPr="00F7178D">
        <w:rPr>
          <w:rFonts w:ascii="Times New Roman" w:hAnsi="Times New Roman"/>
          <w:sz w:val="28"/>
          <w:szCs w:val="28"/>
        </w:rPr>
        <w:t>№</w:t>
      </w:r>
      <w:r w:rsidR="00E20312" w:rsidRPr="00F7178D">
        <w:rPr>
          <w:rFonts w:ascii="Times New Roman" w:hAnsi="Times New Roman"/>
          <w:sz w:val="28"/>
          <w:szCs w:val="28"/>
        </w:rPr>
        <w:t xml:space="preserve"> 21, ст. 2652);</w:t>
      </w:r>
    </w:p>
    <w:p w:rsidR="00A6479B" w:rsidRPr="00F7178D" w:rsidRDefault="004E1EC0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постановлением </w:t>
      </w:r>
      <w:r w:rsidR="00A6479B" w:rsidRPr="00F7178D">
        <w:rPr>
          <w:rFonts w:ascii="Times New Roman" w:hAnsi="Times New Roman"/>
          <w:color w:val="000000"/>
          <w:sz w:val="28"/>
          <w:szCs w:val="28"/>
          <w:lang w:eastAsia="ru-RU"/>
        </w:rPr>
        <w:t>Правительства Российской Федерации</w:t>
      </w:r>
      <w:r w:rsidR="00A6479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от 30 апреля 2014 года № 400 «О формировании индексов изменения размера платы граждан за коммунальные услуги в Российской Федерации» (</w:t>
      </w:r>
      <w:r w:rsidRPr="00E22C48">
        <w:rPr>
          <w:rFonts w:ascii="Times New Roman" w:hAnsi="Times New Roman" w:cs="Times New Roman"/>
          <w:sz w:val="28"/>
          <w:szCs w:val="28"/>
        </w:rPr>
        <w:t xml:space="preserve">официальный </w:t>
      </w:r>
      <w:r w:rsidR="00E22C48" w:rsidRPr="00E22C48">
        <w:rPr>
          <w:rFonts w:ascii="Times New Roman" w:hAnsi="Times New Roman" w:cs="Times New Roman"/>
          <w:sz w:val="28"/>
          <w:szCs w:val="28"/>
        </w:rPr>
        <w:t>интернет-</w:t>
      </w:r>
      <w:r w:rsidR="00E22C48" w:rsidRPr="00F7178D">
        <w:rPr>
          <w:rFonts w:ascii="Times New Roman" w:hAnsi="Times New Roman" w:cs="Times New Roman"/>
          <w:sz w:val="28"/>
          <w:szCs w:val="28"/>
        </w:rPr>
        <w:t>портал правовой информации http://www.pravo.gov.ru, 07.05.2014</w:t>
      </w:r>
      <w:r w:rsidR="00872DCD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E22C48" w:rsidRPr="00F7178D">
        <w:rPr>
          <w:rFonts w:ascii="Times New Roman" w:hAnsi="Times New Roman" w:cs="Times New Roman"/>
          <w:sz w:val="28"/>
          <w:szCs w:val="28"/>
        </w:rPr>
        <w:t xml:space="preserve"> </w:t>
      </w:r>
      <w:r w:rsidR="00A6479B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Собрание законодательства Российской Федерации, </w:t>
      </w:r>
      <w:r w:rsidR="00D653A0" w:rsidRPr="00F7178D">
        <w:rPr>
          <w:rFonts w:ascii="Times New Roman" w:hAnsi="Times New Roman"/>
          <w:color w:val="000000"/>
          <w:sz w:val="28"/>
          <w:szCs w:val="28"/>
          <w:lang w:eastAsia="ru-RU"/>
        </w:rPr>
        <w:t>12.05.</w:t>
      </w:r>
      <w:r w:rsidR="00A6479B" w:rsidRPr="00F7178D">
        <w:rPr>
          <w:rFonts w:ascii="Times New Roman" w:hAnsi="Times New Roman"/>
          <w:color w:val="000000"/>
          <w:sz w:val="28"/>
          <w:szCs w:val="28"/>
          <w:lang w:eastAsia="ru-RU"/>
        </w:rPr>
        <w:t>2014, № 19, ст. 2434);</w:t>
      </w:r>
    </w:p>
    <w:p w:rsidR="00A6479B" w:rsidRPr="00F7178D" w:rsidRDefault="004E1EC0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78D">
        <w:rPr>
          <w:rFonts w:ascii="Times New Roman" w:hAnsi="Times New Roman"/>
          <w:sz w:val="28"/>
          <w:szCs w:val="28"/>
        </w:rPr>
        <w:t xml:space="preserve">постановлением </w:t>
      </w:r>
      <w:r w:rsidR="00A6479B" w:rsidRPr="00F7178D">
        <w:rPr>
          <w:rFonts w:ascii="Times New Roman" w:hAnsi="Times New Roman"/>
          <w:sz w:val="28"/>
          <w:szCs w:val="28"/>
        </w:rPr>
        <w:t>Правительства Российской Федерации от 29 октября 2014 года № 1115 «Об осуществлении мониторинга использования жилищного фонда и обеспечения его сохранности» (</w:t>
      </w:r>
      <w:r w:rsidRPr="00F7178D">
        <w:rPr>
          <w:rFonts w:ascii="Times New Roman" w:hAnsi="Times New Roman" w:cs="Times New Roman"/>
          <w:sz w:val="28"/>
          <w:szCs w:val="28"/>
        </w:rPr>
        <w:t xml:space="preserve">официальный </w:t>
      </w:r>
      <w:r w:rsidR="00D962AA" w:rsidRPr="00F7178D">
        <w:rPr>
          <w:rFonts w:ascii="Times New Roman" w:hAnsi="Times New Roman" w:cs="Times New Roman"/>
          <w:sz w:val="28"/>
          <w:szCs w:val="28"/>
        </w:rPr>
        <w:t>интернет-портал правовой информации http://www.pravo.gov.ru, 07.11.2014</w:t>
      </w:r>
      <w:r w:rsidR="00872DCD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962AA" w:rsidRPr="00F7178D">
        <w:rPr>
          <w:rFonts w:ascii="Times New Roman" w:hAnsi="Times New Roman" w:cs="Times New Roman"/>
          <w:sz w:val="28"/>
          <w:szCs w:val="28"/>
        </w:rPr>
        <w:t xml:space="preserve"> </w:t>
      </w:r>
      <w:r w:rsidR="00A6479B" w:rsidRPr="00F7178D">
        <w:rPr>
          <w:rFonts w:ascii="Times New Roman" w:hAnsi="Times New Roman"/>
          <w:sz w:val="28"/>
          <w:szCs w:val="28"/>
        </w:rPr>
        <w:t xml:space="preserve">Собрание законодательства Российской Федерации, </w:t>
      </w:r>
      <w:r w:rsidR="00A011C6" w:rsidRPr="00F7178D">
        <w:rPr>
          <w:rFonts w:ascii="Times New Roman" w:hAnsi="Times New Roman"/>
          <w:sz w:val="28"/>
          <w:szCs w:val="28"/>
        </w:rPr>
        <w:t>10.11.</w:t>
      </w:r>
      <w:r w:rsidR="00A6479B" w:rsidRPr="00F7178D">
        <w:rPr>
          <w:rFonts w:ascii="Times New Roman" w:hAnsi="Times New Roman"/>
          <w:sz w:val="28"/>
          <w:szCs w:val="28"/>
        </w:rPr>
        <w:t>2014, № 45,</w:t>
      </w:r>
      <w:r w:rsidR="00872DCD" w:rsidRPr="00F7178D">
        <w:rPr>
          <w:rFonts w:ascii="Times New Roman" w:hAnsi="Times New Roman"/>
          <w:sz w:val="28"/>
          <w:szCs w:val="28"/>
        </w:rPr>
        <w:t xml:space="preserve"> </w:t>
      </w:r>
      <w:r w:rsidR="00A6479B" w:rsidRPr="00F7178D">
        <w:rPr>
          <w:rFonts w:ascii="Times New Roman" w:hAnsi="Times New Roman"/>
          <w:sz w:val="28"/>
          <w:szCs w:val="28"/>
        </w:rPr>
        <w:t>ст. 6216</w:t>
      </w:r>
      <w:r w:rsidR="00EB0B32" w:rsidRPr="00F7178D">
        <w:rPr>
          <w:rFonts w:ascii="Times New Roman" w:hAnsi="Times New Roman"/>
          <w:sz w:val="28"/>
          <w:szCs w:val="28"/>
        </w:rPr>
        <w:t>)</w:t>
      </w:r>
      <w:r w:rsidR="00A6479B" w:rsidRPr="00F7178D">
        <w:rPr>
          <w:rFonts w:ascii="Times New Roman" w:hAnsi="Times New Roman"/>
          <w:sz w:val="28"/>
          <w:szCs w:val="28"/>
        </w:rPr>
        <w:t>;</w:t>
      </w:r>
    </w:p>
    <w:p w:rsidR="0044563D" w:rsidRPr="00F7178D" w:rsidRDefault="004E1EC0" w:rsidP="000E24D7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постановлением </w:t>
      </w:r>
      <w:r w:rsidR="00FD243D" w:rsidRPr="00F7178D">
        <w:rPr>
          <w:rFonts w:ascii="Times New Roman" w:hAnsi="Times New Roman"/>
          <w:color w:val="000000"/>
          <w:sz w:val="28"/>
          <w:szCs w:val="28"/>
          <w:lang w:eastAsia="ru-RU"/>
        </w:rPr>
        <w:t>Правите</w:t>
      </w:r>
      <w:r w:rsidR="00EB0B32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льства Российской Федерации от </w:t>
      </w:r>
      <w:r w:rsidR="00FD243D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 декабря 2014 года № 1318 «О регулировании </w:t>
      </w: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>отношений</w:t>
      </w:r>
      <w:r w:rsidR="00DB6A06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D243D" w:rsidRPr="00F7178D">
        <w:rPr>
          <w:rFonts w:ascii="Times New Roman" w:hAnsi="Times New Roman"/>
          <w:color w:val="000000"/>
          <w:sz w:val="28"/>
          <w:szCs w:val="28"/>
          <w:lang w:eastAsia="ru-RU"/>
        </w:rPr>
        <w:t>по найму жилых помещений жилищного фонда социального использования» (</w:t>
      </w:r>
      <w:r w:rsidRPr="00F7178D">
        <w:rPr>
          <w:rFonts w:ascii="Times New Roman" w:hAnsi="Times New Roman" w:cs="Times New Roman"/>
          <w:sz w:val="28"/>
          <w:szCs w:val="28"/>
        </w:rPr>
        <w:t xml:space="preserve">официальный </w:t>
      </w:r>
      <w:r w:rsidR="00A65746" w:rsidRPr="00F7178D">
        <w:rPr>
          <w:rFonts w:ascii="Times New Roman" w:hAnsi="Times New Roman" w:cs="Times New Roman"/>
          <w:sz w:val="28"/>
          <w:szCs w:val="28"/>
        </w:rPr>
        <w:t xml:space="preserve">интернет-портал правовой информации </w:t>
      </w:r>
      <w:hyperlink r:id="rId24" w:history="1">
        <w:r w:rsidR="00A65746" w:rsidRPr="00F7178D">
          <w:rPr>
            <w:rFonts w:ascii="Times New Roman" w:hAnsi="Times New Roman" w:cs="Times New Roman"/>
            <w:sz w:val="28"/>
            <w:szCs w:val="28"/>
          </w:rPr>
          <w:t>http://www.pravo.gov.ru</w:t>
        </w:r>
      </w:hyperlink>
      <w:r w:rsidR="00A65746" w:rsidRPr="00F7178D">
        <w:rPr>
          <w:rFonts w:ascii="Times New Roman" w:hAnsi="Times New Roman" w:cs="Times New Roman"/>
          <w:sz w:val="28"/>
          <w:szCs w:val="28"/>
        </w:rPr>
        <w:t>, 12.12.2014</w:t>
      </w:r>
      <w:r w:rsidR="009A1C56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A65746" w:rsidRPr="00F7178D">
        <w:rPr>
          <w:rFonts w:ascii="Times New Roman" w:hAnsi="Times New Roman" w:cs="Times New Roman"/>
          <w:sz w:val="28"/>
          <w:szCs w:val="28"/>
        </w:rPr>
        <w:t xml:space="preserve"> </w:t>
      </w:r>
      <w:r w:rsidR="00FD243D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Собрание законодательства Российской Федерации, </w:t>
      </w:r>
      <w:r w:rsidR="00A91BE7" w:rsidRPr="00F7178D">
        <w:rPr>
          <w:rFonts w:ascii="Times New Roman" w:hAnsi="Times New Roman"/>
          <w:color w:val="000000"/>
          <w:sz w:val="28"/>
          <w:szCs w:val="28"/>
          <w:lang w:eastAsia="ru-RU"/>
        </w:rPr>
        <w:t>15.12.</w:t>
      </w:r>
      <w:r w:rsidR="00FD243D" w:rsidRPr="00F7178D">
        <w:rPr>
          <w:rFonts w:ascii="Times New Roman" w:hAnsi="Times New Roman"/>
          <w:color w:val="000000"/>
          <w:sz w:val="28"/>
          <w:szCs w:val="28"/>
          <w:lang w:eastAsia="ru-RU"/>
        </w:rPr>
        <w:t>2014, № 50,</w:t>
      </w:r>
      <w:r w:rsidR="009A1C56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D243D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ст. </w:t>
      </w:r>
      <w:r w:rsidR="005503F5" w:rsidRPr="00F7178D">
        <w:rPr>
          <w:rFonts w:ascii="Times New Roman" w:hAnsi="Times New Roman"/>
          <w:color w:val="000000"/>
          <w:sz w:val="28"/>
          <w:szCs w:val="28"/>
          <w:lang w:eastAsia="ru-RU"/>
        </w:rPr>
        <w:t>7104);</w:t>
      </w:r>
    </w:p>
    <w:p w:rsidR="00E64A41" w:rsidRPr="00F7178D" w:rsidRDefault="004E1EC0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178D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="00E64A41" w:rsidRPr="00F7178D">
        <w:rPr>
          <w:rFonts w:ascii="Times New Roman" w:hAnsi="Times New Roman" w:cs="Times New Roman"/>
          <w:sz w:val="28"/>
          <w:szCs w:val="28"/>
        </w:rPr>
        <w:t xml:space="preserve">Правительства Российской Федерации от 28 апреля 2015 года № 415 «О </w:t>
      </w:r>
      <w:r w:rsidRPr="00F7178D">
        <w:rPr>
          <w:rFonts w:ascii="Times New Roman" w:hAnsi="Times New Roman" w:cs="Times New Roman"/>
          <w:sz w:val="28"/>
          <w:szCs w:val="28"/>
        </w:rPr>
        <w:t xml:space="preserve">Правилах </w:t>
      </w:r>
      <w:r w:rsidR="00E64A41" w:rsidRPr="00F7178D">
        <w:rPr>
          <w:rFonts w:ascii="Times New Roman" w:hAnsi="Times New Roman" w:cs="Times New Roman"/>
          <w:sz w:val="28"/>
          <w:szCs w:val="28"/>
        </w:rPr>
        <w:t>формирования и ведения единого реестра проверок» (</w:t>
      </w:r>
      <w:r w:rsidRPr="00F7178D">
        <w:rPr>
          <w:rFonts w:ascii="Times New Roman" w:hAnsi="Times New Roman" w:cs="Times New Roman"/>
          <w:sz w:val="28"/>
          <w:szCs w:val="28"/>
        </w:rPr>
        <w:t xml:space="preserve">официальный </w:t>
      </w:r>
      <w:r w:rsidR="00E64A41" w:rsidRPr="00F7178D">
        <w:rPr>
          <w:rFonts w:ascii="Times New Roman" w:hAnsi="Times New Roman" w:cs="Times New Roman"/>
          <w:sz w:val="28"/>
          <w:szCs w:val="28"/>
        </w:rPr>
        <w:t>интернет-портал правовой информации http://www.pravo.gov.ru, 07.05.2015</w:t>
      </w:r>
      <w:r w:rsidR="009A1C56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E64A41" w:rsidRPr="00F7178D">
        <w:rPr>
          <w:rFonts w:ascii="Times New Roman" w:hAnsi="Times New Roman" w:cs="Times New Roman"/>
          <w:sz w:val="28"/>
          <w:szCs w:val="28"/>
        </w:rPr>
        <w:t xml:space="preserve"> Собрание законодательства Российской Федерации, </w:t>
      </w:r>
      <w:r w:rsidRPr="00F7178D">
        <w:rPr>
          <w:rFonts w:ascii="Times New Roman" w:hAnsi="Times New Roman" w:cs="Times New Roman"/>
          <w:sz w:val="28"/>
          <w:szCs w:val="28"/>
        </w:rPr>
        <w:t>11.05.2015</w:t>
      </w:r>
      <w:r w:rsidR="00E64A41" w:rsidRPr="00F7178D">
        <w:rPr>
          <w:rFonts w:ascii="Times New Roman" w:hAnsi="Times New Roman"/>
          <w:color w:val="000000"/>
          <w:sz w:val="28"/>
          <w:szCs w:val="28"/>
          <w:lang w:eastAsia="ru-RU"/>
        </w:rPr>
        <w:t>, № 19, ст. 2825);</w:t>
      </w:r>
    </w:p>
    <w:p w:rsidR="0044563D" w:rsidRPr="0044563D" w:rsidRDefault="007F0251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>постановление</w:t>
      </w:r>
      <w:r w:rsidR="00C16A8D" w:rsidRPr="00F7178D">
        <w:rPr>
          <w:rFonts w:ascii="Times New Roman" w:hAnsi="Times New Roman"/>
          <w:color w:val="000000"/>
          <w:sz w:val="28"/>
          <w:szCs w:val="28"/>
          <w:lang w:eastAsia="ru-RU"/>
        </w:rPr>
        <w:t>м</w:t>
      </w: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44563D" w:rsidRPr="00F7178D">
        <w:rPr>
          <w:rFonts w:ascii="Times New Roman" w:hAnsi="Times New Roman"/>
          <w:color w:val="000000"/>
          <w:sz w:val="28"/>
          <w:szCs w:val="28"/>
          <w:lang w:eastAsia="ru-RU"/>
        </w:rPr>
        <w:t>Правительства Российской Федерации от 26 ноября 2015 года № 1268 «Об утверждении Правил подачи и рассмотрения заявления об исключении проверки в отношении юридического лица, индивидуального предпринимателя из ежегодного плана проведения плановых проверок и о внесении изменений в постановление Правительства Российской Федерации</w:t>
      </w:r>
      <w:r w:rsidR="00EF1F8E" w:rsidRPr="00F7178D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44563D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о</w:t>
      </w:r>
      <w:r w:rsidR="00EF1F8E" w:rsidRPr="00F7178D">
        <w:rPr>
          <w:rFonts w:ascii="Times New Roman" w:hAnsi="Times New Roman"/>
          <w:color w:val="000000"/>
          <w:sz w:val="28"/>
          <w:szCs w:val="28"/>
          <w:lang w:eastAsia="ru-RU"/>
        </w:rPr>
        <w:t>т 30 июня 2010 г</w:t>
      </w: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EF1F8E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489</w:t>
      </w:r>
      <w:r w:rsidR="005E2DF3" w:rsidRPr="00F7178D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="0044563D" w:rsidRPr="00F7178D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Pr="00F7178D">
        <w:rPr>
          <w:rFonts w:ascii="Times New Roman" w:hAnsi="Times New Roman"/>
          <w:sz w:val="28"/>
          <w:szCs w:val="28"/>
          <w:lang w:eastAsia="ru-RU"/>
        </w:rPr>
        <w:t xml:space="preserve">официальный </w:t>
      </w:r>
      <w:r w:rsidR="0044563D" w:rsidRPr="00F7178D">
        <w:rPr>
          <w:rFonts w:ascii="Times New Roman" w:hAnsi="Times New Roman"/>
          <w:sz w:val="28"/>
          <w:szCs w:val="28"/>
          <w:lang w:eastAsia="ru-RU"/>
        </w:rPr>
        <w:t>интернет-портал правовой информации http://www.pravo.gov.ru, 04.12.2015</w:t>
      </w:r>
      <w:r w:rsidRPr="00F7178D"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  <w:r w:rsidR="005E2DF3" w:rsidRPr="00F7178D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070FF1" w:rsidRPr="00F7178D">
        <w:rPr>
          <w:rFonts w:ascii="Times New Roman" w:hAnsi="Times New Roman"/>
          <w:sz w:val="28"/>
          <w:szCs w:val="28"/>
          <w:lang w:eastAsia="ru-RU"/>
        </w:rPr>
        <w:t>Собрание законодательства Р</w:t>
      </w:r>
      <w:r w:rsidRPr="00F7178D">
        <w:rPr>
          <w:rFonts w:ascii="Times New Roman" w:hAnsi="Times New Roman"/>
          <w:sz w:val="28"/>
          <w:szCs w:val="28"/>
          <w:lang w:eastAsia="ru-RU"/>
        </w:rPr>
        <w:t xml:space="preserve">оссийской </w:t>
      </w:r>
      <w:r w:rsidR="00070FF1" w:rsidRPr="00F7178D">
        <w:rPr>
          <w:rFonts w:ascii="Times New Roman" w:hAnsi="Times New Roman"/>
          <w:sz w:val="28"/>
          <w:szCs w:val="28"/>
          <w:lang w:eastAsia="ru-RU"/>
        </w:rPr>
        <w:t>Ф</w:t>
      </w:r>
      <w:r w:rsidRPr="00F7178D">
        <w:rPr>
          <w:rFonts w:ascii="Times New Roman" w:hAnsi="Times New Roman"/>
          <w:sz w:val="28"/>
          <w:szCs w:val="28"/>
          <w:lang w:eastAsia="ru-RU"/>
        </w:rPr>
        <w:t>едерации</w:t>
      </w:r>
      <w:r w:rsidR="00070FF1" w:rsidRPr="00F7178D">
        <w:rPr>
          <w:rFonts w:ascii="Times New Roman" w:hAnsi="Times New Roman"/>
          <w:sz w:val="28"/>
          <w:szCs w:val="28"/>
          <w:lang w:eastAsia="ru-RU"/>
        </w:rPr>
        <w:t xml:space="preserve">, 07.12.2015, </w:t>
      </w:r>
      <w:r w:rsidRPr="00F7178D">
        <w:rPr>
          <w:rFonts w:ascii="Times New Roman" w:hAnsi="Times New Roman"/>
          <w:sz w:val="28"/>
          <w:szCs w:val="28"/>
          <w:lang w:eastAsia="ru-RU"/>
        </w:rPr>
        <w:t>№</w:t>
      </w:r>
      <w:r w:rsidR="00070FF1" w:rsidRPr="00DB6A06">
        <w:rPr>
          <w:rFonts w:ascii="Times New Roman" w:hAnsi="Times New Roman"/>
          <w:sz w:val="28"/>
          <w:szCs w:val="28"/>
          <w:lang w:eastAsia="ru-RU"/>
        </w:rPr>
        <w:t xml:space="preserve"> 49, ст. 6964</w:t>
      </w:r>
      <w:r w:rsidR="0044563D" w:rsidRPr="00DB6A06">
        <w:rPr>
          <w:rFonts w:ascii="Times New Roman" w:hAnsi="Times New Roman"/>
          <w:sz w:val="28"/>
          <w:szCs w:val="28"/>
          <w:lang w:eastAsia="ru-RU"/>
        </w:rPr>
        <w:t>);</w:t>
      </w:r>
      <w:proofErr w:type="gramEnd"/>
    </w:p>
    <w:p w:rsidR="006820BB" w:rsidRDefault="00C62553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761648">
        <w:rPr>
          <w:rFonts w:ascii="Times New Roman" w:hAnsi="Times New Roman"/>
          <w:sz w:val="28"/>
          <w:szCs w:val="28"/>
        </w:rPr>
        <w:lastRenderedPageBreak/>
        <w:t xml:space="preserve">приказом </w:t>
      </w:r>
      <w:r w:rsidR="006820BB" w:rsidRPr="00761648">
        <w:rPr>
          <w:rFonts w:ascii="Times New Roman" w:hAnsi="Times New Roman"/>
          <w:sz w:val="28"/>
          <w:szCs w:val="28"/>
        </w:rPr>
        <w:t>Министерства регионального развития Российской Федерации от 26 июня 2009 года</w:t>
      </w:r>
      <w:r w:rsidR="00B15E2D" w:rsidRPr="00446602">
        <w:rPr>
          <w:rFonts w:ascii="Times New Roman" w:hAnsi="Times New Roman"/>
          <w:sz w:val="28"/>
          <w:szCs w:val="28"/>
        </w:rPr>
        <w:t>№</w:t>
      </w:r>
      <w:r w:rsidR="00B15E2D">
        <w:rPr>
          <w:rFonts w:ascii="Times New Roman" w:hAnsi="Times New Roman"/>
          <w:sz w:val="28"/>
          <w:szCs w:val="28"/>
        </w:rPr>
        <w:t xml:space="preserve"> 239 «</w:t>
      </w:r>
      <w:r w:rsidR="006820BB" w:rsidRPr="00761648">
        <w:rPr>
          <w:rFonts w:ascii="Times New Roman" w:hAnsi="Times New Roman"/>
          <w:sz w:val="28"/>
          <w:szCs w:val="28"/>
        </w:rPr>
        <w:t>Об утверждении Порядка содержания и ремонта внутридомового газового обор</w:t>
      </w:r>
      <w:r w:rsidR="00B15E2D">
        <w:rPr>
          <w:rFonts w:ascii="Times New Roman" w:hAnsi="Times New Roman"/>
          <w:sz w:val="28"/>
          <w:szCs w:val="28"/>
        </w:rPr>
        <w:t>удо</w:t>
      </w:r>
      <w:r w:rsidR="00EB0B32">
        <w:rPr>
          <w:rFonts w:ascii="Times New Roman" w:hAnsi="Times New Roman"/>
          <w:sz w:val="28"/>
          <w:szCs w:val="28"/>
        </w:rPr>
        <w:t>вания в Российской Федерации» (Российская газета</w:t>
      </w:r>
      <w:r w:rsidR="006820BB" w:rsidRPr="00761648">
        <w:rPr>
          <w:rFonts w:ascii="Times New Roman" w:hAnsi="Times New Roman"/>
          <w:sz w:val="28"/>
          <w:szCs w:val="28"/>
        </w:rPr>
        <w:t>,</w:t>
      </w:r>
      <w:r w:rsidR="00F1154D">
        <w:rPr>
          <w:rFonts w:ascii="Times New Roman" w:hAnsi="Times New Roman"/>
          <w:sz w:val="28"/>
          <w:szCs w:val="28"/>
        </w:rPr>
        <w:t xml:space="preserve"> №</w:t>
      </w:r>
      <w:r w:rsidR="00F6501D">
        <w:rPr>
          <w:rFonts w:ascii="Times New Roman" w:hAnsi="Times New Roman"/>
          <w:sz w:val="28"/>
          <w:szCs w:val="28"/>
        </w:rPr>
        <w:t xml:space="preserve"> </w:t>
      </w:r>
      <w:r w:rsidR="00F1154D">
        <w:rPr>
          <w:rFonts w:ascii="Times New Roman" w:hAnsi="Times New Roman"/>
          <w:sz w:val="28"/>
          <w:szCs w:val="28"/>
        </w:rPr>
        <w:t xml:space="preserve">182, </w:t>
      </w:r>
      <w:r w:rsidR="00AE58C9">
        <w:rPr>
          <w:rFonts w:ascii="Times New Roman" w:hAnsi="Times New Roman"/>
          <w:sz w:val="28"/>
          <w:szCs w:val="28"/>
        </w:rPr>
        <w:t>29.09.</w:t>
      </w:r>
      <w:r w:rsidR="00F1154D">
        <w:rPr>
          <w:rFonts w:ascii="Times New Roman" w:hAnsi="Times New Roman"/>
          <w:sz w:val="28"/>
          <w:szCs w:val="28"/>
        </w:rPr>
        <w:t>2009</w:t>
      </w:r>
      <w:r w:rsidR="006820BB" w:rsidRPr="00761648">
        <w:rPr>
          <w:rFonts w:ascii="Times New Roman" w:hAnsi="Times New Roman"/>
          <w:sz w:val="28"/>
          <w:szCs w:val="28"/>
        </w:rPr>
        <w:t>);</w:t>
      </w:r>
    </w:p>
    <w:p w:rsidR="006820BB" w:rsidRDefault="006C6913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hyperlink r:id="rId25" w:history="1">
        <w:r w:rsidR="00857751" w:rsidRPr="004D4D91">
          <w:rPr>
            <w:rFonts w:ascii="Times New Roman" w:hAnsi="Times New Roman"/>
            <w:color w:val="000000"/>
            <w:sz w:val="28"/>
            <w:szCs w:val="28"/>
            <w:lang w:eastAsia="ru-RU"/>
          </w:rPr>
          <w:t>приказом</w:t>
        </w:r>
      </w:hyperlink>
      <w:r w:rsidR="0070727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820BB" w:rsidRPr="004D4D91">
        <w:rPr>
          <w:rFonts w:ascii="Times New Roman" w:hAnsi="Times New Roman"/>
          <w:color w:val="000000"/>
          <w:sz w:val="28"/>
          <w:szCs w:val="28"/>
          <w:lang w:eastAsia="ru-RU"/>
        </w:rPr>
        <w:t>Министерства экономического развития Российск</w:t>
      </w:r>
      <w:r w:rsidR="006820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ой Федерации от 30 апреля </w:t>
      </w:r>
      <w:r w:rsidR="006820BB"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2009</w:t>
      </w:r>
      <w:r w:rsidR="006820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6820BB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141 «О реализации положений Федерального закона «О защите прав юридических лиц и индивидуальных предпринимателей при осуществлении государственного контроля (надзора) и муниципального контроля» (Российская газета, </w:t>
      </w:r>
      <w:r w:rsidR="00A61D4E">
        <w:rPr>
          <w:rFonts w:ascii="Times New Roman" w:hAnsi="Times New Roman"/>
          <w:color w:val="000000"/>
          <w:sz w:val="28"/>
          <w:szCs w:val="28"/>
          <w:lang w:eastAsia="ru-RU"/>
        </w:rPr>
        <w:t>№ 85, 14.05.</w:t>
      </w:r>
      <w:r w:rsidR="006820BB"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200</w:t>
      </w:r>
      <w:r w:rsidR="00A61D4E">
        <w:rPr>
          <w:rFonts w:ascii="Times New Roman" w:hAnsi="Times New Roman"/>
          <w:color w:val="000000"/>
          <w:sz w:val="28"/>
          <w:szCs w:val="28"/>
          <w:lang w:eastAsia="ru-RU"/>
        </w:rPr>
        <w:t>9</w:t>
      </w:r>
      <w:r w:rsidR="006820BB" w:rsidRPr="004D4D91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6820BB" w:rsidRPr="004D4D91" w:rsidRDefault="006C6913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hyperlink r:id="rId26" w:history="1">
        <w:r w:rsidR="00857751" w:rsidRPr="004D4D91">
          <w:rPr>
            <w:rFonts w:ascii="Times New Roman" w:hAnsi="Times New Roman"/>
            <w:color w:val="000000"/>
            <w:sz w:val="28"/>
            <w:szCs w:val="28"/>
            <w:lang w:eastAsia="ru-RU"/>
          </w:rPr>
          <w:t>приказом</w:t>
        </w:r>
      </w:hyperlink>
      <w:r w:rsidR="0070727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6820BB" w:rsidRPr="004D4D91">
        <w:rPr>
          <w:rFonts w:ascii="Times New Roman" w:hAnsi="Times New Roman"/>
          <w:color w:val="000000"/>
          <w:sz w:val="28"/>
          <w:szCs w:val="28"/>
          <w:lang w:eastAsia="ru-RU"/>
        </w:rPr>
        <w:t>Министерства регионального развития Росс</w:t>
      </w:r>
      <w:r w:rsidR="00FD7B5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ийской Федерации от </w:t>
      </w:r>
      <w:r w:rsidR="006820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9 апреля </w:t>
      </w:r>
      <w:r w:rsidR="006820BB"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2012</w:t>
      </w:r>
      <w:r w:rsidR="006820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6820BB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162 «Об утверждении Порядка осуществления уполномоченными органами исполнительной власти субъектов Российской Федерации </w:t>
      </w:r>
      <w:proofErr w:type="gramStart"/>
      <w:r w:rsidR="006820BB" w:rsidRPr="004D4D91">
        <w:rPr>
          <w:rFonts w:ascii="Times New Roman" w:hAnsi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="006820BB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соблюдением стандарта раскрытия информации организациями, осуществляющими деятельность в сфере управления многоквартирными домами»</w:t>
      </w:r>
      <w:r w:rsidR="002E00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(Российская газета, </w:t>
      </w:r>
      <w:r w:rsidR="00E71277">
        <w:rPr>
          <w:rFonts w:ascii="Times New Roman" w:hAnsi="Times New Roman"/>
          <w:color w:val="000000"/>
          <w:sz w:val="28"/>
          <w:szCs w:val="28"/>
          <w:lang w:eastAsia="ru-RU"/>
        </w:rPr>
        <w:t>№ 118, 25.05.2012</w:t>
      </w:r>
      <w:r w:rsidR="006820BB" w:rsidRPr="004D4D91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444790" w:rsidRDefault="00857751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приказом </w:t>
      </w:r>
      <w:r w:rsidR="00077B77" w:rsidRPr="004D4D91">
        <w:rPr>
          <w:rFonts w:ascii="Times New Roman" w:hAnsi="Times New Roman"/>
          <w:color w:val="000000"/>
          <w:sz w:val="28"/>
          <w:szCs w:val="28"/>
          <w:lang w:eastAsia="ru-RU"/>
        </w:rPr>
        <w:t>Министерства регионального развития Росс</w:t>
      </w:r>
      <w:r w:rsidR="002E003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ийской Федерации от </w:t>
      </w:r>
      <w:r w:rsidR="00A05A8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2 апреля </w:t>
      </w:r>
      <w:r w:rsidR="004142B4"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2013</w:t>
      </w:r>
      <w:r w:rsidR="00A05A8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4142B4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</w:t>
      </w:r>
      <w:r w:rsidR="009960D8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124 «</w:t>
      </w:r>
      <w:r w:rsidR="00077B77" w:rsidRPr="004D4D91">
        <w:rPr>
          <w:rFonts w:ascii="Times New Roman" w:hAnsi="Times New Roman"/>
          <w:color w:val="000000"/>
          <w:sz w:val="28"/>
          <w:szCs w:val="28"/>
          <w:lang w:eastAsia="ru-RU"/>
        </w:rPr>
        <w:t>Об утверждении Регламента раскрытия информации организациями, осуществляющими деятельность в сфере управления многоквартирными домами, путем ее опубликования в сети Интернет</w:t>
      </w:r>
      <w:r w:rsidR="0026780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 об определении официального сайта в сети Интернет</w:t>
      </w:r>
      <w:r w:rsidR="00077B77" w:rsidRPr="004D4D91">
        <w:rPr>
          <w:rFonts w:ascii="Times New Roman" w:hAnsi="Times New Roman"/>
          <w:color w:val="000000"/>
          <w:sz w:val="28"/>
          <w:szCs w:val="28"/>
          <w:lang w:eastAsia="ru-RU"/>
        </w:rPr>
        <w:t>, предназначенного для раскрытия информации организациями, осуществляющими деятельность в сфере упр</w:t>
      </w:r>
      <w:r w:rsidR="009960D8" w:rsidRPr="004D4D91">
        <w:rPr>
          <w:rFonts w:ascii="Times New Roman" w:hAnsi="Times New Roman"/>
          <w:color w:val="000000"/>
          <w:sz w:val="28"/>
          <w:szCs w:val="28"/>
          <w:lang w:eastAsia="ru-RU"/>
        </w:rPr>
        <w:t>авления многоквартирными домами»</w:t>
      </w:r>
      <w:r w:rsidR="00077B77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(Рос</w:t>
      </w:r>
      <w:r w:rsidR="00B76E80">
        <w:rPr>
          <w:rFonts w:ascii="Times New Roman" w:hAnsi="Times New Roman"/>
          <w:color w:val="000000"/>
          <w:sz w:val="28"/>
          <w:szCs w:val="28"/>
          <w:lang w:eastAsia="ru-RU"/>
        </w:rPr>
        <w:t>сийская газета,</w:t>
      </w:r>
      <w:r w:rsidR="00B5528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139, 28.06.2012</w:t>
      </w:r>
      <w:r w:rsidR="00077B77" w:rsidRPr="004D4D91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  <w:proofErr w:type="gramEnd"/>
    </w:p>
    <w:p w:rsidR="00475231" w:rsidRDefault="00857751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приказом </w:t>
      </w:r>
      <w:r w:rsidR="00737A23">
        <w:rPr>
          <w:rFonts w:ascii="Times New Roman" w:hAnsi="Times New Roman"/>
          <w:color w:val="000000"/>
          <w:sz w:val="28"/>
          <w:szCs w:val="28"/>
          <w:lang w:eastAsia="ru-RU"/>
        </w:rPr>
        <w:t>Министерства строительства и жилищно-коммунального хозяйства Российской Федерации от 17 марта 2014 года № 99/</w:t>
      </w:r>
      <w:proofErr w:type="spellStart"/>
      <w:proofErr w:type="gramStart"/>
      <w:r w:rsidR="00737A23">
        <w:rPr>
          <w:rFonts w:ascii="Times New Roman" w:hAnsi="Times New Roman"/>
          <w:color w:val="000000"/>
          <w:sz w:val="28"/>
          <w:szCs w:val="28"/>
          <w:lang w:eastAsia="ru-RU"/>
        </w:rPr>
        <w:t>пр</w:t>
      </w:r>
      <w:proofErr w:type="spellEnd"/>
      <w:proofErr w:type="gramEnd"/>
      <w:r w:rsidR="00F6501D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="00737A2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«Об утверждении </w:t>
      </w:r>
      <w:r w:rsidR="00902C6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Методики </w:t>
      </w:r>
      <w:r w:rsidR="00737A23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осуществления коммерческого учета тепловой энергии, теплоносителя» (Российская газета, </w:t>
      </w:r>
      <w:r w:rsidR="00862A66">
        <w:rPr>
          <w:rFonts w:ascii="Times New Roman" w:hAnsi="Times New Roman"/>
          <w:color w:val="000000"/>
          <w:sz w:val="28"/>
          <w:szCs w:val="28"/>
          <w:lang w:eastAsia="ru-RU"/>
        </w:rPr>
        <w:t>№ 266, 21.11.2014</w:t>
      </w:r>
      <w:r w:rsidR="00FB0869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8C2C1D" w:rsidRDefault="00902C67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приказом </w:t>
      </w:r>
      <w:r w:rsidR="008C2C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Министерства строительства </w:t>
      </w:r>
      <w:r w:rsidR="0003287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жилищно-коммунального хозяйства </w:t>
      </w:r>
      <w:r w:rsidR="008C2C1D">
        <w:rPr>
          <w:rFonts w:ascii="Times New Roman" w:hAnsi="Times New Roman"/>
          <w:color w:val="000000"/>
          <w:sz w:val="28"/>
          <w:szCs w:val="28"/>
          <w:lang w:eastAsia="ru-RU"/>
        </w:rPr>
        <w:t>Российской Федерации от 22 декабря 2014 года № 882/</w:t>
      </w:r>
      <w:proofErr w:type="spellStart"/>
      <w:proofErr w:type="gramStart"/>
      <w:r w:rsidR="008C2C1D">
        <w:rPr>
          <w:rFonts w:ascii="Times New Roman" w:hAnsi="Times New Roman"/>
          <w:color w:val="000000"/>
          <w:sz w:val="28"/>
          <w:szCs w:val="28"/>
          <w:lang w:eastAsia="ru-RU"/>
        </w:rPr>
        <w:t>пр</w:t>
      </w:r>
      <w:proofErr w:type="spellEnd"/>
      <w:proofErr w:type="gramEnd"/>
      <w:r w:rsidR="00F6501D">
        <w:rPr>
          <w:rFonts w:ascii="Times New Roman" w:hAnsi="Times New Roman"/>
          <w:color w:val="000000"/>
          <w:sz w:val="28"/>
          <w:szCs w:val="28"/>
          <w:lang w:eastAsia="ru-RU"/>
        </w:rPr>
        <w:br/>
      </w:r>
      <w:r w:rsidR="008C2C1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«Об утверждении форм раскрытия информации организациями, осуществляющими деятельность в сфере управления многоквартирными домами» </w:t>
      </w:r>
      <w:r w:rsidR="008C2C1D" w:rsidRPr="00CE6C30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="008C2C1D">
        <w:rPr>
          <w:rFonts w:ascii="Times New Roman" w:hAnsi="Times New Roman"/>
          <w:sz w:val="28"/>
          <w:szCs w:val="28"/>
        </w:rPr>
        <w:t xml:space="preserve">официальный интернет-портал правовой информации </w:t>
      </w:r>
      <w:r w:rsidR="008C2C1D" w:rsidRPr="00CE6C30">
        <w:rPr>
          <w:rFonts w:ascii="Times New Roman" w:hAnsi="Times New Roman"/>
          <w:sz w:val="28"/>
          <w:szCs w:val="28"/>
        </w:rPr>
        <w:t>htt</w:t>
      </w:r>
      <w:r w:rsidR="008C2C1D">
        <w:rPr>
          <w:rFonts w:ascii="Times New Roman" w:hAnsi="Times New Roman"/>
          <w:sz w:val="28"/>
          <w:szCs w:val="28"/>
        </w:rPr>
        <w:t>p://www.pravo.gov.ru</w:t>
      </w:r>
      <w:r w:rsidR="008C2C1D" w:rsidRPr="00DB6A06">
        <w:rPr>
          <w:rFonts w:ascii="Times New Roman" w:hAnsi="Times New Roman"/>
          <w:sz w:val="28"/>
          <w:szCs w:val="28"/>
        </w:rPr>
        <w:t>, 1</w:t>
      </w:r>
      <w:r w:rsidRPr="00DB6A06">
        <w:rPr>
          <w:rFonts w:ascii="Times New Roman" w:hAnsi="Times New Roman"/>
          <w:sz w:val="28"/>
          <w:szCs w:val="28"/>
        </w:rPr>
        <w:t>4</w:t>
      </w:r>
      <w:r w:rsidR="008C2C1D" w:rsidRPr="00DB6A06">
        <w:rPr>
          <w:rFonts w:ascii="Times New Roman" w:hAnsi="Times New Roman"/>
          <w:sz w:val="28"/>
          <w:szCs w:val="28"/>
        </w:rPr>
        <w:t>.</w:t>
      </w:r>
      <w:r w:rsidR="008C2C1D">
        <w:rPr>
          <w:rFonts w:ascii="Times New Roman" w:hAnsi="Times New Roman"/>
          <w:sz w:val="28"/>
          <w:szCs w:val="28"/>
        </w:rPr>
        <w:t>05.2015)</w:t>
      </w:r>
      <w:r w:rsidR="008C2C1D" w:rsidRPr="00CE6C30">
        <w:rPr>
          <w:rFonts w:ascii="Times New Roman" w:hAnsi="Times New Roman"/>
          <w:sz w:val="28"/>
          <w:szCs w:val="28"/>
        </w:rPr>
        <w:t>;</w:t>
      </w:r>
    </w:p>
    <w:p w:rsidR="00FD7B51" w:rsidRDefault="00902C67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</w:t>
      </w:r>
      <w:r w:rsidR="00FD7B51">
        <w:rPr>
          <w:rFonts w:ascii="Times New Roman" w:hAnsi="Times New Roman"/>
          <w:sz w:val="28"/>
          <w:szCs w:val="28"/>
        </w:rPr>
        <w:t>Министерства строительства и жилищно-коммунального хозяйства Российской Федерации от 29 декабря 2014 года № 924/</w:t>
      </w:r>
      <w:proofErr w:type="spellStart"/>
      <w:proofErr w:type="gramStart"/>
      <w:r w:rsidR="00FD7B51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="00F6501D">
        <w:rPr>
          <w:rFonts w:ascii="Times New Roman" w:hAnsi="Times New Roman"/>
          <w:sz w:val="28"/>
          <w:szCs w:val="28"/>
        </w:rPr>
        <w:br/>
      </w:r>
      <w:r w:rsidR="00FD7B51">
        <w:rPr>
          <w:rFonts w:ascii="Times New Roman" w:hAnsi="Times New Roman"/>
          <w:sz w:val="28"/>
          <w:szCs w:val="28"/>
        </w:rPr>
        <w:t>«</w:t>
      </w:r>
      <w:r w:rsidR="004053F4">
        <w:rPr>
          <w:rFonts w:ascii="Times New Roman" w:hAnsi="Times New Roman"/>
          <w:sz w:val="28"/>
          <w:szCs w:val="28"/>
        </w:rPr>
        <w:t xml:space="preserve">Об утверждении примерной формы платежного документа для внесения платы за содержание и ремонт жилого помещения и предоставление коммунальных услуг и методических рекомендаций по её заполнению» (официальный интернет-портал правовой информации </w:t>
      </w:r>
      <w:r w:rsidR="004053F4" w:rsidRPr="00CE6C30">
        <w:rPr>
          <w:rFonts w:ascii="Times New Roman" w:hAnsi="Times New Roman"/>
          <w:sz w:val="28"/>
          <w:szCs w:val="28"/>
        </w:rPr>
        <w:t>htt</w:t>
      </w:r>
      <w:r w:rsidR="004053F4">
        <w:rPr>
          <w:rFonts w:ascii="Times New Roman" w:hAnsi="Times New Roman"/>
          <w:sz w:val="28"/>
          <w:szCs w:val="28"/>
        </w:rPr>
        <w:t>p://www.pravo.gov.ru, 29.05.2015)</w:t>
      </w:r>
      <w:r w:rsidR="004053F4" w:rsidRPr="00CE6C30">
        <w:rPr>
          <w:rFonts w:ascii="Times New Roman" w:hAnsi="Times New Roman"/>
          <w:sz w:val="28"/>
          <w:szCs w:val="28"/>
        </w:rPr>
        <w:t>;</w:t>
      </w:r>
    </w:p>
    <w:p w:rsidR="006E6E38" w:rsidRPr="00F7178D" w:rsidRDefault="00786CFC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</w:t>
      </w:r>
      <w:r w:rsidR="006E6E38">
        <w:rPr>
          <w:rFonts w:ascii="Times New Roman" w:hAnsi="Times New Roman"/>
          <w:sz w:val="28"/>
          <w:szCs w:val="28"/>
        </w:rPr>
        <w:t>Министер</w:t>
      </w:r>
      <w:r w:rsidR="000F671F">
        <w:rPr>
          <w:rFonts w:ascii="Times New Roman" w:hAnsi="Times New Roman"/>
          <w:sz w:val="28"/>
          <w:szCs w:val="28"/>
        </w:rPr>
        <w:t xml:space="preserve">ства связи Российской Федерации и </w:t>
      </w:r>
      <w:r w:rsidR="00B224A0">
        <w:rPr>
          <w:rFonts w:ascii="Times New Roman" w:hAnsi="Times New Roman"/>
          <w:sz w:val="28"/>
          <w:szCs w:val="28"/>
        </w:rPr>
        <w:t xml:space="preserve">Министерства строительства и жилищно-коммунального хозяйства </w:t>
      </w:r>
      <w:r w:rsidR="00B224A0">
        <w:rPr>
          <w:rFonts w:ascii="Times New Roman" w:hAnsi="Times New Roman"/>
          <w:sz w:val="28"/>
          <w:szCs w:val="28"/>
        </w:rPr>
        <w:lastRenderedPageBreak/>
        <w:t xml:space="preserve">Российской Федерации </w:t>
      </w:r>
      <w:r w:rsidR="003609B6" w:rsidRPr="00F7178D">
        <w:rPr>
          <w:rFonts w:ascii="Times New Roman" w:hAnsi="Times New Roman"/>
          <w:sz w:val="28"/>
          <w:szCs w:val="28"/>
        </w:rPr>
        <w:t xml:space="preserve">от 30 декабря 2014 года </w:t>
      </w:r>
      <w:r w:rsidR="00F6501D" w:rsidRPr="00F7178D">
        <w:rPr>
          <w:rFonts w:ascii="Times New Roman" w:hAnsi="Times New Roman"/>
          <w:sz w:val="28"/>
          <w:szCs w:val="28"/>
        </w:rPr>
        <w:t>№ 504/934/</w:t>
      </w:r>
      <w:proofErr w:type="spellStart"/>
      <w:proofErr w:type="gramStart"/>
      <w:r w:rsidR="00F6501D" w:rsidRPr="00F7178D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="00F6501D" w:rsidRPr="00F7178D">
        <w:rPr>
          <w:rFonts w:ascii="Times New Roman" w:hAnsi="Times New Roman"/>
          <w:sz w:val="28"/>
          <w:szCs w:val="28"/>
        </w:rPr>
        <w:t xml:space="preserve"> </w:t>
      </w:r>
      <w:r w:rsidR="007A7818" w:rsidRPr="00F7178D">
        <w:rPr>
          <w:rFonts w:ascii="Times New Roman" w:hAnsi="Times New Roman"/>
          <w:sz w:val="28"/>
          <w:szCs w:val="28"/>
        </w:rPr>
        <w:t>«Об определении официального сайта государственной информационной системы жилищно-коммунального хозяйства в информационно-телекоммуникационной сети «Интернет» (</w:t>
      </w:r>
      <w:r w:rsidR="005815DE" w:rsidRPr="00F7178D">
        <w:rPr>
          <w:rFonts w:ascii="Times New Roman" w:hAnsi="Times New Roman"/>
          <w:sz w:val="28"/>
          <w:szCs w:val="28"/>
        </w:rPr>
        <w:t xml:space="preserve">официальный интернет-портал </w:t>
      </w:r>
      <w:r w:rsidR="007A7818" w:rsidRPr="00F7178D">
        <w:rPr>
          <w:rFonts w:ascii="Times New Roman" w:hAnsi="Times New Roman"/>
          <w:sz w:val="28"/>
          <w:szCs w:val="28"/>
        </w:rPr>
        <w:t>правовой информации http://www.pravo.gov.ru, 25.02.2015);</w:t>
      </w:r>
    </w:p>
    <w:p w:rsidR="003609B6" w:rsidRDefault="00786CFC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приказом </w:t>
      </w:r>
      <w:r w:rsidR="003609B6" w:rsidRPr="00F7178D">
        <w:rPr>
          <w:rFonts w:ascii="Times New Roman" w:hAnsi="Times New Roman"/>
          <w:color w:val="000000"/>
          <w:sz w:val="28"/>
          <w:szCs w:val="28"/>
          <w:lang w:eastAsia="ru-RU"/>
        </w:rPr>
        <w:t>Министерства с</w:t>
      </w:r>
      <w:r w:rsidR="00B10F7F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вязи Российской Федерации и </w:t>
      </w:r>
      <w:r w:rsidR="003609B6" w:rsidRPr="00F7178D">
        <w:rPr>
          <w:rFonts w:ascii="Times New Roman" w:hAnsi="Times New Roman"/>
          <w:sz w:val="28"/>
          <w:szCs w:val="28"/>
        </w:rPr>
        <w:t xml:space="preserve">Министерства строительства и жилищно-коммунального хозяйства Российской Федерации </w:t>
      </w:r>
      <w:r w:rsidR="003609B6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 23 марта 2015 года </w:t>
      </w:r>
      <w:r w:rsidR="00F6501D" w:rsidRPr="00F7178D">
        <w:rPr>
          <w:rFonts w:ascii="Times New Roman" w:hAnsi="Times New Roman"/>
          <w:color w:val="000000"/>
          <w:sz w:val="28"/>
          <w:szCs w:val="28"/>
          <w:lang w:eastAsia="ru-RU"/>
        </w:rPr>
        <w:t>№ 85/200/</w:t>
      </w:r>
      <w:proofErr w:type="spellStart"/>
      <w:proofErr w:type="gramStart"/>
      <w:r w:rsidR="00F6501D" w:rsidRPr="00F7178D">
        <w:rPr>
          <w:rFonts w:ascii="Times New Roman" w:hAnsi="Times New Roman"/>
          <w:color w:val="000000"/>
          <w:sz w:val="28"/>
          <w:szCs w:val="28"/>
          <w:lang w:eastAsia="ru-RU"/>
        </w:rPr>
        <w:t>пр</w:t>
      </w:r>
      <w:proofErr w:type="spellEnd"/>
      <w:proofErr w:type="gramEnd"/>
      <w:r w:rsidR="00F6501D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3609B6" w:rsidRPr="00F7178D">
        <w:rPr>
          <w:rFonts w:ascii="Times New Roman" w:hAnsi="Times New Roman"/>
          <w:color w:val="000000"/>
          <w:sz w:val="28"/>
          <w:szCs w:val="28"/>
          <w:lang w:eastAsia="ru-RU"/>
        </w:rPr>
        <w:t>«Об утверждении функциональных требований к государственной</w:t>
      </w:r>
      <w:r w:rsidR="003609B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информационной системе жилищно-коммунального хозяйства» </w:t>
      </w:r>
      <w:r w:rsidR="003609B6" w:rsidRPr="00CE6C30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="003609B6">
        <w:rPr>
          <w:rFonts w:ascii="Times New Roman" w:hAnsi="Times New Roman"/>
          <w:sz w:val="28"/>
          <w:szCs w:val="28"/>
        </w:rPr>
        <w:t xml:space="preserve">официальный интернет-портал правовой информации </w:t>
      </w:r>
      <w:r w:rsidR="003609B6" w:rsidRPr="00CE6C30">
        <w:rPr>
          <w:rFonts w:ascii="Times New Roman" w:hAnsi="Times New Roman"/>
          <w:sz w:val="28"/>
          <w:szCs w:val="28"/>
        </w:rPr>
        <w:t>htt</w:t>
      </w:r>
      <w:r w:rsidR="003609B6">
        <w:rPr>
          <w:rFonts w:ascii="Times New Roman" w:hAnsi="Times New Roman"/>
          <w:sz w:val="28"/>
          <w:szCs w:val="28"/>
        </w:rPr>
        <w:t>p://www.pravo.gov.ru, 28.04.2015)</w:t>
      </w:r>
      <w:r w:rsidR="003609B6" w:rsidRPr="00CE6C30">
        <w:rPr>
          <w:rFonts w:ascii="Times New Roman" w:hAnsi="Times New Roman"/>
          <w:sz w:val="28"/>
          <w:szCs w:val="28"/>
        </w:rPr>
        <w:t>;</w:t>
      </w:r>
    </w:p>
    <w:p w:rsidR="00547D92" w:rsidRPr="00F7178D" w:rsidRDefault="00786CFC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приказом </w:t>
      </w:r>
      <w:r w:rsidR="00585A2C">
        <w:rPr>
          <w:rFonts w:ascii="Times New Roman" w:hAnsi="Times New Roman"/>
          <w:sz w:val="28"/>
          <w:szCs w:val="28"/>
        </w:rPr>
        <w:t>Министерства с</w:t>
      </w:r>
      <w:r w:rsidR="00B10F7F">
        <w:rPr>
          <w:rFonts w:ascii="Times New Roman" w:hAnsi="Times New Roman"/>
          <w:sz w:val="28"/>
          <w:szCs w:val="28"/>
        </w:rPr>
        <w:t xml:space="preserve">вязи Российской Федерации и </w:t>
      </w:r>
      <w:r w:rsidR="00585A2C">
        <w:rPr>
          <w:rFonts w:ascii="Times New Roman" w:hAnsi="Times New Roman"/>
          <w:sz w:val="28"/>
          <w:szCs w:val="28"/>
        </w:rPr>
        <w:t xml:space="preserve">Министерства строительства и жилищно-коммунального хозяйства Российской Федерации </w:t>
      </w:r>
      <w:r w:rsidR="00547D92" w:rsidRPr="00F7178D">
        <w:rPr>
          <w:rFonts w:ascii="Times New Roman" w:hAnsi="Times New Roman"/>
          <w:sz w:val="28"/>
          <w:szCs w:val="28"/>
        </w:rPr>
        <w:t xml:space="preserve">от 23 марта 2015 года </w:t>
      </w:r>
      <w:r w:rsidR="00F6501D" w:rsidRPr="00F7178D">
        <w:rPr>
          <w:rFonts w:ascii="Times New Roman" w:hAnsi="Times New Roman"/>
          <w:sz w:val="28"/>
          <w:szCs w:val="28"/>
        </w:rPr>
        <w:t>№ 86/201/</w:t>
      </w:r>
      <w:proofErr w:type="spellStart"/>
      <w:proofErr w:type="gramStart"/>
      <w:r w:rsidR="00F6501D" w:rsidRPr="00F7178D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="00F6501D" w:rsidRPr="00F7178D">
        <w:rPr>
          <w:rFonts w:ascii="Times New Roman" w:hAnsi="Times New Roman"/>
          <w:sz w:val="28"/>
          <w:szCs w:val="28"/>
        </w:rPr>
        <w:t xml:space="preserve"> </w:t>
      </w:r>
      <w:r w:rsidRPr="00F7178D">
        <w:rPr>
          <w:rFonts w:ascii="Times New Roman" w:hAnsi="Times New Roman"/>
          <w:sz w:val="28"/>
          <w:szCs w:val="28"/>
        </w:rPr>
        <w:t>«Об утверждении порядка хранения, обработки и предоставления информации, содержащейся в государственной информационной системе жилищно-коммунального хозяйства»</w:t>
      </w:r>
      <w:r w:rsidR="00547D92" w:rsidRPr="00F7178D">
        <w:rPr>
          <w:rFonts w:ascii="Times New Roman" w:hAnsi="Times New Roman"/>
          <w:sz w:val="28"/>
          <w:szCs w:val="28"/>
        </w:rPr>
        <w:t xml:space="preserve">(официальный интернет-портал правовой информации http://www.pravo.gov.ru, </w:t>
      </w:r>
      <w:smartTag w:uri="urn:schemas-microsoft-com:office:smarttags" w:element="date">
        <w:smartTagPr>
          <w:attr w:name="Year" w:val="2015"/>
          <w:attr w:name="Day" w:val="14"/>
          <w:attr w:name="Month" w:val="04"/>
          <w:attr w:name="ls" w:val="trans"/>
        </w:smartTagPr>
        <w:r w:rsidR="00547D92" w:rsidRPr="00F7178D">
          <w:rPr>
            <w:rFonts w:ascii="Times New Roman" w:hAnsi="Times New Roman"/>
            <w:sz w:val="28"/>
            <w:szCs w:val="28"/>
          </w:rPr>
          <w:t>14.04.2015</w:t>
        </w:r>
      </w:smartTag>
      <w:r w:rsidR="00547D92" w:rsidRPr="00F7178D">
        <w:rPr>
          <w:rFonts w:ascii="Times New Roman" w:hAnsi="Times New Roman"/>
          <w:sz w:val="28"/>
          <w:szCs w:val="28"/>
        </w:rPr>
        <w:t>);</w:t>
      </w:r>
    </w:p>
    <w:p w:rsidR="005815DE" w:rsidRDefault="00786CFC" w:rsidP="000E24D7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F7178D">
        <w:rPr>
          <w:rFonts w:ascii="Times New Roman" w:hAnsi="Times New Roman"/>
          <w:sz w:val="28"/>
          <w:szCs w:val="28"/>
        </w:rPr>
        <w:t xml:space="preserve">приказом </w:t>
      </w:r>
      <w:r w:rsidR="005815DE" w:rsidRPr="00F7178D">
        <w:rPr>
          <w:rFonts w:ascii="Times New Roman" w:hAnsi="Times New Roman"/>
          <w:sz w:val="28"/>
          <w:szCs w:val="28"/>
        </w:rPr>
        <w:t xml:space="preserve">Министерства </w:t>
      </w:r>
      <w:r w:rsidR="00B10F7F" w:rsidRPr="00F7178D">
        <w:rPr>
          <w:rFonts w:ascii="Times New Roman" w:hAnsi="Times New Roman"/>
          <w:sz w:val="28"/>
          <w:szCs w:val="28"/>
        </w:rPr>
        <w:t>связи Российской Федерации и</w:t>
      </w:r>
      <w:r w:rsidR="005815DE" w:rsidRPr="00F7178D">
        <w:rPr>
          <w:rFonts w:ascii="Times New Roman" w:hAnsi="Times New Roman"/>
          <w:sz w:val="28"/>
          <w:szCs w:val="28"/>
        </w:rPr>
        <w:t xml:space="preserve"> Министерства строительства и жилищно-коммунального хозяйства Российской Федерации от 23 марта 2015 года</w:t>
      </w:r>
      <w:r w:rsidR="0070727A" w:rsidRPr="00F7178D">
        <w:rPr>
          <w:rFonts w:ascii="Times New Roman" w:hAnsi="Times New Roman"/>
          <w:sz w:val="28"/>
          <w:szCs w:val="28"/>
        </w:rPr>
        <w:t xml:space="preserve"> </w:t>
      </w:r>
      <w:r w:rsidR="00791FEE" w:rsidRPr="00F7178D">
        <w:rPr>
          <w:rFonts w:ascii="Times New Roman" w:hAnsi="Times New Roman"/>
          <w:sz w:val="28"/>
          <w:szCs w:val="28"/>
        </w:rPr>
        <w:t>№ 87/202/</w:t>
      </w:r>
      <w:proofErr w:type="spellStart"/>
      <w:proofErr w:type="gramStart"/>
      <w:r w:rsidR="00791FEE" w:rsidRPr="00F7178D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="00791FEE" w:rsidRPr="00F7178D">
        <w:rPr>
          <w:rFonts w:ascii="Times New Roman" w:hAnsi="Times New Roman"/>
          <w:sz w:val="28"/>
          <w:szCs w:val="28"/>
        </w:rPr>
        <w:t xml:space="preserve"> </w:t>
      </w:r>
      <w:r w:rsidRPr="00F7178D">
        <w:rPr>
          <w:rFonts w:ascii="Times New Roman" w:hAnsi="Times New Roman" w:cs="Times New Roman"/>
          <w:sz w:val="28"/>
          <w:szCs w:val="28"/>
          <w:lang w:eastAsia="ru-RU"/>
        </w:rPr>
        <w:t>«Об</w:t>
      </w:r>
      <w:r w:rsidRPr="00DB6A06">
        <w:rPr>
          <w:rFonts w:ascii="Times New Roman" w:hAnsi="Times New Roman" w:cs="Times New Roman"/>
          <w:sz w:val="28"/>
          <w:szCs w:val="28"/>
          <w:lang w:eastAsia="ru-RU"/>
        </w:rPr>
        <w:t xml:space="preserve"> утверждении требований к технологическим, программным, лингвистическим, правовым и организационным средствам обеспечения пользования государственной информационной системой жилищно-коммунального хозяйства, в том числе требований к ее архитектуре»</w:t>
      </w:r>
      <w:r w:rsidR="00547D92" w:rsidRPr="00DB6A06">
        <w:rPr>
          <w:rFonts w:ascii="Times New Roman" w:hAnsi="Times New Roman"/>
          <w:sz w:val="28"/>
          <w:szCs w:val="28"/>
        </w:rPr>
        <w:t>(</w:t>
      </w:r>
      <w:r w:rsidR="005815DE" w:rsidRPr="00DB6A06">
        <w:rPr>
          <w:rFonts w:ascii="Times New Roman" w:hAnsi="Times New Roman"/>
          <w:sz w:val="28"/>
          <w:szCs w:val="28"/>
        </w:rPr>
        <w:t>официальный интернет-портал правовой информации</w:t>
      </w:r>
      <w:r w:rsidR="005815DE">
        <w:rPr>
          <w:rFonts w:ascii="Times New Roman" w:hAnsi="Times New Roman"/>
          <w:sz w:val="28"/>
          <w:szCs w:val="28"/>
        </w:rPr>
        <w:t xml:space="preserve"> </w:t>
      </w:r>
      <w:r w:rsidR="005815DE" w:rsidRPr="00CE6C30">
        <w:rPr>
          <w:rFonts w:ascii="Times New Roman" w:hAnsi="Times New Roman"/>
          <w:sz w:val="28"/>
          <w:szCs w:val="28"/>
        </w:rPr>
        <w:t>htt</w:t>
      </w:r>
      <w:r w:rsidR="005815DE">
        <w:rPr>
          <w:rFonts w:ascii="Times New Roman" w:hAnsi="Times New Roman"/>
          <w:sz w:val="28"/>
          <w:szCs w:val="28"/>
        </w:rPr>
        <w:t xml:space="preserve">p://www.pravo.gov.ru, </w:t>
      </w:r>
      <w:smartTag w:uri="urn:schemas-microsoft-com:office:smarttags" w:element="date">
        <w:smartTagPr>
          <w:attr w:name="Year" w:val="2015"/>
          <w:attr w:name="Day" w:val="14"/>
          <w:attr w:name="Month" w:val="04"/>
          <w:attr w:name="ls" w:val="trans"/>
        </w:smartTagPr>
        <w:r w:rsidR="005815DE">
          <w:rPr>
            <w:rFonts w:ascii="Times New Roman" w:hAnsi="Times New Roman"/>
            <w:sz w:val="28"/>
            <w:szCs w:val="28"/>
          </w:rPr>
          <w:t>14.04.2015</w:t>
        </w:r>
      </w:smartTag>
      <w:r w:rsidR="005815DE">
        <w:rPr>
          <w:rFonts w:ascii="Times New Roman" w:hAnsi="Times New Roman"/>
          <w:sz w:val="28"/>
          <w:szCs w:val="28"/>
        </w:rPr>
        <w:t>);</w:t>
      </w:r>
    </w:p>
    <w:p w:rsidR="005815DE" w:rsidRPr="00F7178D" w:rsidRDefault="00786CFC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приказом </w:t>
      </w:r>
      <w:r w:rsidR="005815DE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Министерства связи Российской </w:t>
      </w:r>
      <w:r w:rsidR="00B10F7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Федерации и </w:t>
      </w:r>
      <w:r w:rsidR="00E46941">
        <w:rPr>
          <w:rFonts w:ascii="Times New Roman" w:hAnsi="Times New Roman"/>
          <w:sz w:val="28"/>
          <w:szCs w:val="28"/>
        </w:rPr>
        <w:t xml:space="preserve">Министерства строительства и жилищно-коммунального хозяйства Российской Федерации </w:t>
      </w:r>
      <w:r w:rsidR="005476B7" w:rsidRPr="00F7178D">
        <w:rPr>
          <w:rFonts w:ascii="Times New Roman" w:hAnsi="Times New Roman"/>
          <w:color w:val="000000"/>
          <w:sz w:val="28"/>
          <w:szCs w:val="28"/>
          <w:lang w:eastAsia="ru-RU"/>
        </w:rPr>
        <w:t>от 23 марта 2015 года</w:t>
      </w:r>
      <w:r w:rsidR="005815DE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91FEE" w:rsidRPr="00F7178D">
        <w:rPr>
          <w:rFonts w:ascii="Times New Roman" w:hAnsi="Times New Roman"/>
          <w:color w:val="000000"/>
          <w:sz w:val="28"/>
          <w:szCs w:val="28"/>
          <w:lang w:eastAsia="ru-RU"/>
        </w:rPr>
        <w:t>№ 88/203/</w:t>
      </w:r>
      <w:proofErr w:type="spellStart"/>
      <w:proofErr w:type="gramStart"/>
      <w:r w:rsidR="00791FEE" w:rsidRPr="00F7178D">
        <w:rPr>
          <w:rFonts w:ascii="Times New Roman" w:hAnsi="Times New Roman"/>
          <w:color w:val="000000"/>
          <w:sz w:val="28"/>
          <w:szCs w:val="28"/>
          <w:lang w:eastAsia="ru-RU"/>
        </w:rPr>
        <w:t>пр</w:t>
      </w:r>
      <w:proofErr w:type="spellEnd"/>
      <w:proofErr w:type="gramEnd"/>
      <w:r w:rsidR="00791FEE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5815DE" w:rsidRPr="00F7178D">
        <w:rPr>
          <w:rFonts w:ascii="Times New Roman" w:hAnsi="Times New Roman"/>
          <w:color w:val="000000"/>
          <w:sz w:val="28"/>
          <w:szCs w:val="28"/>
          <w:lang w:eastAsia="ru-RU"/>
        </w:rPr>
        <w:t>«Об утверждении форматов электронных документов, размещаемых в государственной информационной системе жилищно-коммунального хозяйства» (</w:t>
      </w:r>
      <w:r w:rsidR="005815DE" w:rsidRPr="00F7178D">
        <w:rPr>
          <w:rFonts w:ascii="Times New Roman" w:hAnsi="Times New Roman"/>
          <w:sz w:val="28"/>
          <w:szCs w:val="28"/>
        </w:rPr>
        <w:t>официальный интернет-портал правовой информации http://www.pravo.gov.ru, 14.04.2015);</w:t>
      </w:r>
    </w:p>
    <w:p w:rsidR="005815DE" w:rsidRPr="004D4D91" w:rsidRDefault="00124442" w:rsidP="000E24D7">
      <w:pPr>
        <w:pStyle w:val="ConsPlusNormal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приказом </w:t>
      </w:r>
      <w:r w:rsidR="00DD7497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Министерства связи Российской </w:t>
      </w:r>
      <w:r w:rsidR="00B10F7F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Федерации </w:t>
      </w:r>
      <w:r w:rsidR="00DD7497" w:rsidRPr="00F7178D">
        <w:rPr>
          <w:rFonts w:ascii="Times New Roman" w:hAnsi="Times New Roman"/>
          <w:sz w:val="28"/>
          <w:szCs w:val="28"/>
        </w:rPr>
        <w:t xml:space="preserve">Министерства строительства и жилищно-коммунального хозяйства Российской Федерации </w:t>
      </w:r>
      <w:r w:rsidR="00B10F7F" w:rsidRPr="00F7178D">
        <w:rPr>
          <w:rFonts w:ascii="Times New Roman" w:hAnsi="Times New Roman"/>
          <w:color w:val="000000"/>
          <w:sz w:val="28"/>
          <w:szCs w:val="28"/>
          <w:lang w:eastAsia="ru-RU"/>
        </w:rPr>
        <w:t>от</w:t>
      </w:r>
      <w:r w:rsidR="000F6A21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23 марта 2015 года</w:t>
      </w:r>
      <w:r w:rsidR="0070727A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702199" w:rsidRPr="00F7178D">
        <w:rPr>
          <w:rFonts w:ascii="Times New Roman" w:hAnsi="Times New Roman"/>
          <w:color w:val="000000"/>
          <w:sz w:val="28"/>
          <w:szCs w:val="28"/>
          <w:lang w:eastAsia="ru-RU"/>
        </w:rPr>
        <w:t>№ 89/204/</w:t>
      </w:r>
      <w:proofErr w:type="spellStart"/>
      <w:proofErr w:type="gramStart"/>
      <w:r w:rsidR="00702199" w:rsidRPr="00F7178D">
        <w:rPr>
          <w:rFonts w:ascii="Times New Roman" w:hAnsi="Times New Roman"/>
          <w:color w:val="000000"/>
          <w:sz w:val="28"/>
          <w:szCs w:val="28"/>
          <w:lang w:eastAsia="ru-RU"/>
        </w:rPr>
        <w:t>пр</w:t>
      </w:r>
      <w:proofErr w:type="spellEnd"/>
      <w:proofErr w:type="gramEnd"/>
      <w:r w:rsidR="00702199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DD7497" w:rsidRPr="00F7178D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="00580F9F" w:rsidRPr="00F7178D">
        <w:rPr>
          <w:rFonts w:ascii="Times New Roman" w:hAnsi="Times New Roman" w:cs="Times New Roman"/>
          <w:sz w:val="28"/>
          <w:szCs w:val="28"/>
          <w:lang w:eastAsia="ru-RU"/>
        </w:rPr>
        <w:t>Об утверждении</w:t>
      </w:r>
      <w:r w:rsidR="00580F9F" w:rsidRPr="00580F9F">
        <w:rPr>
          <w:rFonts w:ascii="Times New Roman" w:hAnsi="Times New Roman" w:cs="Times New Roman"/>
          <w:sz w:val="28"/>
          <w:szCs w:val="28"/>
          <w:lang w:eastAsia="ru-RU"/>
        </w:rPr>
        <w:t xml:space="preserve"> Порядка взаимодействия государственной информационной системы жилищно-коммунального хозяйства с инфраструктурой,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с иными информационными системами, а также единых форматов для информационного </w:t>
      </w:r>
      <w:r w:rsidR="00580F9F" w:rsidRPr="00580F9F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взаимодействия иных информационных систем с государственной информационной системой жилищно-коммунального хозяйства</w:t>
      </w:r>
      <w:r w:rsidR="00DD749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</w:t>
      </w:r>
      <w:r w:rsidR="00DD7497" w:rsidRPr="00CE6C30">
        <w:rPr>
          <w:rFonts w:ascii="Times New Roman" w:hAnsi="Times New Roman"/>
          <w:color w:val="000000"/>
          <w:sz w:val="28"/>
          <w:szCs w:val="28"/>
          <w:lang w:eastAsia="ru-RU"/>
        </w:rPr>
        <w:t>(</w:t>
      </w:r>
      <w:r w:rsidR="00DD7497">
        <w:rPr>
          <w:rFonts w:ascii="Times New Roman" w:hAnsi="Times New Roman"/>
          <w:sz w:val="28"/>
          <w:szCs w:val="28"/>
        </w:rPr>
        <w:t xml:space="preserve">официальный интернет-портал правовой информации </w:t>
      </w:r>
      <w:r w:rsidR="00DD7497" w:rsidRPr="00CE6C30">
        <w:rPr>
          <w:rFonts w:ascii="Times New Roman" w:hAnsi="Times New Roman"/>
          <w:sz w:val="28"/>
          <w:szCs w:val="28"/>
        </w:rPr>
        <w:t>htt</w:t>
      </w:r>
      <w:r w:rsidR="00FE102B">
        <w:rPr>
          <w:rFonts w:ascii="Times New Roman" w:hAnsi="Times New Roman"/>
          <w:sz w:val="28"/>
          <w:szCs w:val="28"/>
        </w:rPr>
        <w:t>p://www.pravo.gov.ru, 22</w:t>
      </w:r>
      <w:r w:rsidR="00DD7497">
        <w:rPr>
          <w:rFonts w:ascii="Times New Roman" w:hAnsi="Times New Roman"/>
          <w:sz w:val="28"/>
          <w:szCs w:val="28"/>
        </w:rPr>
        <w:t>.04.2015);</w:t>
      </w:r>
    </w:p>
    <w:p w:rsidR="00A242B8" w:rsidRPr="00F7178D" w:rsidRDefault="006C6913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  <w:lang w:eastAsia="ru-RU"/>
        </w:rPr>
      </w:pPr>
      <w:hyperlink r:id="rId27" w:history="1">
        <w:r w:rsidR="00580F9F" w:rsidRPr="004D4D91">
          <w:rPr>
            <w:rFonts w:ascii="Times New Roman" w:hAnsi="Times New Roman"/>
            <w:color w:val="000000"/>
            <w:sz w:val="28"/>
            <w:szCs w:val="28"/>
            <w:lang w:eastAsia="ru-RU"/>
          </w:rPr>
          <w:t>постановлением</w:t>
        </w:r>
      </w:hyperlink>
      <w:r w:rsidR="0070727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242B8" w:rsidRPr="00DB6A06">
        <w:rPr>
          <w:rFonts w:ascii="Times New Roman" w:hAnsi="Times New Roman"/>
          <w:color w:val="000000"/>
          <w:sz w:val="28"/>
          <w:szCs w:val="28"/>
          <w:lang w:eastAsia="ru-RU"/>
        </w:rPr>
        <w:t>Гос</w:t>
      </w:r>
      <w:r w:rsidR="00580F9F" w:rsidRPr="00DB6A06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ударственного комитета Российской Федерации по </w:t>
      </w:r>
      <w:r w:rsidR="00A242B8" w:rsidRPr="00DB6A06">
        <w:rPr>
          <w:rFonts w:ascii="Times New Roman" w:hAnsi="Times New Roman"/>
          <w:color w:val="000000"/>
          <w:sz w:val="28"/>
          <w:szCs w:val="28"/>
          <w:lang w:eastAsia="ru-RU"/>
        </w:rPr>
        <w:t>стро</w:t>
      </w:r>
      <w:r w:rsidR="00580F9F" w:rsidRPr="00DB6A06">
        <w:rPr>
          <w:rFonts w:ascii="Times New Roman" w:hAnsi="Times New Roman"/>
          <w:color w:val="000000"/>
          <w:sz w:val="28"/>
          <w:szCs w:val="28"/>
          <w:lang w:eastAsia="ru-RU"/>
        </w:rPr>
        <w:t>ительству и жилищно-коммунальному комплексу</w:t>
      </w:r>
      <w:r w:rsidR="0070727A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A242B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от 27 сентября </w:t>
      </w:r>
      <w:r w:rsidR="00A242B8" w:rsidRPr="004D4D91">
        <w:rPr>
          <w:rFonts w:ascii="Times New Roman" w:hAnsi="Times New Roman"/>
          <w:color w:val="000000"/>
          <w:sz w:val="28"/>
          <w:szCs w:val="28"/>
          <w:lang w:eastAsia="ru-RU"/>
        </w:rPr>
        <w:t>2003</w:t>
      </w:r>
      <w:r w:rsidR="00A242B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</w:t>
      </w:r>
      <w:r w:rsidR="00A242B8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№ 170 «Об утверждении </w:t>
      </w:r>
      <w:r w:rsidR="00580F9F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Правил </w:t>
      </w:r>
      <w:r w:rsidR="00A242B8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и </w:t>
      </w:r>
      <w:r w:rsidR="00A242B8" w:rsidRPr="00F7178D">
        <w:rPr>
          <w:rFonts w:ascii="Times New Roman" w:hAnsi="Times New Roman"/>
          <w:color w:val="000000"/>
          <w:sz w:val="28"/>
          <w:szCs w:val="28"/>
          <w:lang w:eastAsia="ru-RU"/>
        </w:rPr>
        <w:t>норм технической эксплуатации жилищного фонда» (Росси</w:t>
      </w:r>
      <w:r w:rsidR="00B76E80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йская газета, </w:t>
      </w:r>
      <w:r w:rsidR="00B15874" w:rsidRPr="00F7178D">
        <w:rPr>
          <w:rFonts w:ascii="Times New Roman" w:hAnsi="Times New Roman"/>
          <w:color w:val="000000"/>
          <w:sz w:val="28"/>
          <w:szCs w:val="28"/>
          <w:lang w:eastAsia="ru-RU"/>
        </w:rPr>
        <w:t>№ 214</w:t>
      </w:r>
      <w:r w:rsidR="00702199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</w:t>
      </w:r>
      <w:r w:rsidR="00B15874" w:rsidRPr="00F7178D">
        <w:rPr>
          <w:rFonts w:ascii="Times New Roman" w:hAnsi="Times New Roman"/>
          <w:color w:val="000000"/>
          <w:sz w:val="28"/>
          <w:szCs w:val="28"/>
          <w:lang w:eastAsia="ru-RU"/>
        </w:rPr>
        <w:t>23.10.2003</w:t>
      </w:r>
      <w:r w:rsidR="00A242B8" w:rsidRPr="00F7178D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1A4F67" w:rsidRPr="00F7178D" w:rsidRDefault="001A4F67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Законом Ханты-Мансийского автономного округа – Югры от 6 июля 2005 года № 57-оз «О регулировании отдельных жилищных отношений </w:t>
      </w:r>
      <w:proofErr w:type="gramStart"/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>в</w:t>
      </w:r>
      <w:proofErr w:type="gramEnd"/>
      <w:r w:rsidR="0034089A"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>Ханты-Мансийском</w:t>
      </w:r>
      <w:proofErr w:type="gramEnd"/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автономном округе – Югре» (</w:t>
      </w:r>
      <w:r w:rsidR="00C22911" w:rsidRPr="00F7178D">
        <w:rPr>
          <w:rFonts w:ascii="Times New Roman" w:hAnsi="Times New Roman" w:cs="Times New Roman"/>
          <w:sz w:val="28"/>
          <w:szCs w:val="28"/>
          <w:lang w:eastAsia="ru-RU"/>
        </w:rPr>
        <w:t>Собрание законодательства Ханты-Мансийского автономного округа</w:t>
      </w:r>
      <w:r w:rsidR="00702199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C22911" w:rsidRPr="00F7178D">
        <w:rPr>
          <w:rFonts w:ascii="Times New Roman" w:hAnsi="Times New Roman" w:cs="Times New Roman"/>
          <w:sz w:val="28"/>
          <w:szCs w:val="28"/>
          <w:lang w:eastAsia="ru-RU"/>
        </w:rPr>
        <w:t>Югры</w:t>
      </w:r>
      <w:r w:rsidR="009A1C56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7065D3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15.07.2005, №</w:t>
      </w:r>
      <w:r w:rsidR="00C22911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7 (часть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C22911" w:rsidRPr="00F7178D">
        <w:rPr>
          <w:rFonts w:ascii="Times New Roman" w:hAnsi="Times New Roman" w:cs="Times New Roman"/>
          <w:sz w:val="28"/>
          <w:szCs w:val="28"/>
          <w:lang w:eastAsia="ru-RU"/>
        </w:rPr>
        <w:t>), ст. 734</w:t>
      </w:r>
      <w:r w:rsidR="009A1C56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22911" w:rsidRPr="00F7178D">
        <w:rPr>
          <w:rFonts w:ascii="Times New Roman" w:hAnsi="Times New Roman"/>
          <w:sz w:val="28"/>
          <w:szCs w:val="28"/>
          <w:lang w:eastAsia="ru-RU"/>
        </w:rPr>
        <w:t>Новости Югры</w:t>
      </w:r>
      <w:r w:rsidR="007065D3" w:rsidRPr="00F7178D">
        <w:rPr>
          <w:rFonts w:ascii="Times New Roman" w:hAnsi="Times New Roman"/>
          <w:sz w:val="28"/>
          <w:szCs w:val="28"/>
          <w:lang w:eastAsia="ru-RU"/>
        </w:rPr>
        <w:t>, №</w:t>
      </w:r>
      <w:r w:rsidR="00C22911" w:rsidRPr="00F7178D">
        <w:rPr>
          <w:rFonts w:ascii="Times New Roman" w:hAnsi="Times New Roman"/>
          <w:sz w:val="28"/>
          <w:szCs w:val="28"/>
          <w:lang w:eastAsia="ru-RU"/>
        </w:rPr>
        <w:t xml:space="preserve"> 80, 23.07.2005</w:t>
      </w:r>
      <w:r w:rsidR="00575A39" w:rsidRPr="00F7178D"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423D84" w:rsidRPr="007065D3" w:rsidRDefault="00423D84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78D">
        <w:rPr>
          <w:rFonts w:ascii="Times New Roman" w:hAnsi="Times New Roman"/>
          <w:color w:val="000000"/>
          <w:sz w:val="28"/>
          <w:szCs w:val="28"/>
          <w:lang w:eastAsia="ru-RU"/>
        </w:rPr>
        <w:t>Законом Ханты-Мансийского автономного округа – Югры от 1 июля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2013 года № 54-оз «Об организации проведения капитального ремонта общего имущества в многоквартирных домах, расположенных на территории Ханты-Мансийского автономного округа – </w:t>
      </w:r>
      <w:r w:rsidR="007065D3">
        <w:rPr>
          <w:rFonts w:ascii="Times New Roman" w:hAnsi="Times New Roman"/>
          <w:color w:val="000000"/>
          <w:sz w:val="28"/>
          <w:szCs w:val="28"/>
          <w:lang w:eastAsia="ru-RU"/>
        </w:rPr>
        <w:t>Югры» (</w:t>
      </w:r>
      <w:r w:rsidR="007065D3" w:rsidRPr="007065D3">
        <w:rPr>
          <w:rFonts w:ascii="Times New Roman" w:hAnsi="Times New Roman" w:cs="Times New Roman"/>
          <w:sz w:val="28"/>
          <w:szCs w:val="28"/>
          <w:lang w:eastAsia="ru-RU"/>
        </w:rPr>
        <w:t>Собрание законодательства Ханты-Манс</w:t>
      </w:r>
      <w:r w:rsidR="007065D3">
        <w:rPr>
          <w:rFonts w:ascii="Times New Roman" w:hAnsi="Times New Roman" w:cs="Times New Roman"/>
          <w:sz w:val="28"/>
          <w:szCs w:val="28"/>
          <w:lang w:eastAsia="ru-RU"/>
        </w:rPr>
        <w:t xml:space="preserve">ийского автономного </w:t>
      </w:r>
      <w:r w:rsidR="00DB25B5">
        <w:rPr>
          <w:rFonts w:ascii="Times New Roman" w:hAnsi="Times New Roman" w:cs="Times New Roman"/>
          <w:sz w:val="28"/>
          <w:szCs w:val="28"/>
          <w:lang w:eastAsia="ru-RU"/>
        </w:rPr>
        <w:t xml:space="preserve">округа </w:t>
      </w:r>
      <w:r w:rsidR="00DB25B5" w:rsidRPr="00514F49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DB25B5">
        <w:rPr>
          <w:rFonts w:ascii="Times New Roman" w:hAnsi="Times New Roman" w:cs="Times New Roman"/>
          <w:sz w:val="28"/>
          <w:szCs w:val="28"/>
          <w:lang w:eastAsia="ru-RU"/>
        </w:rPr>
        <w:t xml:space="preserve"> Югры </w:t>
      </w:r>
      <w:r w:rsidR="007065D3">
        <w:rPr>
          <w:rFonts w:ascii="Times New Roman" w:hAnsi="Times New Roman" w:cs="Times New Roman"/>
          <w:sz w:val="28"/>
          <w:szCs w:val="28"/>
          <w:lang w:eastAsia="ru-RU"/>
        </w:rPr>
        <w:t>(спецвыпуск), 02.07.2013, №</w:t>
      </w:r>
      <w:r w:rsidR="007065D3" w:rsidRPr="007065D3">
        <w:rPr>
          <w:rFonts w:ascii="Times New Roman" w:hAnsi="Times New Roman" w:cs="Times New Roman"/>
          <w:sz w:val="28"/>
          <w:szCs w:val="28"/>
          <w:lang w:eastAsia="ru-RU"/>
        </w:rPr>
        <w:t xml:space="preserve"> 7</w:t>
      </w:r>
      <w:r w:rsidR="00580F9F">
        <w:rPr>
          <w:rFonts w:ascii="Times New Roman" w:hAnsi="Times New Roman" w:cs="Times New Roman"/>
          <w:sz w:val="28"/>
          <w:szCs w:val="28"/>
          <w:lang w:eastAsia="ru-RU"/>
        </w:rPr>
        <w:t>, ст. 817;</w:t>
      </w:r>
      <w:r w:rsidR="00DB25B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065D3">
        <w:rPr>
          <w:rFonts w:ascii="Times New Roman" w:hAnsi="Times New Roman"/>
          <w:sz w:val="28"/>
          <w:szCs w:val="28"/>
          <w:lang w:eastAsia="ru-RU"/>
        </w:rPr>
        <w:t>Новости Югры, №</w:t>
      </w:r>
      <w:r w:rsidR="007065D3" w:rsidRPr="007065D3">
        <w:rPr>
          <w:rFonts w:ascii="Times New Roman" w:hAnsi="Times New Roman"/>
          <w:sz w:val="28"/>
          <w:szCs w:val="28"/>
          <w:lang w:eastAsia="ru-RU"/>
        </w:rPr>
        <w:t xml:space="preserve"> 78, 12.07.2013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);</w:t>
      </w:r>
    </w:p>
    <w:p w:rsidR="006D3BA2" w:rsidRPr="00F7178D" w:rsidRDefault="0070727A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п</w:t>
      </w:r>
      <w:r w:rsidRPr="00F11F84">
        <w:rPr>
          <w:rFonts w:ascii="Times New Roman" w:hAnsi="Times New Roman"/>
          <w:sz w:val="28"/>
          <w:szCs w:val="28"/>
        </w:rPr>
        <w:t>остановлени</w:t>
      </w:r>
      <w:r>
        <w:rPr>
          <w:rFonts w:ascii="Times New Roman" w:hAnsi="Times New Roman"/>
          <w:sz w:val="28"/>
          <w:szCs w:val="28"/>
        </w:rPr>
        <w:t xml:space="preserve">ем </w:t>
      </w:r>
      <w:r w:rsidR="006D3BA2" w:rsidRPr="00F11F84">
        <w:rPr>
          <w:rFonts w:ascii="Times New Roman" w:hAnsi="Times New Roman"/>
          <w:sz w:val="28"/>
          <w:szCs w:val="28"/>
        </w:rPr>
        <w:t xml:space="preserve">Правительства Ханты-Мансийского автономного округа – Югры от </w:t>
      </w:r>
      <w:r w:rsidR="00C133B0">
        <w:rPr>
          <w:rFonts w:ascii="Times New Roman" w:hAnsi="Times New Roman"/>
          <w:sz w:val="28"/>
          <w:szCs w:val="28"/>
        </w:rPr>
        <w:t>23</w:t>
      </w:r>
      <w:r w:rsidR="006D3BA2" w:rsidRPr="00A42B5C">
        <w:rPr>
          <w:rFonts w:ascii="Times New Roman" w:hAnsi="Times New Roman"/>
          <w:sz w:val="28"/>
          <w:szCs w:val="28"/>
        </w:rPr>
        <w:t xml:space="preserve"> декабря </w:t>
      </w:r>
      <w:r w:rsidR="006D3BA2" w:rsidRPr="00674896">
        <w:rPr>
          <w:rFonts w:ascii="Times New Roman" w:hAnsi="Times New Roman"/>
          <w:color w:val="000000"/>
          <w:sz w:val="28"/>
          <w:szCs w:val="28"/>
        </w:rPr>
        <w:t>2011 года</w:t>
      </w:r>
      <w:r w:rsidR="006D3BA2" w:rsidRPr="00F11F84">
        <w:rPr>
          <w:rFonts w:ascii="Times New Roman" w:hAnsi="Times New Roman"/>
          <w:sz w:val="28"/>
          <w:szCs w:val="28"/>
        </w:rPr>
        <w:t xml:space="preserve"> № 482-п «Об исполнительных органах государственной власти Ханты-Мансийского автономного округа – Югры, уполномоченных на осуществление регионального государственного контроля (</w:t>
      </w:r>
      <w:r w:rsidR="006D3BA2" w:rsidRPr="00F7178D">
        <w:rPr>
          <w:rFonts w:ascii="Times New Roman" w:hAnsi="Times New Roman"/>
          <w:sz w:val="28"/>
          <w:szCs w:val="28"/>
        </w:rPr>
        <w:t>на</w:t>
      </w:r>
      <w:r w:rsidR="007065D3" w:rsidRPr="00F7178D">
        <w:rPr>
          <w:rFonts w:ascii="Times New Roman" w:hAnsi="Times New Roman"/>
          <w:sz w:val="28"/>
          <w:szCs w:val="28"/>
        </w:rPr>
        <w:t>дзора)» (</w:t>
      </w:r>
      <w:r w:rsidR="007065D3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Ханты-Мансийского автономного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91131B" w:rsidRPr="00F7178D">
        <w:rPr>
          <w:rFonts w:ascii="Times New Roman" w:hAnsi="Times New Roman" w:cs="Times New Roman"/>
          <w:sz w:val="28"/>
          <w:szCs w:val="28"/>
          <w:lang w:eastAsia="ru-RU"/>
        </w:rPr>
        <w:t>, 31.12.2011, №</w:t>
      </w:r>
      <w:r w:rsidR="007065D3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12 (часть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7065D3" w:rsidRPr="00F7178D">
        <w:rPr>
          <w:rFonts w:ascii="Times New Roman" w:hAnsi="Times New Roman" w:cs="Times New Roman"/>
          <w:sz w:val="28"/>
          <w:szCs w:val="28"/>
          <w:lang w:eastAsia="ru-RU"/>
        </w:rPr>
        <w:t>, том 2), ст. 1255</w:t>
      </w:r>
      <w:r w:rsidR="006D3BA2" w:rsidRPr="00F7178D">
        <w:rPr>
          <w:rFonts w:ascii="Times New Roman" w:hAnsi="Times New Roman"/>
          <w:sz w:val="28"/>
          <w:szCs w:val="28"/>
        </w:rPr>
        <w:t>);</w:t>
      </w:r>
    </w:p>
    <w:p w:rsidR="006D3BA2" w:rsidRPr="00F7178D" w:rsidRDefault="00580F9F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78D">
        <w:rPr>
          <w:rFonts w:ascii="Times New Roman" w:hAnsi="Times New Roman"/>
          <w:sz w:val="28"/>
          <w:szCs w:val="28"/>
        </w:rPr>
        <w:t xml:space="preserve">постановлением </w:t>
      </w:r>
      <w:r w:rsidR="006D3BA2" w:rsidRPr="00F7178D">
        <w:rPr>
          <w:rFonts w:ascii="Times New Roman" w:hAnsi="Times New Roman"/>
          <w:sz w:val="28"/>
          <w:szCs w:val="28"/>
        </w:rPr>
        <w:t xml:space="preserve">Правительства Ханты-Мансийского автономного округа – Югры от 29 января </w:t>
      </w:r>
      <w:r w:rsidR="006D3BA2" w:rsidRPr="00F7178D">
        <w:rPr>
          <w:rFonts w:ascii="Times New Roman" w:hAnsi="Times New Roman"/>
          <w:color w:val="000000"/>
          <w:sz w:val="28"/>
          <w:szCs w:val="28"/>
        </w:rPr>
        <w:t>2011 года</w:t>
      </w:r>
      <w:r w:rsidR="006D3BA2" w:rsidRPr="00F7178D">
        <w:rPr>
          <w:rFonts w:ascii="Times New Roman" w:hAnsi="Times New Roman"/>
          <w:sz w:val="28"/>
          <w:szCs w:val="28"/>
        </w:rPr>
        <w:t xml:space="preserve"> № 23-п «О разработке и утверждении административных регламентов исполнения государственных функций по осуществлению регионального государственного контроля (надзора) и административных регламентов предоставлен</w:t>
      </w:r>
      <w:r w:rsidR="007C2979" w:rsidRPr="00F7178D">
        <w:rPr>
          <w:rFonts w:ascii="Times New Roman" w:hAnsi="Times New Roman"/>
          <w:sz w:val="28"/>
          <w:szCs w:val="28"/>
        </w:rPr>
        <w:t>ия государственных услуг» (</w:t>
      </w:r>
      <w:r w:rsidR="007C2979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Ханты-Мансийского автономного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7C2979" w:rsidRPr="00F7178D">
        <w:rPr>
          <w:rFonts w:ascii="Times New Roman" w:hAnsi="Times New Roman" w:cs="Times New Roman"/>
          <w:sz w:val="28"/>
          <w:szCs w:val="28"/>
          <w:lang w:eastAsia="ru-RU"/>
        </w:rPr>
        <w:t>, 31.01.2011, № 1, ст. 60</w:t>
      </w:r>
      <w:r w:rsidR="00E34323" w:rsidRPr="00F7178D">
        <w:rPr>
          <w:rFonts w:ascii="Times New Roman" w:hAnsi="Times New Roman"/>
          <w:sz w:val="28"/>
          <w:szCs w:val="28"/>
        </w:rPr>
        <w:t>);</w:t>
      </w:r>
    </w:p>
    <w:p w:rsidR="006D3BA2" w:rsidRPr="00F7178D" w:rsidRDefault="006C6913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hyperlink r:id="rId28" w:history="1">
        <w:r w:rsidR="00580F9F" w:rsidRPr="00F7178D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="0070727A" w:rsidRPr="00F7178D">
        <w:rPr>
          <w:rFonts w:ascii="Times New Roman" w:hAnsi="Times New Roman"/>
          <w:sz w:val="28"/>
          <w:szCs w:val="28"/>
        </w:rPr>
        <w:t xml:space="preserve"> </w:t>
      </w:r>
      <w:r w:rsidR="006D3BA2" w:rsidRPr="00F7178D">
        <w:rPr>
          <w:rFonts w:ascii="Times New Roman" w:hAnsi="Times New Roman"/>
          <w:sz w:val="28"/>
          <w:szCs w:val="28"/>
        </w:rPr>
        <w:t xml:space="preserve">Правительства Ханты-Мансийского автономного округа – Югры от 25 июня </w:t>
      </w:r>
      <w:r w:rsidR="006D3BA2" w:rsidRPr="00F7178D">
        <w:rPr>
          <w:rFonts w:ascii="Times New Roman" w:hAnsi="Times New Roman"/>
          <w:color w:val="000000"/>
          <w:sz w:val="28"/>
          <w:szCs w:val="28"/>
        </w:rPr>
        <w:t>2012 года</w:t>
      </w:r>
      <w:r w:rsidR="006D3BA2" w:rsidRPr="00F7178D">
        <w:rPr>
          <w:rFonts w:ascii="Times New Roman" w:hAnsi="Times New Roman"/>
          <w:sz w:val="28"/>
          <w:szCs w:val="28"/>
        </w:rPr>
        <w:t xml:space="preserve"> № 216-п «О Службе жилищного и строительного надзора Ханты-Мансийского а</w:t>
      </w:r>
      <w:r w:rsidR="003D1498" w:rsidRPr="00F7178D">
        <w:rPr>
          <w:rFonts w:ascii="Times New Roman" w:hAnsi="Times New Roman"/>
          <w:sz w:val="28"/>
          <w:szCs w:val="28"/>
        </w:rPr>
        <w:t xml:space="preserve">втономного округа – Югры» </w:t>
      </w:r>
      <w:r w:rsidR="003D1498" w:rsidRPr="00F7178D">
        <w:rPr>
          <w:rFonts w:ascii="Times New Roman" w:hAnsi="Times New Roman" w:cs="Times New Roman"/>
          <w:sz w:val="28"/>
          <w:szCs w:val="28"/>
          <w:lang w:eastAsia="ru-RU"/>
        </w:rPr>
        <w:t>(Собрание законодательства Ханты-Мансийского автоном</w:t>
      </w:r>
      <w:r w:rsidR="002F64EA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ного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3D1498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, 30.06.2012, № 6 (часть </w:t>
      </w:r>
      <w:r w:rsidR="00071CB5" w:rsidRPr="00F7178D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3D1498" w:rsidRPr="00F7178D">
        <w:rPr>
          <w:rFonts w:ascii="Times New Roman" w:hAnsi="Times New Roman" w:cs="Times New Roman"/>
          <w:sz w:val="28"/>
          <w:szCs w:val="28"/>
          <w:lang w:eastAsia="ru-RU"/>
        </w:rPr>
        <w:t>, том 1), ст. 678</w:t>
      </w:r>
      <w:r w:rsidR="006D3BA2" w:rsidRPr="00F7178D"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:rsidR="00F11F84" w:rsidRPr="001474C1" w:rsidRDefault="00580F9F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постановлением </w:t>
      </w:r>
      <w:r w:rsidR="00253EE0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Правительства Ханты-Мансийского автономного округа – Югры от 30 августа 2013 года № 325-п «О </w:t>
      </w:r>
      <w:r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Порядке </w:t>
      </w:r>
      <w:r w:rsidR="00253EE0" w:rsidRPr="00F7178D">
        <w:rPr>
          <w:rFonts w:ascii="Times New Roman" w:hAnsi="Times New Roman" w:cs="Times New Roman"/>
          <w:sz w:val="28"/>
          <w:szCs w:val="28"/>
          <w:lang w:eastAsia="ru-RU"/>
        </w:rPr>
        <w:t>осуществления государственного жилищного надзора на территории Ханты-Мансийского а</w:t>
      </w:r>
      <w:r w:rsidR="001474C1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втономного округа – Югры» (Собрание законодательства Ханты-Мансийского автономного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1474C1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, 31.08.2013, № 8 (часть </w:t>
      </w:r>
      <w:r w:rsidR="00071CB5" w:rsidRPr="00F7178D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1474C1" w:rsidRPr="00F7178D">
        <w:rPr>
          <w:rFonts w:ascii="Times New Roman" w:hAnsi="Times New Roman" w:cs="Times New Roman"/>
          <w:sz w:val="28"/>
          <w:szCs w:val="28"/>
          <w:lang w:eastAsia="ru-RU"/>
        </w:rPr>
        <w:t>), ст. 1028</w:t>
      </w:r>
      <w:r w:rsidR="00253EE0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70727A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7178D">
        <w:rPr>
          <w:rFonts w:ascii="Times New Roman" w:hAnsi="Times New Roman" w:cs="Times New Roman"/>
          <w:sz w:val="28"/>
          <w:szCs w:val="28"/>
          <w:lang w:eastAsia="ru-RU"/>
        </w:rPr>
        <w:t>Новости Югры, № 115, 04.10.2013</w:t>
      </w:r>
      <w:r>
        <w:rPr>
          <w:rFonts w:ascii="Times New Roman" w:hAnsi="Times New Roman" w:cs="Times New Roman"/>
          <w:sz w:val="28"/>
          <w:szCs w:val="28"/>
          <w:lang w:eastAsia="ru-RU"/>
        </w:rPr>
        <w:t>);</w:t>
      </w:r>
    </w:p>
    <w:p w:rsidR="00E139D6" w:rsidRPr="00F7178D" w:rsidRDefault="00580F9F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постановлением </w:t>
      </w:r>
      <w:r w:rsidR="00E139D6">
        <w:rPr>
          <w:rFonts w:ascii="Times New Roman" w:hAnsi="Times New Roman"/>
          <w:sz w:val="28"/>
          <w:szCs w:val="28"/>
        </w:rPr>
        <w:t>Правительства Ханты-Мансийского авт</w:t>
      </w:r>
      <w:r>
        <w:rPr>
          <w:rFonts w:ascii="Times New Roman" w:hAnsi="Times New Roman"/>
          <w:sz w:val="28"/>
          <w:szCs w:val="28"/>
        </w:rPr>
        <w:t xml:space="preserve">ономного округа – Югры от </w:t>
      </w:r>
      <w:r w:rsidR="00C133B0">
        <w:rPr>
          <w:rFonts w:ascii="Times New Roman" w:hAnsi="Times New Roman"/>
          <w:sz w:val="28"/>
          <w:szCs w:val="28"/>
        </w:rPr>
        <w:t xml:space="preserve">9 октября </w:t>
      </w:r>
      <w:r w:rsidR="00E139D6">
        <w:rPr>
          <w:rFonts w:ascii="Times New Roman" w:hAnsi="Times New Roman"/>
          <w:sz w:val="28"/>
          <w:szCs w:val="28"/>
        </w:rPr>
        <w:t>2013</w:t>
      </w:r>
      <w:r w:rsidR="00C133B0">
        <w:rPr>
          <w:rFonts w:ascii="Times New Roman" w:hAnsi="Times New Roman"/>
          <w:sz w:val="28"/>
          <w:szCs w:val="28"/>
        </w:rPr>
        <w:t xml:space="preserve"> года</w:t>
      </w:r>
      <w:r w:rsidR="00E139D6">
        <w:rPr>
          <w:rFonts w:ascii="Times New Roman" w:hAnsi="Times New Roman"/>
          <w:sz w:val="28"/>
          <w:szCs w:val="28"/>
        </w:rPr>
        <w:t xml:space="preserve"> № 423-п «О государственной программе Ханты-Мансийского автономного округа </w:t>
      </w:r>
      <w:r w:rsidR="004573A6">
        <w:rPr>
          <w:rFonts w:ascii="Times New Roman" w:hAnsi="Times New Roman"/>
          <w:sz w:val="28"/>
          <w:szCs w:val="28"/>
        </w:rPr>
        <w:t>–</w:t>
      </w:r>
      <w:r w:rsidR="00E139D6">
        <w:rPr>
          <w:rFonts w:ascii="Times New Roman" w:hAnsi="Times New Roman"/>
          <w:sz w:val="28"/>
          <w:szCs w:val="28"/>
        </w:rPr>
        <w:t xml:space="preserve"> Югры</w:t>
      </w:r>
      <w:r w:rsidR="004573A6">
        <w:rPr>
          <w:rFonts w:ascii="Times New Roman" w:hAnsi="Times New Roman"/>
          <w:sz w:val="28"/>
          <w:szCs w:val="28"/>
        </w:rPr>
        <w:t xml:space="preserve"> «Развитие жилищно-коммунального комплекса и повышение энергетической эффективности в </w:t>
      </w:r>
      <w:r w:rsidR="004573A6" w:rsidRPr="00F7178D">
        <w:rPr>
          <w:rFonts w:ascii="Times New Roman" w:hAnsi="Times New Roman"/>
          <w:sz w:val="28"/>
          <w:szCs w:val="28"/>
        </w:rPr>
        <w:t>Ханты-Мансийском автономном округе – Югре</w:t>
      </w:r>
      <w:r w:rsidR="00DB25B5" w:rsidRPr="00F7178D">
        <w:rPr>
          <w:rFonts w:ascii="Times New Roman" w:hAnsi="Times New Roman"/>
          <w:sz w:val="28"/>
          <w:szCs w:val="28"/>
        </w:rPr>
        <w:br/>
      </w:r>
      <w:r w:rsidR="004573A6" w:rsidRPr="00F7178D">
        <w:rPr>
          <w:rFonts w:ascii="Times New Roman" w:hAnsi="Times New Roman"/>
          <w:sz w:val="28"/>
          <w:szCs w:val="28"/>
        </w:rPr>
        <w:t>на 2</w:t>
      </w:r>
      <w:r w:rsidR="00602A07" w:rsidRPr="00F7178D">
        <w:rPr>
          <w:rFonts w:ascii="Times New Roman" w:hAnsi="Times New Roman"/>
          <w:sz w:val="28"/>
          <w:szCs w:val="28"/>
        </w:rPr>
        <w:t>01</w:t>
      </w:r>
      <w:r w:rsidRPr="00F7178D">
        <w:rPr>
          <w:rFonts w:ascii="Times New Roman" w:hAnsi="Times New Roman"/>
          <w:sz w:val="28"/>
          <w:szCs w:val="28"/>
        </w:rPr>
        <w:t>6</w:t>
      </w:r>
      <w:r w:rsidR="00DB25B5" w:rsidRPr="00F7178D">
        <w:rPr>
          <w:rFonts w:ascii="Times New Roman" w:hAnsi="Times New Roman"/>
          <w:sz w:val="28"/>
          <w:szCs w:val="28"/>
        </w:rPr>
        <w:t xml:space="preserve"> </w:t>
      </w:r>
      <w:r w:rsidR="00602A07" w:rsidRPr="00F7178D">
        <w:rPr>
          <w:rFonts w:ascii="Times New Roman" w:hAnsi="Times New Roman"/>
          <w:sz w:val="28"/>
          <w:szCs w:val="28"/>
        </w:rPr>
        <w:t>-</w:t>
      </w:r>
      <w:r w:rsidR="00DB25B5" w:rsidRPr="00F7178D">
        <w:rPr>
          <w:rFonts w:ascii="Times New Roman" w:hAnsi="Times New Roman"/>
          <w:sz w:val="28"/>
          <w:szCs w:val="28"/>
        </w:rPr>
        <w:t xml:space="preserve"> </w:t>
      </w:r>
      <w:r w:rsidR="00602A07" w:rsidRPr="00F7178D">
        <w:rPr>
          <w:rFonts w:ascii="Times New Roman" w:hAnsi="Times New Roman"/>
          <w:sz w:val="28"/>
          <w:szCs w:val="28"/>
        </w:rPr>
        <w:t>2020 годы» (</w:t>
      </w:r>
      <w:r w:rsidR="00602A07" w:rsidRPr="00F7178D">
        <w:rPr>
          <w:rFonts w:ascii="Times New Roman" w:hAnsi="Times New Roman" w:cs="Times New Roman"/>
          <w:sz w:val="28"/>
          <w:szCs w:val="28"/>
        </w:rPr>
        <w:t xml:space="preserve">Собрание законодательства Ханты-Мансийского автономного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602A07" w:rsidRPr="00F7178D">
        <w:rPr>
          <w:rFonts w:ascii="Times New Roman" w:hAnsi="Times New Roman" w:cs="Times New Roman"/>
          <w:sz w:val="28"/>
          <w:szCs w:val="28"/>
        </w:rPr>
        <w:t xml:space="preserve">, 15.10.2013, № 10 (часть </w:t>
      </w:r>
      <w:r w:rsidR="00DB25B5" w:rsidRPr="00F7178D">
        <w:rPr>
          <w:rFonts w:ascii="Times New Roman" w:hAnsi="Times New Roman" w:cs="Times New Roman"/>
          <w:sz w:val="28"/>
          <w:szCs w:val="28"/>
        </w:rPr>
        <w:t>1</w:t>
      </w:r>
      <w:r w:rsidR="00602A07" w:rsidRPr="00F7178D">
        <w:rPr>
          <w:rFonts w:ascii="Times New Roman" w:hAnsi="Times New Roman" w:cs="Times New Roman"/>
          <w:sz w:val="28"/>
          <w:szCs w:val="28"/>
        </w:rPr>
        <w:t>, том 4), ст. 1227</w:t>
      </w:r>
      <w:r w:rsidR="009A1C56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B25B5" w:rsidRPr="00F7178D">
        <w:rPr>
          <w:rFonts w:ascii="Times New Roman" w:hAnsi="Times New Roman" w:cs="Times New Roman"/>
          <w:sz w:val="28"/>
          <w:szCs w:val="28"/>
        </w:rPr>
        <w:t xml:space="preserve"> </w:t>
      </w:r>
      <w:r w:rsidR="00602A07" w:rsidRPr="00F7178D">
        <w:rPr>
          <w:rFonts w:ascii="Times New Roman" w:hAnsi="Times New Roman"/>
          <w:sz w:val="28"/>
          <w:szCs w:val="28"/>
          <w:lang w:eastAsia="ru-RU"/>
        </w:rPr>
        <w:t>Новости Югры, № 152, 31.12.2013)</w:t>
      </w:r>
      <w:r w:rsidR="004573A6" w:rsidRPr="00F7178D">
        <w:rPr>
          <w:rFonts w:ascii="Times New Roman" w:hAnsi="Times New Roman"/>
          <w:sz w:val="28"/>
          <w:szCs w:val="28"/>
        </w:rPr>
        <w:t>;</w:t>
      </w:r>
      <w:proofErr w:type="gramEnd"/>
    </w:p>
    <w:p w:rsidR="004573A6" w:rsidRPr="00F7178D" w:rsidRDefault="00580F9F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78D">
        <w:rPr>
          <w:rFonts w:ascii="Times New Roman" w:hAnsi="Times New Roman"/>
          <w:sz w:val="28"/>
          <w:szCs w:val="28"/>
        </w:rPr>
        <w:t xml:space="preserve">постановлением </w:t>
      </w:r>
      <w:r w:rsidR="004573A6" w:rsidRPr="00F7178D">
        <w:rPr>
          <w:rFonts w:ascii="Times New Roman" w:hAnsi="Times New Roman"/>
          <w:sz w:val="28"/>
          <w:szCs w:val="28"/>
        </w:rPr>
        <w:t>Правительства Ханты-Мансийского автономного округа – Югры от 6 декабря 2013 года № 535-п «Об утверждении Порядка осуществления мониторинга технического состояния многоквартирных домов, расположенных на территории Ханты-Мансийского автоном</w:t>
      </w:r>
      <w:r w:rsidR="00B80C2F" w:rsidRPr="00F7178D">
        <w:rPr>
          <w:rFonts w:ascii="Times New Roman" w:hAnsi="Times New Roman"/>
          <w:sz w:val="28"/>
          <w:szCs w:val="28"/>
        </w:rPr>
        <w:t>ного округа – Югры» (</w:t>
      </w:r>
      <w:r w:rsidR="00B80C2F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Ханты-Мансийского автономного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B80C2F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, 15.12.2013, № 12 (часть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B80C2F" w:rsidRPr="00F7178D">
        <w:rPr>
          <w:rFonts w:ascii="Times New Roman" w:hAnsi="Times New Roman" w:cs="Times New Roman"/>
          <w:sz w:val="28"/>
          <w:szCs w:val="28"/>
          <w:lang w:eastAsia="ru-RU"/>
        </w:rPr>
        <w:t>), ст. 1527</w:t>
      </w:r>
      <w:r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80C2F" w:rsidRPr="00F7178D">
        <w:rPr>
          <w:rFonts w:ascii="Times New Roman" w:hAnsi="Times New Roman"/>
          <w:sz w:val="28"/>
          <w:szCs w:val="28"/>
          <w:lang w:eastAsia="ru-RU"/>
        </w:rPr>
        <w:t>Новости Югры, № 32, 25.03.2014</w:t>
      </w:r>
      <w:r w:rsidR="004573A6" w:rsidRPr="00F7178D">
        <w:rPr>
          <w:rFonts w:ascii="Times New Roman" w:hAnsi="Times New Roman"/>
          <w:sz w:val="28"/>
          <w:szCs w:val="28"/>
        </w:rPr>
        <w:t>);</w:t>
      </w:r>
    </w:p>
    <w:p w:rsidR="00A35E28" w:rsidRPr="00F7178D" w:rsidRDefault="00580F9F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78D">
        <w:rPr>
          <w:rFonts w:ascii="Times New Roman" w:hAnsi="Times New Roman"/>
          <w:sz w:val="28"/>
          <w:szCs w:val="28"/>
        </w:rPr>
        <w:t xml:space="preserve">постановлением </w:t>
      </w:r>
      <w:r w:rsidR="00A35E28" w:rsidRPr="00F7178D">
        <w:rPr>
          <w:rFonts w:ascii="Times New Roman" w:hAnsi="Times New Roman"/>
          <w:sz w:val="28"/>
          <w:szCs w:val="28"/>
        </w:rPr>
        <w:t xml:space="preserve">Правительства Ханты-Мансийского автономного округа – Югры от 25 декабря 2013 года № 567-п «О порядке </w:t>
      </w:r>
      <w:proofErr w:type="gramStart"/>
      <w:r w:rsidR="00A35E28" w:rsidRPr="00F7178D">
        <w:rPr>
          <w:rFonts w:ascii="Times New Roman" w:hAnsi="Times New Roman"/>
          <w:sz w:val="28"/>
          <w:szCs w:val="28"/>
        </w:rPr>
        <w:t>использования критериев определения очередности проведения капитального ремонта общего имущества</w:t>
      </w:r>
      <w:proofErr w:type="gramEnd"/>
      <w:r w:rsidR="00A35E28" w:rsidRPr="00F7178D">
        <w:rPr>
          <w:rFonts w:ascii="Times New Roman" w:hAnsi="Times New Roman"/>
          <w:sz w:val="28"/>
          <w:szCs w:val="28"/>
        </w:rPr>
        <w:t xml:space="preserve"> в многоквартирных д</w:t>
      </w:r>
      <w:r w:rsidR="00731834" w:rsidRPr="00F7178D">
        <w:rPr>
          <w:rFonts w:ascii="Times New Roman" w:hAnsi="Times New Roman"/>
          <w:sz w:val="28"/>
          <w:szCs w:val="28"/>
        </w:rPr>
        <w:t>омах» (</w:t>
      </w:r>
      <w:r w:rsidR="00731834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Ханты-Мансийского автономного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731834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, 31.12.2013, № 12 (часть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731834" w:rsidRPr="00F7178D">
        <w:rPr>
          <w:rFonts w:ascii="Times New Roman" w:hAnsi="Times New Roman" w:cs="Times New Roman"/>
          <w:sz w:val="28"/>
          <w:szCs w:val="28"/>
          <w:lang w:eastAsia="ru-RU"/>
        </w:rPr>
        <w:t>, том 2), ст. 1692</w:t>
      </w:r>
      <w:r w:rsidR="00474BD8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31834" w:rsidRPr="00F7178D">
        <w:rPr>
          <w:rFonts w:ascii="Times New Roman" w:hAnsi="Times New Roman"/>
          <w:sz w:val="28"/>
          <w:szCs w:val="28"/>
          <w:lang w:eastAsia="ru-RU"/>
        </w:rPr>
        <w:t>Новости Югры, № 24, 04.03.2014</w:t>
      </w:r>
      <w:r w:rsidR="00F76838" w:rsidRPr="00F7178D">
        <w:rPr>
          <w:rFonts w:ascii="Times New Roman" w:hAnsi="Times New Roman"/>
          <w:sz w:val="28"/>
          <w:szCs w:val="28"/>
        </w:rPr>
        <w:t>);</w:t>
      </w:r>
    </w:p>
    <w:p w:rsidR="00F76838" w:rsidRPr="00F7178D" w:rsidRDefault="005E421E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78D">
        <w:rPr>
          <w:rFonts w:ascii="Times New Roman" w:hAnsi="Times New Roman"/>
          <w:sz w:val="28"/>
          <w:szCs w:val="28"/>
        </w:rPr>
        <w:t xml:space="preserve">постановлением </w:t>
      </w:r>
      <w:r w:rsidR="00F76838" w:rsidRPr="00F7178D">
        <w:rPr>
          <w:rFonts w:ascii="Times New Roman" w:hAnsi="Times New Roman"/>
          <w:sz w:val="28"/>
          <w:szCs w:val="28"/>
        </w:rPr>
        <w:t>Правительства Ханты-Мансийского автономного округа – Югры  от 25 декабря 2013 года № 568-п «О Программе капитального ремонта общего имущества в многоквартирных домах, расположенных на территории Ханты-Мансийского автономного окр</w:t>
      </w:r>
      <w:r w:rsidR="003D0B62" w:rsidRPr="00F7178D">
        <w:rPr>
          <w:rFonts w:ascii="Times New Roman" w:hAnsi="Times New Roman"/>
          <w:sz w:val="28"/>
          <w:szCs w:val="28"/>
        </w:rPr>
        <w:t>уга – Югры» (</w:t>
      </w:r>
      <w:r w:rsidR="003D0B62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Ханты-Мансийского автономного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3D0B62" w:rsidRPr="00F7178D">
        <w:rPr>
          <w:rFonts w:ascii="Times New Roman" w:hAnsi="Times New Roman" w:cs="Times New Roman"/>
          <w:sz w:val="28"/>
          <w:szCs w:val="28"/>
          <w:lang w:eastAsia="ru-RU"/>
        </w:rPr>
        <w:t>, 31.12.2013, №</w:t>
      </w:r>
      <w:r w:rsidR="00306F5F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E6B47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12 (часть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CE6B47" w:rsidRPr="00F7178D">
        <w:rPr>
          <w:rFonts w:ascii="Times New Roman" w:hAnsi="Times New Roman" w:cs="Times New Roman"/>
          <w:sz w:val="28"/>
          <w:szCs w:val="28"/>
          <w:lang w:eastAsia="ru-RU"/>
        </w:rPr>
        <w:t>, том 2), ст. 1693</w:t>
      </w:r>
      <w:r w:rsidR="00F76838" w:rsidRPr="00F7178D">
        <w:rPr>
          <w:rFonts w:ascii="Times New Roman" w:hAnsi="Times New Roman"/>
          <w:sz w:val="28"/>
          <w:szCs w:val="28"/>
        </w:rPr>
        <w:t>);</w:t>
      </w:r>
    </w:p>
    <w:p w:rsidR="004F693C" w:rsidRPr="00F7178D" w:rsidRDefault="005E421E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7178D">
        <w:rPr>
          <w:rFonts w:ascii="Times New Roman" w:hAnsi="Times New Roman"/>
          <w:sz w:val="28"/>
          <w:szCs w:val="28"/>
        </w:rPr>
        <w:t xml:space="preserve">постановлением </w:t>
      </w:r>
      <w:r w:rsidR="004F693C" w:rsidRPr="00F7178D">
        <w:rPr>
          <w:rFonts w:ascii="Times New Roman" w:hAnsi="Times New Roman"/>
          <w:sz w:val="28"/>
          <w:szCs w:val="28"/>
        </w:rPr>
        <w:t xml:space="preserve">Правительства Ханты-Мансийского автономного округа – Югры </w:t>
      </w:r>
      <w:r w:rsidR="008D5740" w:rsidRPr="00F7178D">
        <w:rPr>
          <w:rFonts w:ascii="Times New Roman" w:hAnsi="Times New Roman"/>
          <w:sz w:val="28"/>
          <w:szCs w:val="28"/>
        </w:rPr>
        <w:t>от 27</w:t>
      </w:r>
      <w:r w:rsidR="008D5740">
        <w:rPr>
          <w:rFonts w:ascii="Times New Roman" w:hAnsi="Times New Roman"/>
          <w:sz w:val="28"/>
          <w:szCs w:val="28"/>
        </w:rPr>
        <w:t xml:space="preserve"> декабря 2013 года № 596-п «О Порядке осуществления контроля за целевым расходованием денежных средств, сформированных за </w:t>
      </w:r>
      <w:r w:rsidR="008D5740" w:rsidRPr="00F7178D">
        <w:rPr>
          <w:rFonts w:ascii="Times New Roman" w:hAnsi="Times New Roman"/>
          <w:sz w:val="28"/>
          <w:szCs w:val="28"/>
        </w:rPr>
        <w:t xml:space="preserve">счет взносов на капитальный ремонт, и обеспечением сохранности </w:t>
      </w:r>
      <w:r w:rsidR="00CE6B47" w:rsidRPr="00F7178D">
        <w:rPr>
          <w:rFonts w:ascii="Times New Roman" w:hAnsi="Times New Roman"/>
          <w:sz w:val="28"/>
          <w:szCs w:val="28"/>
        </w:rPr>
        <w:t>этих средств» (</w:t>
      </w:r>
      <w:r w:rsidR="00CE6B47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Ханты-Мансийского автономного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CE6B47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, 31.12.2013, № 12 (часть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CE6B47" w:rsidRPr="00F7178D">
        <w:rPr>
          <w:rFonts w:ascii="Times New Roman" w:hAnsi="Times New Roman" w:cs="Times New Roman"/>
          <w:sz w:val="28"/>
          <w:szCs w:val="28"/>
          <w:lang w:eastAsia="ru-RU"/>
        </w:rPr>
        <w:t>, том 1), ст. 1665</w:t>
      </w:r>
      <w:r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663C0D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CE6B47" w:rsidRPr="00F7178D">
        <w:rPr>
          <w:rFonts w:ascii="Times New Roman" w:hAnsi="Times New Roman"/>
          <w:sz w:val="28"/>
          <w:szCs w:val="28"/>
          <w:lang w:eastAsia="ru-RU"/>
        </w:rPr>
        <w:t>Новости Югры, № 37, 04.04.2014</w:t>
      </w:r>
      <w:r w:rsidR="008D5740" w:rsidRPr="00F7178D">
        <w:rPr>
          <w:rFonts w:ascii="Times New Roman" w:hAnsi="Times New Roman"/>
          <w:sz w:val="28"/>
          <w:szCs w:val="28"/>
        </w:rPr>
        <w:t>);</w:t>
      </w:r>
      <w:proofErr w:type="gramEnd"/>
    </w:p>
    <w:p w:rsidR="009C1E7D" w:rsidRDefault="005E421E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7178D">
        <w:rPr>
          <w:rFonts w:ascii="Times New Roman" w:hAnsi="Times New Roman"/>
          <w:sz w:val="28"/>
          <w:szCs w:val="28"/>
        </w:rPr>
        <w:t xml:space="preserve">постановлением </w:t>
      </w:r>
      <w:r w:rsidR="00C26F4F" w:rsidRPr="00F7178D">
        <w:rPr>
          <w:rFonts w:ascii="Times New Roman" w:hAnsi="Times New Roman"/>
          <w:sz w:val="28"/>
          <w:szCs w:val="28"/>
        </w:rPr>
        <w:t xml:space="preserve">Правительства Ханты-Мансийского автономного округа – Югры от 30 января 2014 года № 30-п «О Порядке привлечения </w:t>
      </w:r>
      <w:r w:rsidR="0039434E" w:rsidRPr="00F7178D">
        <w:rPr>
          <w:rFonts w:ascii="Times New Roman" w:hAnsi="Times New Roman"/>
          <w:sz w:val="28"/>
          <w:szCs w:val="28"/>
        </w:rPr>
        <w:t>Ю</w:t>
      </w:r>
      <w:r w:rsidRPr="00F7178D">
        <w:rPr>
          <w:rFonts w:ascii="Times New Roman" w:hAnsi="Times New Roman"/>
          <w:sz w:val="28"/>
          <w:szCs w:val="28"/>
        </w:rPr>
        <w:t>горским</w:t>
      </w:r>
      <w:r w:rsidR="006C3F74" w:rsidRPr="00F7178D">
        <w:rPr>
          <w:rFonts w:ascii="Times New Roman" w:hAnsi="Times New Roman"/>
          <w:sz w:val="28"/>
          <w:szCs w:val="28"/>
        </w:rPr>
        <w:t xml:space="preserve"> </w:t>
      </w:r>
      <w:r w:rsidR="00C26F4F" w:rsidRPr="00F7178D">
        <w:rPr>
          <w:rFonts w:ascii="Times New Roman" w:hAnsi="Times New Roman"/>
          <w:sz w:val="28"/>
          <w:szCs w:val="28"/>
        </w:rPr>
        <w:t>оператором, органами местного самоуправления, муниципальными бюджетными учреждениями</w:t>
      </w:r>
      <w:r w:rsidR="00C26F4F">
        <w:rPr>
          <w:rFonts w:ascii="Times New Roman" w:hAnsi="Times New Roman"/>
          <w:sz w:val="28"/>
          <w:szCs w:val="28"/>
        </w:rPr>
        <w:t xml:space="preserve"> подрядных организаций, индивидуальных </w:t>
      </w:r>
      <w:r w:rsidR="00C26F4F" w:rsidRPr="00F7178D">
        <w:rPr>
          <w:rFonts w:ascii="Times New Roman" w:hAnsi="Times New Roman"/>
          <w:sz w:val="28"/>
          <w:szCs w:val="28"/>
        </w:rPr>
        <w:t xml:space="preserve">предпринимателей для оказания услуг и (или) выполнения работ по капитальному ремонту общего имущества в многоквартирных домах, расположенных на территории Ханты-Мансийского автономного </w:t>
      </w:r>
      <w:r w:rsidR="00632EB9" w:rsidRPr="00F7178D">
        <w:rPr>
          <w:rFonts w:ascii="Times New Roman" w:hAnsi="Times New Roman"/>
          <w:sz w:val="28"/>
          <w:szCs w:val="28"/>
        </w:rPr>
        <w:t xml:space="preserve">округа </w:t>
      </w:r>
      <w:r w:rsidR="00DB25B5" w:rsidRPr="00F7178D">
        <w:rPr>
          <w:rFonts w:ascii="Times New Roman" w:hAnsi="Times New Roman"/>
          <w:sz w:val="28"/>
          <w:szCs w:val="28"/>
        </w:rPr>
        <w:t>–</w:t>
      </w:r>
      <w:r w:rsidR="00632EB9" w:rsidRPr="00F7178D">
        <w:rPr>
          <w:rFonts w:ascii="Times New Roman" w:hAnsi="Times New Roman"/>
          <w:sz w:val="28"/>
          <w:szCs w:val="28"/>
        </w:rPr>
        <w:t xml:space="preserve"> Югры</w:t>
      </w:r>
      <w:r w:rsidR="00632EB9">
        <w:rPr>
          <w:rFonts w:ascii="Times New Roman" w:hAnsi="Times New Roman"/>
          <w:sz w:val="28"/>
          <w:szCs w:val="28"/>
        </w:rPr>
        <w:t>» (</w:t>
      </w:r>
      <w:r w:rsidR="00632EB9" w:rsidRPr="00632EB9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</w:t>
      </w:r>
      <w:r w:rsidR="00632EB9" w:rsidRPr="00632EB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Ханты-Манс</w:t>
      </w:r>
      <w:r w:rsidR="00632EB9">
        <w:rPr>
          <w:rFonts w:ascii="Times New Roman" w:hAnsi="Times New Roman" w:cs="Times New Roman"/>
          <w:sz w:val="28"/>
          <w:szCs w:val="28"/>
          <w:lang w:eastAsia="ru-RU"/>
        </w:rPr>
        <w:t xml:space="preserve">ийского автономного </w:t>
      </w:r>
      <w:r w:rsidR="00DB25B5">
        <w:rPr>
          <w:rFonts w:ascii="Times New Roman" w:hAnsi="Times New Roman" w:cs="Times New Roman"/>
          <w:sz w:val="28"/>
          <w:szCs w:val="28"/>
          <w:lang w:eastAsia="ru-RU"/>
        </w:rPr>
        <w:t xml:space="preserve">округа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– Югры</w:t>
      </w:r>
      <w:r w:rsidR="00632EB9" w:rsidRPr="00F7178D">
        <w:rPr>
          <w:rFonts w:ascii="Times New Roman" w:hAnsi="Times New Roman" w:cs="Times New Roman"/>
          <w:sz w:val="28"/>
          <w:szCs w:val="28"/>
          <w:lang w:eastAsia="ru-RU"/>
        </w:rPr>
        <w:t>, 31.01.2014, № 1 (том 2), ст</w:t>
      </w:r>
      <w:proofErr w:type="gramEnd"/>
      <w:r w:rsidR="00632EB9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632EB9" w:rsidRPr="00F7178D">
        <w:rPr>
          <w:rFonts w:ascii="Times New Roman" w:hAnsi="Times New Roman" w:cs="Times New Roman"/>
          <w:sz w:val="28"/>
          <w:szCs w:val="28"/>
          <w:lang w:eastAsia="ru-RU"/>
        </w:rPr>
        <w:t>45</w:t>
      </w:r>
      <w:r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2EB9" w:rsidRPr="00F7178D">
        <w:rPr>
          <w:rFonts w:ascii="Times New Roman" w:hAnsi="Times New Roman"/>
          <w:sz w:val="28"/>
          <w:szCs w:val="28"/>
          <w:lang w:eastAsia="ru-RU"/>
        </w:rPr>
        <w:t>Новости Югры, № 41, 15.04.2014</w:t>
      </w:r>
      <w:r w:rsidR="00C26F4F" w:rsidRPr="00F7178D">
        <w:rPr>
          <w:rFonts w:ascii="Times New Roman" w:hAnsi="Times New Roman"/>
          <w:sz w:val="28"/>
          <w:szCs w:val="28"/>
        </w:rPr>
        <w:t>);</w:t>
      </w:r>
      <w:proofErr w:type="gramEnd"/>
    </w:p>
    <w:p w:rsidR="000B35D4" w:rsidRPr="00E53A1B" w:rsidRDefault="005E421E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F7178D">
        <w:rPr>
          <w:rFonts w:ascii="Times New Roman" w:hAnsi="Times New Roman"/>
          <w:sz w:val="28"/>
          <w:szCs w:val="28"/>
        </w:rPr>
        <w:t xml:space="preserve">постановлением </w:t>
      </w:r>
      <w:r w:rsidR="000B35D4" w:rsidRPr="00F7178D">
        <w:rPr>
          <w:rFonts w:ascii="Times New Roman" w:hAnsi="Times New Roman"/>
          <w:sz w:val="28"/>
          <w:szCs w:val="28"/>
        </w:rPr>
        <w:t>Правительства Хант</w:t>
      </w:r>
      <w:r w:rsidR="000B35D4">
        <w:rPr>
          <w:rFonts w:ascii="Times New Roman" w:hAnsi="Times New Roman"/>
          <w:sz w:val="28"/>
          <w:szCs w:val="28"/>
        </w:rPr>
        <w:t>ы-Мансийского автономного округа – Югры от 30 января 2014 года № 31-п «</w:t>
      </w:r>
      <w:r w:rsidR="000B35D4" w:rsidRPr="005E421E">
        <w:rPr>
          <w:rFonts w:ascii="Times New Roman" w:hAnsi="Times New Roman"/>
          <w:sz w:val="28"/>
          <w:szCs w:val="28"/>
        </w:rPr>
        <w:t>О Порядке принятия решения о проведении аудита годовой бухгалт</w:t>
      </w:r>
      <w:r w:rsidR="009221A7" w:rsidRPr="005E421E">
        <w:rPr>
          <w:rFonts w:ascii="Times New Roman" w:hAnsi="Times New Roman"/>
          <w:sz w:val="28"/>
          <w:szCs w:val="28"/>
        </w:rPr>
        <w:t xml:space="preserve">ерской (финансовой) отчетности </w:t>
      </w:r>
      <w:r w:rsidRPr="005E421E">
        <w:rPr>
          <w:rFonts w:ascii="Times New Roman" w:hAnsi="Times New Roman"/>
          <w:sz w:val="28"/>
          <w:szCs w:val="28"/>
        </w:rPr>
        <w:t xml:space="preserve">югорского </w:t>
      </w:r>
      <w:r w:rsidR="000B35D4" w:rsidRPr="005E421E">
        <w:rPr>
          <w:rFonts w:ascii="Times New Roman" w:hAnsi="Times New Roman"/>
          <w:sz w:val="28"/>
          <w:szCs w:val="28"/>
        </w:rPr>
        <w:t>оператора</w:t>
      </w:r>
      <w:r w:rsidR="00FB0108" w:rsidRPr="005E421E">
        <w:rPr>
          <w:rFonts w:ascii="Times New Roman" w:hAnsi="Times New Roman"/>
          <w:sz w:val="28"/>
          <w:szCs w:val="28"/>
        </w:rPr>
        <w:t>, утверждения договора с аудиторской организацией (аудитором), отбора аудиторской организации (аудитора</w:t>
      </w:r>
      <w:r w:rsidR="00FB0108" w:rsidRPr="00F7178D">
        <w:rPr>
          <w:rFonts w:ascii="Times New Roman" w:hAnsi="Times New Roman"/>
          <w:sz w:val="28"/>
          <w:szCs w:val="28"/>
        </w:rPr>
        <w:t>)</w:t>
      </w:r>
      <w:r w:rsidR="00E53A1B" w:rsidRPr="00F7178D">
        <w:rPr>
          <w:rFonts w:ascii="Times New Roman" w:hAnsi="Times New Roman"/>
          <w:sz w:val="28"/>
          <w:szCs w:val="28"/>
        </w:rPr>
        <w:t>» (Собрание законодательства</w:t>
      </w:r>
      <w:r w:rsidR="00E53A1B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Ханты-Мансийского автономного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E53A1B" w:rsidRPr="00F7178D">
        <w:rPr>
          <w:rFonts w:ascii="Times New Roman" w:hAnsi="Times New Roman" w:cs="Times New Roman"/>
          <w:sz w:val="28"/>
          <w:szCs w:val="28"/>
          <w:lang w:eastAsia="ru-RU"/>
        </w:rPr>
        <w:t>, 31.01.2014, № 1 (том 2), ст. 4</w:t>
      </w:r>
      <w:r w:rsidRPr="00F7178D"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663C0D"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53A1B" w:rsidRPr="00F7178D">
        <w:rPr>
          <w:rFonts w:ascii="Times New Roman" w:hAnsi="Times New Roman"/>
          <w:sz w:val="28"/>
          <w:szCs w:val="28"/>
          <w:lang w:eastAsia="ru-RU"/>
        </w:rPr>
        <w:t>Новости Югры, № 41, 15.04.2014</w:t>
      </w:r>
      <w:r w:rsidR="000B35D4" w:rsidRPr="00F7178D">
        <w:rPr>
          <w:rFonts w:ascii="Times New Roman" w:hAnsi="Times New Roman"/>
          <w:sz w:val="28"/>
          <w:szCs w:val="28"/>
        </w:rPr>
        <w:t>);</w:t>
      </w:r>
      <w:proofErr w:type="gramEnd"/>
    </w:p>
    <w:p w:rsidR="006755C1" w:rsidRPr="00F7178D" w:rsidRDefault="005E421E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="006D3BA2">
        <w:rPr>
          <w:rFonts w:ascii="Times New Roman" w:hAnsi="Times New Roman"/>
          <w:sz w:val="28"/>
          <w:szCs w:val="28"/>
        </w:rPr>
        <w:t xml:space="preserve">Правительства Ханты-Мансийского автономного округа – Югры от 30 января 2014 года № 32-п «О порядке осуществления </w:t>
      </w:r>
      <w:proofErr w:type="gramStart"/>
      <w:r w:rsidR="006D3BA2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6D3BA2">
        <w:rPr>
          <w:rFonts w:ascii="Times New Roman" w:hAnsi="Times New Roman"/>
          <w:sz w:val="28"/>
          <w:szCs w:val="28"/>
        </w:rPr>
        <w:t xml:space="preserve"> соответствием деятельности некоммерческой организации «Югорский фонд капитального ремонта многоквартирных домов» установ</w:t>
      </w:r>
      <w:r w:rsidR="00E53A1B">
        <w:rPr>
          <w:rFonts w:ascii="Times New Roman" w:hAnsi="Times New Roman"/>
          <w:sz w:val="28"/>
          <w:szCs w:val="28"/>
        </w:rPr>
        <w:t>ленным требованиям» (</w:t>
      </w:r>
      <w:r w:rsidR="00E53A1B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Ханты-Мансийского автономного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E53A1B" w:rsidRPr="00F7178D">
        <w:rPr>
          <w:rFonts w:ascii="Times New Roman" w:hAnsi="Times New Roman" w:cs="Times New Roman"/>
          <w:sz w:val="28"/>
          <w:szCs w:val="28"/>
          <w:lang w:eastAsia="ru-RU"/>
        </w:rPr>
        <w:t>, 31.01.2014, № 1 (том 2),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E53A1B" w:rsidRPr="00F7178D">
        <w:rPr>
          <w:rFonts w:ascii="Times New Roman" w:hAnsi="Times New Roman" w:cs="Times New Roman"/>
          <w:sz w:val="28"/>
          <w:szCs w:val="28"/>
          <w:lang w:eastAsia="ru-RU"/>
        </w:rPr>
        <w:t>ст. 47</w:t>
      </w:r>
      <w:r w:rsidRPr="00F7178D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53A1B" w:rsidRPr="00F7178D">
        <w:rPr>
          <w:rFonts w:ascii="Times New Roman" w:hAnsi="Times New Roman"/>
          <w:sz w:val="28"/>
          <w:szCs w:val="28"/>
          <w:lang w:eastAsia="ru-RU"/>
        </w:rPr>
        <w:t>Новости Югры, № 41, 15.04.2014</w:t>
      </w:r>
      <w:r w:rsidR="006755C1" w:rsidRPr="00F7178D">
        <w:rPr>
          <w:rFonts w:ascii="Times New Roman" w:hAnsi="Times New Roman"/>
          <w:sz w:val="28"/>
          <w:szCs w:val="28"/>
        </w:rPr>
        <w:t>);</w:t>
      </w:r>
    </w:p>
    <w:p w:rsidR="00E139D6" w:rsidRPr="00F7178D" w:rsidRDefault="005E421E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78D">
        <w:rPr>
          <w:rFonts w:ascii="Times New Roman" w:hAnsi="Times New Roman"/>
          <w:sz w:val="28"/>
          <w:szCs w:val="28"/>
        </w:rPr>
        <w:t xml:space="preserve">постановлением </w:t>
      </w:r>
      <w:r w:rsidR="00575A39" w:rsidRPr="00F7178D">
        <w:rPr>
          <w:rFonts w:ascii="Times New Roman" w:hAnsi="Times New Roman"/>
          <w:sz w:val="28"/>
          <w:szCs w:val="28"/>
        </w:rPr>
        <w:t>Правительства</w:t>
      </w:r>
      <w:r w:rsidR="00575A39">
        <w:rPr>
          <w:rFonts w:ascii="Times New Roman" w:hAnsi="Times New Roman"/>
          <w:sz w:val="28"/>
          <w:szCs w:val="28"/>
        </w:rPr>
        <w:t xml:space="preserve"> Ханты-Мансийского автономного округа – Югры от 28 марта 2014 года № 104-п «О Порядке проведения и условиях конкурса по отбору российс</w:t>
      </w:r>
      <w:r w:rsidR="00193D4B">
        <w:rPr>
          <w:rFonts w:ascii="Times New Roman" w:hAnsi="Times New Roman"/>
          <w:sz w:val="28"/>
          <w:szCs w:val="28"/>
        </w:rPr>
        <w:t>ких</w:t>
      </w:r>
      <w:r w:rsidR="00575A39">
        <w:rPr>
          <w:rFonts w:ascii="Times New Roman" w:hAnsi="Times New Roman"/>
          <w:sz w:val="28"/>
          <w:szCs w:val="28"/>
        </w:rPr>
        <w:t xml:space="preserve"> кредитных организаций</w:t>
      </w:r>
      <w:r w:rsidR="00193D4B">
        <w:rPr>
          <w:rFonts w:ascii="Times New Roman" w:hAnsi="Times New Roman"/>
          <w:sz w:val="28"/>
          <w:szCs w:val="28"/>
        </w:rPr>
        <w:t xml:space="preserve"> для </w:t>
      </w:r>
      <w:r w:rsidR="00A62E45">
        <w:rPr>
          <w:rFonts w:ascii="Times New Roman" w:hAnsi="Times New Roman"/>
          <w:sz w:val="28"/>
          <w:szCs w:val="28"/>
        </w:rPr>
        <w:t xml:space="preserve">открытия счетов </w:t>
      </w:r>
      <w:r>
        <w:rPr>
          <w:rFonts w:ascii="Times New Roman" w:hAnsi="Times New Roman"/>
          <w:sz w:val="28"/>
          <w:szCs w:val="28"/>
        </w:rPr>
        <w:t xml:space="preserve">югорского </w:t>
      </w:r>
      <w:r w:rsidR="00035E5D">
        <w:rPr>
          <w:rFonts w:ascii="Times New Roman" w:hAnsi="Times New Roman"/>
          <w:sz w:val="28"/>
          <w:szCs w:val="28"/>
        </w:rPr>
        <w:t>оператора</w:t>
      </w:r>
      <w:r w:rsidR="00035E5D" w:rsidRPr="00F7178D">
        <w:rPr>
          <w:rFonts w:ascii="Times New Roman" w:hAnsi="Times New Roman"/>
          <w:sz w:val="28"/>
          <w:szCs w:val="28"/>
        </w:rPr>
        <w:t>» (</w:t>
      </w:r>
      <w:r w:rsidR="00035E5D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Ханты-Мансийского автономного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035E5D" w:rsidRPr="00F7178D">
        <w:rPr>
          <w:rFonts w:ascii="Times New Roman" w:hAnsi="Times New Roman" w:cs="Times New Roman"/>
          <w:sz w:val="28"/>
          <w:szCs w:val="28"/>
          <w:lang w:eastAsia="ru-RU"/>
        </w:rPr>
        <w:t>, 31.03.2014, №</w:t>
      </w:r>
      <w:r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3 (часть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F7178D">
        <w:rPr>
          <w:rFonts w:ascii="Times New Roman" w:hAnsi="Times New Roman" w:cs="Times New Roman"/>
          <w:sz w:val="28"/>
          <w:szCs w:val="28"/>
          <w:lang w:eastAsia="ru-RU"/>
        </w:rPr>
        <w:t>), ст. 302;</w:t>
      </w:r>
      <w:r w:rsidR="0039434E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035E5D" w:rsidRPr="00F7178D">
        <w:rPr>
          <w:rFonts w:ascii="Times New Roman" w:hAnsi="Times New Roman"/>
          <w:sz w:val="28"/>
          <w:szCs w:val="28"/>
          <w:lang w:eastAsia="ru-RU"/>
        </w:rPr>
        <w:t>Новости Югры, № 71, 24.06.2014</w:t>
      </w:r>
      <w:r w:rsidR="00193D4B" w:rsidRPr="00F7178D">
        <w:rPr>
          <w:rFonts w:ascii="Times New Roman" w:hAnsi="Times New Roman"/>
          <w:sz w:val="28"/>
          <w:szCs w:val="28"/>
        </w:rPr>
        <w:t>);</w:t>
      </w:r>
    </w:p>
    <w:p w:rsidR="00E139D6" w:rsidRPr="005F11DF" w:rsidRDefault="005E421E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7178D">
        <w:rPr>
          <w:rFonts w:ascii="Times New Roman" w:hAnsi="Times New Roman"/>
          <w:sz w:val="28"/>
          <w:szCs w:val="28"/>
        </w:rPr>
        <w:t xml:space="preserve">постановлением </w:t>
      </w:r>
      <w:r w:rsidR="00E139D6" w:rsidRPr="00F7178D">
        <w:rPr>
          <w:rFonts w:ascii="Times New Roman" w:hAnsi="Times New Roman"/>
          <w:sz w:val="28"/>
          <w:szCs w:val="28"/>
        </w:rPr>
        <w:t>Правительства Ханты-Мансийского автономного округа</w:t>
      </w:r>
      <w:r w:rsidR="005F11DF" w:rsidRPr="00F7178D">
        <w:rPr>
          <w:rFonts w:ascii="Times New Roman" w:hAnsi="Times New Roman"/>
          <w:sz w:val="28"/>
          <w:szCs w:val="28"/>
        </w:rPr>
        <w:t xml:space="preserve"> – Югры от 16 мая 2014 года № 1</w:t>
      </w:r>
      <w:r w:rsidR="00E139D6" w:rsidRPr="00F7178D">
        <w:rPr>
          <w:rFonts w:ascii="Times New Roman" w:hAnsi="Times New Roman"/>
          <w:sz w:val="28"/>
          <w:szCs w:val="28"/>
        </w:rPr>
        <w:t>7</w:t>
      </w:r>
      <w:r w:rsidR="005F11DF" w:rsidRPr="00F7178D">
        <w:rPr>
          <w:rFonts w:ascii="Times New Roman" w:hAnsi="Times New Roman"/>
          <w:sz w:val="28"/>
          <w:szCs w:val="28"/>
        </w:rPr>
        <w:t>2</w:t>
      </w:r>
      <w:r w:rsidR="00E139D6" w:rsidRPr="00F7178D">
        <w:rPr>
          <w:rFonts w:ascii="Times New Roman" w:hAnsi="Times New Roman"/>
          <w:sz w:val="28"/>
          <w:szCs w:val="28"/>
        </w:rPr>
        <w:t xml:space="preserve">-п «О Порядке расчета размера предельной стоимости услуг и (или) работ по капитальному ремонту общего имущества в многоквартирном доме на территории Ханты-Мансийского автономного </w:t>
      </w:r>
      <w:r w:rsidR="005F11DF" w:rsidRPr="00F7178D">
        <w:rPr>
          <w:rFonts w:ascii="Times New Roman" w:hAnsi="Times New Roman"/>
          <w:sz w:val="28"/>
          <w:szCs w:val="28"/>
        </w:rPr>
        <w:t>округа – Югры» (</w:t>
      </w:r>
      <w:r w:rsidR="005F11DF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Ханты-Мансийского автономного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5F11DF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, 31.05.2014, № 5 (часть </w:t>
      </w:r>
      <w:r w:rsidR="00DB25B5" w:rsidRPr="00F7178D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5F11DF" w:rsidRPr="00F7178D">
        <w:rPr>
          <w:rFonts w:ascii="Times New Roman" w:hAnsi="Times New Roman" w:cs="Times New Roman"/>
          <w:sz w:val="28"/>
          <w:szCs w:val="28"/>
          <w:lang w:eastAsia="ru-RU"/>
        </w:rPr>
        <w:t>, том 1), ст. 534</w:t>
      </w:r>
      <w:r w:rsidR="00E139D6" w:rsidRPr="00F7178D">
        <w:rPr>
          <w:rFonts w:ascii="Times New Roman" w:hAnsi="Times New Roman"/>
          <w:sz w:val="28"/>
          <w:szCs w:val="28"/>
        </w:rPr>
        <w:t>);</w:t>
      </w:r>
    </w:p>
    <w:p w:rsidR="00575A39" w:rsidRPr="006C5FCD" w:rsidRDefault="005E421E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="00E139D6">
        <w:rPr>
          <w:rFonts w:ascii="Times New Roman" w:hAnsi="Times New Roman"/>
          <w:sz w:val="28"/>
          <w:szCs w:val="28"/>
        </w:rPr>
        <w:t xml:space="preserve">Правительства Ханты-Мансийского автономного округа – Югры от 20 июня 2014 года № 222-п «О </w:t>
      </w:r>
      <w:r>
        <w:rPr>
          <w:rFonts w:ascii="Times New Roman" w:hAnsi="Times New Roman"/>
          <w:sz w:val="28"/>
          <w:szCs w:val="28"/>
        </w:rPr>
        <w:t xml:space="preserve">порядке </w:t>
      </w:r>
      <w:r w:rsidR="00E139D6">
        <w:rPr>
          <w:rFonts w:ascii="Times New Roman" w:hAnsi="Times New Roman"/>
          <w:sz w:val="28"/>
          <w:szCs w:val="28"/>
        </w:rPr>
        <w:t xml:space="preserve">приемки услуг и (или) работ по </w:t>
      </w:r>
      <w:r w:rsidR="00E139D6" w:rsidRPr="00F7178D">
        <w:rPr>
          <w:rFonts w:ascii="Times New Roman" w:hAnsi="Times New Roman"/>
          <w:sz w:val="28"/>
          <w:szCs w:val="28"/>
        </w:rPr>
        <w:t>капитальному ремонту общего имущества в многокв</w:t>
      </w:r>
      <w:r w:rsidR="005F11DF" w:rsidRPr="00F7178D">
        <w:rPr>
          <w:rFonts w:ascii="Times New Roman" w:hAnsi="Times New Roman"/>
          <w:sz w:val="28"/>
          <w:szCs w:val="28"/>
        </w:rPr>
        <w:t>артирном доме» (</w:t>
      </w:r>
      <w:r w:rsidR="006C5FCD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Ханты-Мансийского автономного </w:t>
      </w:r>
      <w:r w:rsidR="005E687A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округа – Югры </w:t>
      </w:r>
      <w:r w:rsidR="006C5FCD" w:rsidRPr="00F7178D">
        <w:rPr>
          <w:rFonts w:ascii="Times New Roman" w:hAnsi="Times New Roman" w:cs="Times New Roman"/>
          <w:sz w:val="28"/>
          <w:szCs w:val="28"/>
          <w:lang w:eastAsia="ru-RU"/>
        </w:rPr>
        <w:t>(спецвыпуск), 24.06.2014, № 6, ст. 654</w:t>
      </w:r>
      <w:r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6C5FCD" w:rsidRPr="00F7178D">
        <w:rPr>
          <w:rFonts w:ascii="Times New Roman" w:hAnsi="Times New Roman"/>
          <w:sz w:val="28"/>
          <w:szCs w:val="28"/>
          <w:lang w:eastAsia="ru-RU"/>
        </w:rPr>
        <w:t>Новости Югры, № 88, 01.08</w:t>
      </w:r>
      <w:r w:rsidR="006C5FCD" w:rsidRPr="006C5FCD">
        <w:rPr>
          <w:rFonts w:ascii="Times New Roman" w:hAnsi="Times New Roman"/>
          <w:sz w:val="28"/>
          <w:szCs w:val="28"/>
          <w:lang w:eastAsia="ru-RU"/>
        </w:rPr>
        <w:t>.2014</w:t>
      </w:r>
      <w:r w:rsidR="00E139D6">
        <w:rPr>
          <w:rFonts w:ascii="Times New Roman" w:hAnsi="Times New Roman"/>
          <w:sz w:val="28"/>
          <w:szCs w:val="28"/>
        </w:rPr>
        <w:t>);</w:t>
      </w:r>
    </w:p>
    <w:p w:rsidR="000E59B4" w:rsidRPr="00791613" w:rsidRDefault="005E421E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постановлением </w:t>
      </w:r>
      <w:r w:rsidR="00446485">
        <w:rPr>
          <w:rFonts w:ascii="Times New Roman" w:hAnsi="Times New Roman"/>
          <w:sz w:val="28"/>
          <w:szCs w:val="28"/>
        </w:rPr>
        <w:t xml:space="preserve">Правительства Ханты-Мансийского автономного округа – Югры от 24 октября 2014 года № 378-п «О порядке ведения реестра уведомлений о выбранном собственниками помещений в соответствующем многоквартирном доме способе формирования фонда капитального ремонта и </w:t>
      </w:r>
      <w:r w:rsidR="00446485" w:rsidRPr="00F7178D">
        <w:rPr>
          <w:rFonts w:ascii="Times New Roman" w:hAnsi="Times New Roman"/>
          <w:sz w:val="28"/>
          <w:szCs w:val="28"/>
        </w:rPr>
        <w:t>реестра специальных счетов»</w:t>
      </w:r>
      <w:r w:rsidR="00791613" w:rsidRPr="00F7178D">
        <w:rPr>
          <w:rFonts w:ascii="Times New Roman" w:hAnsi="Times New Roman"/>
          <w:sz w:val="28"/>
          <w:szCs w:val="28"/>
        </w:rPr>
        <w:t xml:space="preserve"> (</w:t>
      </w:r>
      <w:r w:rsidR="00791613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Ханты-Мансийского автономного </w:t>
      </w:r>
      <w:r w:rsidR="005E687A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791613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, 31.10.2014, № 10 (часть </w:t>
      </w:r>
      <w:r w:rsidR="005E687A" w:rsidRPr="00F7178D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791613" w:rsidRPr="00F7178D">
        <w:rPr>
          <w:rFonts w:ascii="Times New Roman" w:hAnsi="Times New Roman" w:cs="Times New Roman"/>
          <w:sz w:val="28"/>
          <w:szCs w:val="28"/>
          <w:lang w:eastAsia="ru-RU"/>
        </w:rPr>
        <w:t>, том 1), ст. 1205</w:t>
      </w:r>
      <w:r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; </w:t>
      </w:r>
      <w:r w:rsidR="00791613" w:rsidRPr="00F7178D">
        <w:rPr>
          <w:rFonts w:ascii="Times New Roman" w:hAnsi="Times New Roman"/>
          <w:sz w:val="28"/>
          <w:szCs w:val="28"/>
          <w:lang w:eastAsia="ru-RU"/>
        </w:rPr>
        <w:t>Новости Югры, № 151, 30.12.2014</w:t>
      </w:r>
      <w:r w:rsidR="00F77B3C" w:rsidRPr="00F7178D">
        <w:rPr>
          <w:rFonts w:ascii="Times New Roman" w:hAnsi="Times New Roman"/>
          <w:sz w:val="28"/>
          <w:szCs w:val="28"/>
        </w:rPr>
        <w:t>);</w:t>
      </w:r>
      <w:proofErr w:type="gramEnd"/>
    </w:p>
    <w:p w:rsidR="000E59B4" w:rsidRPr="00577A97" w:rsidRDefault="005E421E" w:rsidP="000E2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lastRenderedPageBreak/>
        <w:t xml:space="preserve">приказом </w:t>
      </w:r>
      <w:r w:rsidR="00F726A4">
        <w:rPr>
          <w:rFonts w:ascii="Times New Roman" w:hAnsi="Times New Roman"/>
          <w:sz w:val="28"/>
          <w:szCs w:val="28"/>
        </w:rPr>
        <w:t>Службы жилищного и строительного надзора Ханты-Мансийского</w:t>
      </w:r>
      <w:r w:rsidR="00B66083">
        <w:rPr>
          <w:rFonts w:ascii="Times New Roman" w:hAnsi="Times New Roman"/>
          <w:sz w:val="28"/>
          <w:szCs w:val="28"/>
        </w:rPr>
        <w:t xml:space="preserve"> автономного округа – Югры от 25</w:t>
      </w:r>
      <w:r w:rsidR="00F726A4">
        <w:rPr>
          <w:rFonts w:ascii="Times New Roman" w:hAnsi="Times New Roman"/>
          <w:sz w:val="28"/>
          <w:szCs w:val="28"/>
        </w:rPr>
        <w:t xml:space="preserve"> марта 2014 года № 1-нп «Об утверждении </w:t>
      </w:r>
      <w:r w:rsidR="006A59EA">
        <w:rPr>
          <w:rFonts w:ascii="Times New Roman" w:hAnsi="Times New Roman"/>
          <w:sz w:val="28"/>
          <w:szCs w:val="28"/>
        </w:rPr>
        <w:t xml:space="preserve">Административного </w:t>
      </w:r>
      <w:r w:rsidR="00F726A4">
        <w:rPr>
          <w:rFonts w:ascii="Times New Roman" w:hAnsi="Times New Roman"/>
          <w:sz w:val="28"/>
          <w:szCs w:val="28"/>
        </w:rPr>
        <w:t xml:space="preserve">регламента исполнения Службой жилищного и строительного надзора Ханты-Мансийского автономного округа – Югры государственной функции по осуществлению государственного жилищного надзора за </w:t>
      </w:r>
      <w:r w:rsidR="00F726A4" w:rsidRPr="00F7178D">
        <w:rPr>
          <w:rFonts w:ascii="Times New Roman" w:hAnsi="Times New Roman"/>
          <w:sz w:val="28"/>
          <w:szCs w:val="28"/>
        </w:rPr>
        <w:t>соблюдением стандарта раскрытия информации организациями, осуществляющими деятельность в сфере управления многоквартирными до</w:t>
      </w:r>
      <w:r w:rsidR="00577A97" w:rsidRPr="00F7178D">
        <w:rPr>
          <w:rFonts w:ascii="Times New Roman" w:hAnsi="Times New Roman"/>
          <w:sz w:val="28"/>
          <w:szCs w:val="28"/>
        </w:rPr>
        <w:t>мами» (</w:t>
      </w:r>
      <w:r w:rsidR="00577A97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Собрание законодательства Ханты-Мансийского автономного </w:t>
      </w:r>
      <w:r w:rsidR="005E687A" w:rsidRPr="00F7178D">
        <w:rPr>
          <w:rFonts w:ascii="Times New Roman" w:hAnsi="Times New Roman" w:cs="Times New Roman"/>
          <w:sz w:val="28"/>
          <w:szCs w:val="28"/>
          <w:lang w:eastAsia="ru-RU"/>
        </w:rPr>
        <w:t>округа – Югры</w:t>
      </w:r>
      <w:r w:rsidR="00577A97" w:rsidRPr="00F7178D">
        <w:rPr>
          <w:rFonts w:ascii="Times New Roman" w:hAnsi="Times New Roman" w:cs="Times New Roman"/>
          <w:sz w:val="28"/>
          <w:szCs w:val="28"/>
          <w:lang w:eastAsia="ru-RU"/>
        </w:rPr>
        <w:t xml:space="preserve">, 15.04.2014, № 4 (часть </w:t>
      </w:r>
      <w:r w:rsidR="005E687A" w:rsidRPr="00F7178D">
        <w:rPr>
          <w:rFonts w:ascii="Times New Roman" w:hAnsi="Times New Roman" w:cs="Times New Roman"/>
          <w:sz w:val="28"/>
          <w:szCs w:val="28"/>
          <w:lang w:eastAsia="ru-RU"/>
        </w:rPr>
        <w:t>1</w:t>
      </w:r>
      <w:proofErr w:type="gramEnd"/>
      <w:r w:rsidR="00577A97" w:rsidRPr="00F7178D">
        <w:rPr>
          <w:rFonts w:ascii="Times New Roman" w:hAnsi="Times New Roman" w:cs="Times New Roman"/>
          <w:sz w:val="28"/>
          <w:szCs w:val="28"/>
          <w:lang w:eastAsia="ru-RU"/>
        </w:rPr>
        <w:t>), ст. 386</w:t>
      </w:r>
      <w:r w:rsidR="00F726A4" w:rsidRPr="00F7178D">
        <w:rPr>
          <w:rFonts w:ascii="Times New Roman" w:hAnsi="Times New Roman"/>
          <w:sz w:val="28"/>
          <w:szCs w:val="28"/>
        </w:rPr>
        <w:t>);</w:t>
      </w:r>
    </w:p>
    <w:p w:rsidR="0031787F" w:rsidRPr="00674896" w:rsidRDefault="00751F15" w:rsidP="000E24D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</w:t>
      </w:r>
      <w:r w:rsidR="0031787F" w:rsidRPr="00674896">
        <w:rPr>
          <w:rFonts w:ascii="Times New Roman" w:hAnsi="Times New Roman"/>
          <w:color w:val="000000"/>
          <w:sz w:val="28"/>
          <w:szCs w:val="28"/>
        </w:rPr>
        <w:t>астоящи</w:t>
      </w:r>
      <w:r w:rsidR="00F11F84" w:rsidRPr="00674896">
        <w:rPr>
          <w:rFonts w:ascii="Times New Roman" w:hAnsi="Times New Roman"/>
          <w:color w:val="000000"/>
          <w:sz w:val="28"/>
          <w:szCs w:val="28"/>
        </w:rPr>
        <w:t>м</w:t>
      </w:r>
      <w:r w:rsidR="009E6827">
        <w:rPr>
          <w:rFonts w:ascii="Times New Roman" w:hAnsi="Times New Roman"/>
          <w:color w:val="000000"/>
          <w:sz w:val="28"/>
          <w:szCs w:val="28"/>
        </w:rPr>
        <w:t xml:space="preserve"> А</w:t>
      </w:r>
      <w:r w:rsidR="0031787F" w:rsidRPr="00674896">
        <w:rPr>
          <w:rFonts w:ascii="Times New Roman" w:hAnsi="Times New Roman"/>
          <w:color w:val="000000"/>
          <w:sz w:val="28"/>
          <w:szCs w:val="28"/>
        </w:rPr>
        <w:t>дминистративны</w:t>
      </w:r>
      <w:r w:rsidR="00F11F84" w:rsidRPr="00674896">
        <w:rPr>
          <w:rFonts w:ascii="Times New Roman" w:hAnsi="Times New Roman"/>
          <w:color w:val="000000"/>
          <w:sz w:val="28"/>
          <w:szCs w:val="28"/>
        </w:rPr>
        <w:t>м</w:t>
      </w:r>
      <w:r w:rsidR="0031787F" w:rsidRPr="00674896">
        <w:rPr>
          <w:rFonts w:ascii="Times New Roman" w:hAnsi="Times New Roman"/>
          <w:color w:val="000000"/>
          <w:sz w:val="28"/>
          <w:szCs w:val="28"/>
        </w:rPr>
        <w:t xml:space="preserve"> регламент</w:t>
      </w:r>
      <w:r w:rsidR="00F11F84" w:rsidRPr="00674896">
        <w:rPr>
          <w:rFonts w:ascii="Times New Roman" w:hAnsi="Times New Roman"/>
          <w:color w:val="000000"/>
          <w:sz w:val="28"/>
          <w:szCs w:val="28"/>
        </w:rPr>
        <w:t>ом</w:t>
      </w:r>
      <w:r w:rsidR="0031787F" w:rsidRPr="00674896">
        <w:rPr>
          <w:rFonts w:ascii="Times New Roman" w:hAnsi="Times New Roman"/>
          <w:color w:val="000000"/>
          <w:sz w:val="28"/>
          <w:szCs w:val="28"/>
        </w:rPr>
        <w:t>.</w:t>
      </w:r>
    </w:p>
    <w:p w:rsidR="00B54281" w:rsidRPr="00674896" w:rsidRDefault="00B54281" w:rsidP="000E24D7">
      <w:pPr>
        <w:widowControl w:val="0"/>
        <w:tabs>
          <w:tab w:val="left" w:pos="142"/>
        </w:tabs>
        <w:autoSpaceDE w:val="0"/>
        <w:autoSpaceDN w:val="0"/>
        <w:adjustRightInd w:val="0"/>
        <w:jc w:val="center"/>
        <w:outlineLvl w:val="2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B54281" w:rsidRPr="00B54281" w:rsidRDefault="00B54281" w:rsidP="000E24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2B5C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Предмет </w:t>
      </w:r>
      <w:r w:rsidR="00910526">
        <w:rPr>
          <w:rFonts w:ascii="Times New Roman" w:eastAsia="Times New Roman" w:hAnsi="Times New Roman"/>
          <w:sz w:val="28"/>
          <w:szCs w:val="28"/>
          <w:lang w:eastAsia="ru-RU"/>
        </w:rPr>
        <w:t>регионального</w:t>
      </w:r>
      <w:r w:rsidR="0070727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42B5C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государственного </w:t>
      </w:r>
      <w:r w:rsidR="00315878" w:rsidRPr="00A42B5C">
        <w:rPr>
          <w:rFonts w:ascii="Times New Roman" w:eastAsia="Times New Roman" w:hAnsi="Times New Roman"/>
          <w:sz w:val="28"/>
          <w:szCs w:val="28"/>
          <w:lang w:eastAsia="ru-RU"/>
        </w:rPr>
        <w:t xml:space="preserve">жилищного </w:t>
      </w:r>
      <w:r w:rsidRPr="00A42B5C">
        <w:rPr>
          <w:rFonts w:ascii="Times New Roman" w:eastAsia="Times New Roman" w:hAnsi="Times New Roman"/>
          <w:sz w:val="28"/>
          <w:szCs w:val="28"/>
          <w:lang w:eastAsia="ru-RU"/>
        </w:rPr>
        <w:t>надзора</w:t>
      </w:r>
    </w:p>
    <w:p w:rsidR="00B54281" w:rsidRPr="00B54281" w:rsidRDefault="00B54281" w:rsidP="000E24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58AB" w:rsidRDefault="00391145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5</w:t>
      </w:r>
      <w:r w:rsidR="00B54281" w:rsidRPr="0037484E">
        <w:rPr>
          <w:rFonts w:ascii="Times New Roman" w:hAnsi="Times New Roman"/>
          <w:bCs/>
          <w:sz w:val="28"/>
          <w:szCs w:val="28"/>
          <w:lang w:eastAsia="ru-RU"/>
        </w:rPr>
        <w:t>. </w:t>
      </w:r>
      <w:r w:rsidR="001558AB">
        <w:rPr>
          <w:rFonts w:ascii="Times New Roman" w:hAnsi="Times New Roman"/>
          <w:sz w:val="28"/>
          <w:szCs w:val="28"/>
          <w:lang w:eastAsia="ru-RU"/>
        </w:rPr>
        <w:t xml:space="preserve">Предметом </w:t>
      </w:r>
      <w:r w:rsidR="003438DA">
        <w:rPr>
          <w:rFonts w:ascii="Times New Roman" w:hAnsi="Times New Roman"/>
          <w:sz w:val="28"/>
          <w:szCs w:val="28"/>
          <w:lang w:eastAsia="ru-RU"/>
        </w:rPr>
        <w:t xml:space="preserve">регионального </w:t>
      </w:r>
      <w:r w:rsidR="001558AB">
        <w:rPr>
          <w:rFonts w:ascii="Times New Roman" w:hAnsi="Times New Roman"/>
          <w:sz w:val="28"/>
          <w:szCs w:val="28"/>
          <w:lang w:eastAsia="ru-RU"/>
        </w:rPr>
        <w:t>государственного жилищн</w:t>
      </w:r>
      <w:r w:rsidR="00870008">
        <w:rPr>
          <w:rFonts w:ascii="Times New Roman" w:hAnsi="Times New Roman"/>
          <w:sz w:val="28"/>
          <w:szCs w:val="28"/>
          <w:lang w:eastAsia="ru-RU"/>
        </w:rPr>
        <w:t xml:space="preserve">ого надзора является соблюдение </w:t>
      </w:r>
      <w:r w:rsidR="001558AB">
        <w:rPr>
          <w:rFonts w:ascii="Times New Roman" w:hAnsi="Times New Roman"/>
          <w:sz w:val="28"/>
          <w:szCs w:val="28"/>
          <w:lang w:eastAsia="ru-RU"/>
        </w:rPr>
        <w:t>юридическими лицами, ин</w:t>
      </w:r>
      <w:r w:rsidR="00870008">
        <w:rPr>
          <w:rFonts w:ascii="Times New Roman" w:hAnsi="Times New Roman"/>
          <w:sz w:val="28"/>
          <w:szCs w:val="28"/>
          <w:lang w:eastAsia="ru-RU"/>
        </w:rPr>
        <w:t xml:space="preserve">дивидуальными предпринимателями </w:t>
      </w:r>
      <w:r w:rsidR="001558AB">
        <w:rPr>
          <w:rFonts w:ascii="Times New Roman" w:hAnsi="Times New Roman"/>
          <w:sz w:val="28"/>
          <w:szCs w:val="28"/>
          <w:lang w:eastAsia="ru-RU"/>
        </w:rPr>
        <w:t xml:space="preserve">(далее </w:t>
      </w:r>
      <w:r w:rsidR="00123DD7">
        <w:rPr>
          <w:rFonts w:ascii="Times New Roman" w:hAnsi="Times New Roman"/>
          <w:sz w:val="28"/>
          <w:szCs w:val="28"/>
          <w:lang w:eastAsia="ru-RU"/>
        </w:rPr>
        <w:t>–</w:t>
      </w:r>
      <w:r w:rsidR="001558AB">
        <w:rPr>
          <w:rFonts w:ascii="Times New Roman" w:hAnsi="Times New Roman"/>
          <w:sz w:val="28"/>
          <w:szCs w:val="28"/>
          <w:lang w:eastAsia="ru-RU"/>
        </w:rPr>
        <w:t xml:space="preserve"> субъекты</w:t>
      </w:r>
      <w:r w:rsidR="00123D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558AB">
        <w:rPr>
          <w:rFonts w:ascii="Times New Roman" w:hAnsi="Times New Roman"/>
          <w:sz w:val="28"/>
          <w:szCs w:val="28"/>
          <w:lang w:eastAsia="ru-RU"/>
        </w:rPr>
        <w:t xml:space="preserve">проверки) </w:t>
      </w:r>
      <w:r w:rsidR="001558AB" w:rsidRPr="00123DD7">
        <w:rPr>
          <w:rFonts w:ascii="Times New Roman" w:hAnsi="Times New Roman"/>
          <w:sz w:val="28"/>
          <w:szCs w:val="28"/>
          <w:lang w:eastAsia="ru-RU"/>
        </w:rPr>
        <w:t xml:space="preserve">установленных в соответствии с жилищным законодательством,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 (далее </w:t>
      </w:r>
      <w:r w:rsidR="00123DD7">
        <w:rPr>
          <w:rFonts w:ascii="Times New Roman" w:hAnsi="Times New Roman"/>
          <w:sz w:val="28"/>
          <w:szCs w:val="28"/>
          <w:lang w:eastAsia="ru-RU"/>
        </w:rPr>
        <w:t>–</w:t>
      </w:r>
      <w:r w:rsidR="001558AB" w:rsidRPr="00123DD7">
        <w:rPr>
          <w:rFonts w:ascii="Times New Roman" w:hAnsi="Times New Roman"/>
          <w:sz w:val="28"/>
          <w:szCs w:val="28"/>
          <w:lang w:eastAsia="ru-RU"/>
        </w:rPr>
        <w:t xml:space="preserve"> обязательные</w:t>
      </w:r>
      <w:r w:rsidR="00123DD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558AB" w:rsidRPr="00123DD7">
        <w:rPr>
          <w:rFonts w:ascii="Times New Roman" w:hAnsi="Times New Roman"/>
          <w:sz w:val="28"/>
          <w:szCs w:val="28"/>
          <w:lang w:eastAsia="ru-RU"/>
        </w:rPr>
        <w:t>требования),</w:t>
      </w:r>
      <w:r w:rsidR="001558AB">
        <w:rPr>
          <w:rFonts w:ascii="Times New Roman" w:hAnsi="Times New Roman"/>
          <w:sz w:val="28"/>
          <w:szCs w:val="28"/>
          <w:lang w:eastAsia="ru-RU"/>
        </w:rPr>
        <w:t xml:space="preserve"> в том числе:</w:t>
      </w:r>
    </w:p>
    <w:p w:rsidR="001558AB" w:rsidRDefault="001558A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требований к жилым помещениям, их использованию и содержанию;</w:t>
      </w:r>
    </w:p>
    <w:p w:rsidR="001558AB" w:rsidRDefault="00373DE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требований к </w:t>
      </w:r>
      <w:r w:rsidR="0096690D">
        <w:rPr>
          <w:rFonts w:ascii="Times New Roman" w:hAnsi="Times New Roman"/>
          <w:sz w:val="28"/>
          <w:szCs w:val="28"/>
          <w:lang w:eastAsia="ru-RU"/>
        </w:rPr>
        <w:t>содержанию общего имущества в многоквартирном доме</w:t>
      </w:r>
      <w:r w:rsidR="001558AB">
        <w:rPr>
          <w:rFonts w:ascii="Times New Roman" w:hAnsi="Times New Roman"/>
          <w:sz w:val="28"/>
          <w:szCs w:val="28"/>
          <w:lang w:eastAsia="ru-RU"/>
        </w:rPr>
        <w:t>;</w:t>
      </w:r>
    </w:p>
    <w:p w:rsidR="009D1F67" w:rsidRDefault="009D1F67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осуществлению мероприятий по подготовке жилищного фонда, общего имущества собственников помещений в многоквартирном доме к сезонной эксплуатации;</w:t>
      </w:r>
    </w:p>
    <w:p w:rsidR="00964301" w:rsidRDefault="00964301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порядку перевода</w:t>
      </w:r>
      <w:r w:rsidR="009D1F67">
        <w:rPr>
          <w:rFonts w:ascii="Times New Roman" w:hAnsi="Times New Roman"/>
          <w:sz w:val="28"/>
          <w:szCs w:val="28"/>
          <w:lang w:eastAsia="ru-RU"/>
        </w:rPr>
        <w:t xml:space="preserve"> жилого помещения в нежилое </w:t>
      </w:r>
      <w:r>
        <w:rPr>
          <w:rFonts w:ascii="Times New Roman" w:hAnsi="Times New Roman"/>
          <w:sz w:val="28"/>
          <w:szCs w:val="28"/>
          <w:lang w:eastAsia="ru-RU"/>
        </w:rPr>
        <w:t>помещение и нежилого помещения в жилое помещение;</w:t>
      </w:r>
    </w:p>
    <w:p w:rsidR="007D6407" w:rsidRDefault="00F22BB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порядку признания помещений жилыми помещениями, жилых помещений непригодными для проживания, многоквартирного дома </w:t>
      </w:r>
      <w:r w:rsidRPr="00F7178D">
        <w:rPr>
          <w:rFonts w:ascii="Times New Roman" w:hAnsi="Times New Roman"/>
          <w:sz w:val="28"/>
          <w:szCs w:val="28"/>
          <w:lang w:eastAsia="ru-RU"/>
        </w:rPr>
        <w:t>аварийным</w:t>
      </w:r>
      <w:r w:rsidR="007D6407" w:rsidRPr="00F7178D">
        <w:rPr>
          <w:rFonts w:ascii="Times New Roman" w:hAnsi="Times New Roman"/>
          <w:sz w:val="28"/>
          <w:szCs w:val="28"/>
          <w:lang w:eastAsia="ru-RU"/>
        </w:rPr>
        <w:t xml:space="preserve"> и подлежащим сносу или реконструкции в соответствии с </w:t>
      </w:r>
      <w:r w:rsidR="00A56B80" w:rsidRPr="00F7178D">
        <w:rPr>
          <w:rFonts w:ascii="Times New Roman" w:hAnsi="Times New Roman"/>
          <w:sz w:val="28"/>
          <w:szCs w:val="28"/>
          <w:lang w:eastAsia="ru-RU"/>
        </w:rPr>
        <w:t xml:space="preserve">постановлением </w:t>
      </w:r>
      <w:r w:rsidR="007D6407" w:rsidRPr="00F7178D">
        <w:rPr>
          <w:rFonts w:ascii="Times New Roman" w:hAnsi="Times New Roman"/>
          <w:sz w:val="28"/>
          <w:szCs w:val="28"/>
          <w:lang w:eastAsia="ru-RU"/>
        </w:rPr>
        <w:t>Правительства Российской Федерации от 28 января 2006 года № 47</w:t>
      </w:r>
      <w:r w:rsidR="007D6407">
        <w:rPr>
          <w:rFonts w:ascii="Times New Roman" w:hAnsi="Times New Roman"/>
          <w:sz w:val="28"/>
          <w:szCs w:val="28"/>
          <w:lang w:eastAsia="ru-RU"/>
        </w:rPr>
        <w:t xml:space="preserve"> «Об утверждении Положения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реконструкции»;</w:t>
      </w:r>
      <w:proofErr w:type="gramEnd"/>
    </w:p>
    <w:p w:rsidR="007D6407" w:rsidRDefault="007D6407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учету жилищного фонда;</w:t>
      </w:r>
    </w:p>
    <w:p w:rsidR="00D47AE4" w:rsidRDefault="007D6407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порядку </w:t>
      </w:r>
      <w:r w:rsidR="00D47AE4">
        <w:rPr>
          <w:rFonts w:ascii="Times New Roman" w:hAnsi="Times New Roman"/>
          <w:sz w:val="28"/>
          <w:szCs w:val="28"/>
          <w:lang w:eastAsia="ru-RU"/>
        </w:rPr>
        <w:t>переустройства и перепланировки жилых помещений;</w:t>
      </w:r>
    </w:p>
    <w:p w:rsidR="00964301" w:rsidRDefault="00D47AE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определению состава, содержанию и использованию общего имущества собственников помещений в многоквартирном доме;</w:t>
      </w:r>
    </w:p>
    <w:p w:rsidR="00D47AE4" w:rsidRDefault="00D47AE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управлению многоквартирными домами;</w:t>
      </w:r>
    </w:p>
    <w:p w:rsidR="00D47AE4" w:rsidRDefault="00D47AE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установлению размера платы за содержание и ремонт жилого помещения;</w:t>
      </w:r>
    </w:p>
    <w:p w:rsidR="00D47AE4" w:rsidRDefault="00D47AE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раскрытию информации в соответствии с утвержденным Правительством Российской Федерации стандартом раскрытия информации организациями, осуществляющими деятельность в сфере управления многоквартирными домами;</w:t>
      </w:r>
    </w:p>
    <w:p w:rsidR="00D47AE4" w:rsidRDefault="00D47AE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созданию и деятельности товарищества собственников жилья либо жилищного, жилищно-строительного или иного специализированного потребительского кооператива, соблюдению прав и обязанностей их членов;</w:t>
      </w:r>
    </w:p>
    <w:p w:rsidR="00D47AE4" w:rsidRDefault="00D47AE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предоставлению коммунальных услуг собственникам и пользователям помещений в многоквартирных домах и жилых домах;</w:t>
      </w:r>
    </w:p>
    <w:p w:rsidR="00D47AE4" w:rsidRDefault="00D47AE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созданию и деятельности советов многоквартирных домов;</w:t>
      </w:r>
    </w:p>
    <w:p w:rsidR="00D47AE4" w:rsidRDefault="00D47AE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определение размера и внесению платы за коммунальные услуги;</w:t>
      </w:r>
    </w:p>
    <w:p w:rsidR="00D47AE4" w:rsidRDefault="00D47AE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обеспечению энергетической эффективности многоквартирных домов и жилых домов, их оснащению приборами учета используемых энергетических ресурсов и эксплуатации таких приборов;</w:t>
      </w:r>
    </w:p>
    <w:p w:rsidR="00A56B80" w:rsidRPr="00A56B80" w:rsidRDefault="00A56B80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A56B80">
        <w:rPr>
          <w:rFonts w:ascii="Times New Roman" w:hAnsi="Times New Roman"/>
          <w:sz w:val="28"/>
          <w:szCs w:val="28"/>
          <w:lang w:eastAsia="ru-RU"/>
        </w:rPr>
        <w:t>деятельности специализированных некоммерческих организаций, направленной на обеспечение проведения капитального ремонта общего имущества в многоквартирных домах;</w:t>
      </w:r>
    </w:p>
    <w:p w:rsidR="005F439F" w:rsidRDefault="00DC1763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порядку и условиям заключения договоров управления многоквартирными домами и иных договоров, обеспечивающих управление многоквартирным домом, в том числе содержание и ремонт общего имущества в многоквартирном доме, договоров, содержащих условия предоставления коммунальных услуг, договоров об использовании общего имущества собственников помещений в многоквартирном</w:t>
      </w:r>
      <w:r w:rsidR="005F439F">
        <w:rPr>
          <w:rFonts w:ascii="Times New Roman" w:hAnsi="Times New Roman"/>
          <w:sz w:val="28"/>
          <w:szCs w:val="28"/>
          <w:lang w:eastAsia="ru-RU"/>
        </w:rPr>
        <w:t xml:space="preserve"> доме;</w:t>
      </w:r>
    </w:p>
    <w:p w:rsidR="00A56B80" w:rsidRPr="00A56B80" w:rsidRDefault="00A56B80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A56B80">
        <w:rPr>
          <w:rFonts w:ascii="Times New Roman" w:hAnsi="Times New Roman"/>
          <w:sz w:val="28"/>
          <w:szCs w:val="28"/>
          <w:lang w:eastAsia="ru-RU"/>
        </w:rPr>
        <w:t>формированию фондов капитального ремонта;</w:t>
      </w:r>
    </w:p>
    <w:p w:rsidR="00AC7060" w:rsidRDefault="005F439F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2601A7">
        <w:rPr>
          <w:rFonts w:ascii="Times New Roman" w:hAnsi="Times New Roman"/>
          <w:sz w:val="28"/>
          <w:szCs w:val="28"/>
          <w:lang w:eastAsia="ru-RU"/>
        </w:rPr>
        <w:t xml:space="preserve">выполнению лицами, осуществляющими управление многоквартирными домами (в том числе управляющими организациями, товариществами собственников жилья, жилищными, жилищно-строительными и иными специализированными потребительскими кооперативами, осуществляющими управление многоквартирными домами, а также юридическими лицами </w:t>
      </w:r>
      <w:r w:rsidR="00AC7060" w:rsidRPr="002601A7">
        <w:rPr>
          <w:rFonts w:ascii="Times New Roman" w:hAnsi="Times New Roman"/>
          <w:sz w:val="28"/>
          <w:szCs w:val="28"/>
          <w:lang w:eastAsia="ru-RU"/>
        </w:rPr>
        <w:t xml:space="preserve">и индивидуальными предпринимателями, осуществляющими деятельность по выполнению услуг по содержанию и (или) работ по ремонту общего имущества в многоквартирном </w:t>
      </w:r>
      <w:r w:rsidR="00AC7060" w:rsidRPr="00F7178D">
        <w:rPr>
          <w:rFonts w:ascii="Times New Roman" w:hAnsi="Times New Roman"/>
          <w:sz w:val="28"/>
          <w:szCs w:val="28"/>
          <w:lang w:eastAsia="ru-RU"/>
        </w:rPr>
        <w:t>доме, при непосредственном управлении многоквартирном домом собственниками помещений в таком доме), услуг</w:t>
      </w:r>
      <w:proofErr w:type="gramEnd"/>
      <w:r w:rsidR="00AC7060" w:rsidRPr="00F7178D">
        <w:rPr>
          <w:rFonts w:ascii="Times New Roman" w:hAnsi="Times New Roman"/>
          <w:sz w:val="28"/>
          <w:szCs w:val="28"/>
          <w:lang w:eastAsia="ru-RU"/>
        </w:rPr>
        <w:t xml:space="preserve"> и работ по содержанию </w:t>
      </w:r>
      <w:r w:rsidR="00F42CF2" w:rsidRPr="00F7178D">
        <w:rPr>
          <w:rFonts w:ascii="Times New Roman" w:hAnsi="Times New Roman"/>
          <w:sz w:val="28"/>
          <w:szCs w:val="28"/>
          <w:lang w:eastAsia="ru-RU"/>
        </w:rPr>
        <w:t>и</w:t>
      </w:r>
      <w:r w:rsidR="00AC7060" w:rsidRPr="002601A7">
        <w:rPr>
          <w:rFonts w:ascii="Times New Roman" w:hAnsi="Times New Roman"/>
          <w:sz w:val="28"/>
          <w:szCs w:val="28"/>
          <w:lang w:eastAsia="ru-RU"/>
        </w:rPr>
        <w:t xml:space="preserve"> ремонту общего имущества в многоквартирном доме в соответствии с требованиями законо</w:t>
      </w:r>
      <w:r w:rsidR="00D36CB2" w:rsidRPr="002601A7">
        <w:rPr>
          <w:rFonts w:ascii="Times New Roman" w:hAnsi="Times New Roman"/>
          <w:sz w:val="28"/>
          <w:szCs w:val="28"/>
          <w:lang w:eastAsia="ru-RU"/>
        </w:rPr>
        <w:t>дательства Российской Федерации;</w:t>
      </w:r>
    </w:p>
    <w:p w:rsidR="001558AB" w:rsidRPr="009D1F67" w:rsidRDefault="001558A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1558AB">
        <w:rPr>
          <w:rFonts w:ascii="Times New Roman" w:eastAsia="Times New Roman" w:hAnsi="Times New Roman"/>
          <w:sz w:val="28"/>
          <w:szCs w:val="28"/>
          <w:lang w:eastAsia="ru-RU"/>
        </w:rPr>
        <w:t>други</w:t>
      </w:r>
      <w:r w:rsidR="00B5664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558AB">
        <w:rPr>
          <w:rFonts w:ascii="Times New Roman" w:eastAsia="Times New Roman" w:hAnsi="Times New Roman"/>
          <w:sz w:val="28"/>
          <w:szCs w:val="28"/>
          <w:lang w:eastAsia="ru-RU"/>
        </w:rPr>
        <w:t xml:space="preserve"> обязательны</w:t>
      </w:r>
      <w:r w:rsidR="00B5664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1558AB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</w:t>
      </w:r>
      <w:r w:rsidR="00B56643">
        <w:rPr>
          <w:rFonts w:ascii="Times New Roman" w:eastAsia="Times New Roman" w:hAnsi="Times New Roman"/>
          <w:sz w:val="28"/>
          <w:szCs w:val="28"/>
          <w:lang w:eastAsia="ru-RU"/>
        </w:rPr>
        <w:t>ям</w:t>
      </w:r>
      <w:r w:rsidRPr="001558AB">
        <w:rPr>
          <w:rFonts w:ascii="Times New Roman" w:eastAsia="Times New Roman" w:hAnsi="Times New Roman"/>
          <w:sz w:val="28"/>
          <w:szCs w:val="28"/>
          <w:lang w:eastAsia="ru-RU"/>
        </w:rPr>
        <w:t xml:space="preserve"> к использованию и сохранности жилищного фонда независимо от его форм собственности, установленных </w:t>
      </w:r>
      <w:r w:rsidRPr="001558AB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жилищным законодательством и законодательством об энергосбережении и о повышении энергетической эффективности.</w:t>
      </w:r>
    </w:p>
    <w:p w:rsidR="002A4BC8" w:rsidRPr="001558AB" w:rsidRDefault="008047FA" w:rsidP="000E24D7">
      <w:pPr>
        <w:autoSpaceDE w:val="0"/>
        <w:autoSpaceDN w:val="0"/>
        <w:adjustRightInd w:val="0"/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BF7FE4" w:rsidRPr="00F8360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6C3F7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2A4BC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Проведение проверок соблюдения требований </w:t>
      </w:r>
      <w:r w:rsidR="00A53F80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2A4BC8">
        <w:rPr>
          <w:rFonts w:ascii="Times New Roman" w:eastAsia="Times New Roman" w:hAnsi="Times New Roman"/>
          <w:sz w:val="28"/>
          <w:szCs w:val="28"/>
          <w:lang w:eastAsia="ru-RU"/>
        </w:rPr>
        <w:t xml:space="preserve">раскрытию информации в соответствии с утвержденным Правительством Российской Федерации стандартом раскрытия информации организациями, </w:t>
      </w:r>
      <w:r w:rsidR="002A4BC8" w:rsidRPr="00F7178D">
        <w:rPr>
          <w:rFonts w:ascii="Times New Roman" w:eastAsia="Times New Roman" w:hAnsi="Times New Roman"/>
          <w:sz w:val="28"/>
          <w:szCs w:val="28"/>
          <w:lang w:eastAsia="ru-RU"/>
        </w:rPr>
        <w:t>осуществляющими деятельность в сфере управления многоквартирными домами</w:t>
      </w:r>
      <w:r w:rsidR="00B11C8F" w:rsidRPr="00F7178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A4BC8" w:rsidRPr="00F7178D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в соответствии с Административным регламентом</w:t>
      </w:r>
      <w:r w:rsidR="0070727A" w:rsidRPr="00F717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F159A" w:rsidRPr="00F7178D">
        <w:rPr>
          <w:rFonts w:ascii="Times New Roman" w:eastAsia="Times New Roman" w:hAnsi="Times New Roman"/>
          <w:sz w:val="28"/>
          <w:szCs w:val="28"/>
          <w:lang w:eastAsia="ru-RU"/>
        </w:rPr>
        <w:t>исполнения</w:t>
      </w:r>
      <w:r w:rsidR="00EF159A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Службой жилищного и строительного надзора Ханты-Мансийского автономного округа – Югры государственной функции по осуществлению государственного жилищного надзора за соблюдением стандарта раскрытия информации организациями, осуществляющими деятельность в сфере управления многоквартирными</w:t>
      </w:r>
      <w:proofErr w:type="gramEnd"/>
      <w:r w:rsidR="00EF159A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домами, утвержденным при</w:t>
      </w:r>
      <w:r w:rsidR="00DA1D10">
        <w:rPr>
          <w:rFonts w:ascii="Times New Roman" w:eastAsia="Times New Roman" w:hAnsi="Times New Roman"/>
          <w:sz w:val="28"/>
          <w:szCs w:val="28"/>
          <w:lang w:eastAsia="ru-RU"/>
        </w:rPr>
        <w:t>казом Жилстройнадзора Югры от 25</w:t>
      </w:r>
      <w:r w:rsidR="00F42CF2">
        <w:rPr>
          <w:rFonts w:ascii="Times New Roman" w:eastAsia="Times New Roman" w:hAnsi="Times New Roman"/>
          <w:sz w:val="28"/>
          <w:szCs w:val="28"/>
          <w:lang w:eastAsia="ru-RU"/>
        </w:rPr>
        <w:t xml:space="preserve"> марта 2014 года</w:t>
      </w:r>
      <w:r w:rsidR="00F42CF2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EF159A">
        <w:rPr>
          <w:rFonts w:ascii="Times New Roman" w:eastAsia="Times New Roman" w:hAnsi="Times New Roman"/>
          <w:sz w:val="28"/>
          <w:szCs w:val="28"/>
          <w:lang w:eastAsia="ru-RU"/>
        </w:rPr>
        <w:t>№ 1-нп</w:t>
      </w:r>
      <w:r w:rsidR="00A010B8" w:rsidRPr="00A010B8">
        <w:rPr>
          <w:rFonts w:ascii="Times New Roman" w:hAnsi="Times New Roman"/>
          <w:sz w:val="28"/>
          <w:szCs w:val="28"/>
        </w:rPr>
        <w:t>.</w:t>
      </w:r>
    </w:p>
    <w:p w:rsidR="00CE3409" w:rsidRPr="0009212D" w:rsidRDefault="008711FF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отношении управляющих организаций, осуществляющих свою деятельность на основании лицензии на осуществление предпринимательской деятельности по управлению многоквартирными домами</w:t>
      </w:r>
      <w:r w:rsidR="0032768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осуществляется лицензионный контроль в соответствии с</w:t>
      </w:r>
      <w:r w:rsidR="00DB7E13">
        <w:rPr>
          <w:rFonts w:ascii="Times New Roman" w:hAnsi="Times New Roman"/>
          <w:sz w:val="28"/>
          <w:szCs w:val="28"/>
        </w:rPr>
        <w:t xml:space="preserve"> А</w:t>
      </w:r>
      <w:r>
        <w:rPr>
          <w:rFonts w:ascii="Times New Roman" w:hAnsi="Times New Roman"/>
          <w:sz w:val="28"/>
          <w:szCs w:val="28"/>
        </w:rPr>
        <w:t xml:space="preserve">дминистративным регламентом исполнения государственной функции по осуществлению </w:t>
      </w:r>
      <w:r w:rsidR="00EF159A">
        <w:rPr>
          <w:rFonts w:ascii="Times New Roman" w:hAnsi="Times New Roman"/>
          <w:sz w:val="28"/>
          <w:szCs w:val="28"/>
        </w:rPr>
        <w:t>государственного контроля за соблюдением лицензиатами лицензионных требований при осуществлении предпринимательской деятельности по управлению многоквартирными домами, утвержденным приказом Жилстройнадзора Югры</w:t>
      </w:r>
      <w:r w:rsidR="00F7178D">
        <w:rPr>
          <w:rFonts w:ascii="Times New Roman" w:hAnsi="Times New Roman"/>
          <w:sz w:val="28"/>
          <w:szCs w:val="28"/>
        </w:rPr>
        <w:t xml:space="preserve"> от 25 декабря 2014 года № 4-нп</w:t>
      </w:r>
      <w:r w:rsidR="00DB7E13">
        <w:rPr>
          <w:rFonts w:ascii="Times New Roman" w:hAnsi="Times New Roman"/>
          <w:sz w:val="28"/>
          <w:szCs w:val="28"/>
        </w:rPr>
        <w:t>.</w:t>
      </w:r>
      <w:proofErr w:type="gramEnd"/>
    </w:p>
    <w:p w:rsidR="00BD4EE3" w:rsidRPr="00CE3409" w:rsidRDefault="00BD4EE3" w:rsidP="000E24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68F7" w:rsidRPr="004668F7" w:rsidRDefault="00CE3409" w:rsidP="000E24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B1E61">
        <w:rPr>
          <w:rFonts w:ascii="Times New Roman" w:eastAsia="Times New Roman" w:hAnsi="Times New Roman"/>
          <w:sz w:val="28"/>
          <w:szCs w:val="28"/>
          <w:lang w:eastAsia="ru-RU"/>
        </w:rPr>
        <w:t>Права и обязанно</w:t>
      </w:r>
      <w:r w:rsidR="003127BB">
        <w:rPr>
          <w:rFonts w:ascii="Times New Roman" w:eastAsia="Times New Roman" w:hAnsi="Times New Roman"/>
          <w:sz w:val="28"/>
          <w:szCs w:val="28"/>
          <w:lang w:eastAsia="ru-RU"/>
        </w:rPr>
        <w:t xml:space="preserve">сти </w:t>
      </w:r>
      <w:r w:rsidR="004668F7" w:rsidRPr="004668F7">
        <w:rPr>
          <w:rFonts w:ascii="Times New Roman" w:eastAsia="Times New Roman" w:hAnsi="Times New Roman"/>
          <w:sz w:val="28"/>
          <w:szCs w:val="28"/>
          <w:lang w:eastAsia="ru-RU"/>
        </w:rPr>
        <w:t>должностных лиц при осуществлении  регионального государственного жилищного надзора</w:t>
      </w:r>
    </w:p>
    <w:p w:rsidR="00CE3409" w:rsidRPr="00CE3409" w:rsidRDefault="00CE3409" w:rsidP="000E24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90059" w:rsidRDefault="008047FA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E3409" w:rsidRPr="001B1E61">
        <w:rPr>
          <w:rFonts w:ascii="Times New Roman" w:hAnsi="Times New Roman"/>
          <w:sz w:val="28"/>
          <w:szCs w:val="28"/>
        </w:rPr>
        <w:t>.</w:t>
      </w:r>
      <w:r w:rsidR="00CE3409">
        <w:rPr>
          <w:rFonts w:ascii="Times New Roman" w:hAnsi="Times New Roman"/>
          <w:sz w:val="28"/>
          <w:szCs w:val="28"/>
        </w:rPr>
        <w:t> </w:t>
      </w:r>
      <w:r w:rsidR="006B2406" w:rsidRPr="00E07C10">
        <w:rPr>
          <w:rFonts w:ascii="Times New Roman" w:hAnsi="Times New Roman"/>
          <w:sz w:val="28"/>
          <w:szCs w:val="28"/>
        </w:rPr>
        <w:t>Г</w:t>
      </w:r>
      <w:r w:rsidR="006C1E83" w:rsidRPr="00E07C10">
        <w:rPr>
          <w:rFonts w:ascii="Times New Roman" w:hAnsi="Times New Roman"/>
          <w:sz w:val="28"/>
          <w:szCs w:val="28"/>
        </w:rPr>
        <w:t xml:space="preserve">осударственные жилищные </w:t>
      </w:r>
      <w:r w:rsidR="00490059">
        <w:rPr>
          <w:rFonts w:ascii="Times New Roman" w:hAnsi="Times New Roman"/>
          <w:sz w:val="28"/>
          <w:szCs w:val="28"/>
        </w:rPr>
        <w:t>инспекторы вправе:</w:t>
      </w:r>
    </w:p>
    <w:p w:rsidR="00490059" w:rsidRDefault="0072428A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1B1E61">
        <w:rPr>
          <w:rFonts w:ascii="Times New Roman" w:hAnsi="Times New Roman"/>
          <w:sz w:val="28"/>
          <w:szCs w:val="28"/>
        </w:rPr>
        <w:t>проводить</w:t>
      </w:r>
      <w:r w:rsidR="00EF24BA" w:rsidRPr="001B1E61">
        <w:rPr>
          <w:rFonts w:ascii="Times New Roman" w:hAnsi="Times New Roman"/>
          <w:sz w:val="28"/>
          <w:szCs w:val="28"/>
        </w:rPr>
        <w:t xml:space="preserve"> проверки плановые</w:t>
      </w:r>
      <w:r w:rsidR="00280DF6" w:rsidRPr="001B1E61">
        <w:rPr>
          <w:rFonts w:ascii="Times New Roman" w:hAnsi="Times New Roman"/>
          <w:sz w:val="28"/>
          <w:szCs w:val="28"/>
        </w:rPr>
        <w:t xml:space="preserve"> (документарные, выездные) и</w:t>
      </w:r>
      <w:r w:rsidR="00EF24BA" w:rsidRPr="001B1E61">
        <w:rPr>
          <w:rFonts w:ascii="Times New Roman" w:hAnsi="Times New Roman"/>
          <w:sz w:val="28"/>
          <w:szCs w:val="28"/>
        </w:rPr>
        <w:t xml:space="preserve"> внеплан</w:t>
      </w:r>
      <w:r w:rsidR="00490059">
        <w:rPr>
          <w:rFonts w:ascii="Times New Roman" w:hAnsi="Times New Roman"/>
          <w:sz w:val="28"/>
          <w:szCs w:val="28"/>
        </w:rPr>
        <w:t>овые (документарные, выездные)</w:t>
      </w:r>
      <w:r w:rsidR="00CA7AC2">
        <w:rPr>
          <w:rFonts w:ascii="Times New Roman" w:hAnsi="Times New Roman"/>
          <w:sz w:val="28"/>
          <w:szCs w:val="28"/>
        </w:rPr>
        <w:t xml:space="preserve"> с учетом положений </w:t>
      </w:r>
      <w:r w:rsidR="00CA7AC2" w:rsidRPr="00F7178D">
        <w:rPr>
          <w:rFonts w:ascii="Times New Roman" w:hAnsi="Times New Roman"/>
          <w:sz w:val="28"/>
          <w:szCs w:val="28"/>
        </w:rPr>
        <w:t>Федерального закона № 294-ФЗ</w:t>
      </w:r>
      <w:r w:rsidR="00490059" w:rsidRPr="00F7178D">
        <w:rPr>
          <w:rFonts w:ascii="Times New Roman" w:hAnsi="Times New Roman"/>
          <w:sz w:val="28"/>
          <w:szCs w:val="28"/>
        </w:rPr>
        <w:t>;</w:t>
      </w:r>
    </w:p>
    <w:p w:rsidR="00AC74B9" w:rsidRPr="00DC74E1" w:rsidRDefault="00AC74B9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8B51D7">
        <w:rPr>
          <w:rFonts w:ascii="Times New Roman" w:hAnsi="Times New Roman"/>
          <w:sz w:val="28"/>
          <w:szCs w:val="28"/>
        </w:rPr>
        <w:t>привлекать по решению руководителя Жилстройнадзора Югры к участию в проведении проверок экспертов и экспертные организации, которые аккредитованы в соответствии с законодательством Российской Федерации об аккредитации в национальной системе аккредитации, для проведения необходимых исследований (включая научные исследования), испытаний, экспертиз, анализа и оценки;</w:t>
      </w:r>
    </w:p>
    <w:p w:rsidR="00AC74B9" w:rsidRDefault="00AC74B9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8B51D7">
        <w:rPr>
          <w:rFonts w:ascii="Times New Roman" w:hAnsi="Times New Roman"/>
          <w:sz w:val="28"/>
          <w:szCs w:val="28"/>
        </w:rPr>
        <w:t>изучать и анализировать информацию, размещенную на официальных сайтах субъектов проверки, в сети Интернет;</w:t>
      </w:r>
    </w:p>
    <w:p w:rsidR="00641E10" w:rsidRPr="008B51D7" w:rsidRDefault="00641E10" w:rsidP="000E24D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запрашивать и получать на основании мотивированных письменных запросов от органов государственной власти, </w:t>
      </w:r>
      <w:r w:rsidR="00A318FA" w:rsidRPr="008B51D7">
        <w:rPr>
          <w:rFonts w:ascii="Times New Roman" w:hAnsi="Times New Roman"/>
          <w:sz w:val="28"/>
          <w:szCs w:val="28"/>
        </w:rPr>
        <w:t>органов местного самоуправления,</w:t>
      </w:r>
      <w:r w:rsidR="0070727A" w:rsidRPr="008B51D7">
        <w:rPr>
          <w:rFonts w:ascii="Times New Roman" w:hAnsi="Times New Roman"/>
          <w:sz w:val="28"/>
          <w:szCs w:val="28"/>
        </w:rPr>
        <w:t xml:space="preserve"> </w:t>
      </w:r>
      <w:r w:rsidRPr="008B51D7">
        <w:rPr>
          <w:rFonts w:ascii="Times New Roman" w:hAnsi="Times New Roman"/>
          <w:sz w:val="28"/>
          <w:szCs w:val="28"/>
        </w:rPr>
        <w:t>юридических лиц, индивидуальных предпринимателей</w:t>
      </w:r>
      <w:r>
        <w:rPr>
          <w:rFonts w:ascii="Times New Roman" w:hAnsi="Times New Roman"/>
          <w:sz w:val="28"/>
          <w:szCs w:val="28"/>
        </w:rPr>
        <w:t xml:space="preserve"> и граждан информацию и документы, необходимые для проведения проверки</w:t>
      </w:r>
      <w:r w:rsidR="0070727A">
        <w:rPr>
          <w:rFonts w:ascii="Times New Roman" w:hAnsi="Times New Roman"/>
          <w:sz w:val="28"/>
          <w:szCs w:val="28"/>
        </w:rPr>
        <w:t xml:space="preserve"> </w:t>
      </w:r>
      <w:r w:rsidR="00A318FA" w:rsidRPr="008B51D7">
        <w:rPr>
          <w:rFonts w:ascii="Times New Roman" w:hAnsi="Times New Roman"/>
          <w:sz w:val="28"/>
          <w:szCs w:val="28"/>
          <w:lang w:eastAsia="ru-RU"/>
        </w:rPr>
        <w:t>соблюдения обязательных требований</w:t>
      </w:r>
      <w:r w:rsidRPr="008B51D7">
        <w:rPr>
          <w:rFonts w:ascii="Times New Roman" w:hAnsi="Times New Roman"/>
          <w:sz w:val="28"/>
          <w:szCs w:val="28"/>
        </w:rPr>
        <w:t>;</w:t>
      </w:r>
      <w:r w:rsidR="0070727A" w:rsidRPr="008B51D7">
        <w:rPr>
          <w:rFonts w:ascii="Times New Roman" w:hAnsi="Times New Roman"/>
          <w:sz w:val="28"/>
          <w:szCs w:val="28"/>
        </w:rPr>
        <w:t xml:space="preserve"> </w:t>
      </w:r>
    </w:p>
    <w:p w:rsidR="00AC74B9" w:rsidRDefault="00AC74B9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8B51D7">
        <w:rPr>
          <w:rFonts w:ascii="Times New Roman" w:hAnsi="Times New Roman"/>
          <w:sz w:val="28"/>
          <w:szCs w:val="28"/>
        </w:rPr>
        <w:lastRenderedPageBreak/>
        <w:t>беспрепятственно по предъявлении служебного удостоверения и копии приказа руководителя Жилстройнадзора Югры о назначении проверки посещать территорию и расположенные на ней многоквартирные дома, наемные дома социального использования, помещения общего пользования в многоквартирных домах;</w:t>
      </w:r>
      <w:proofErr w:type="gramEnd"/>
      <w:r w:rsidR="0070727A" w:rsidRPr="008B51D7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B51D7">
        <w:rPr>
          <w:rFonts w:ascii="Times New Roman" w:hAnsi="Times New Roman"/>
          <w:sz w:val="28"/>
          <w:szCs w:val="28"/>
        </w:rPr>
        <w:t>с согласия собственников помещений в многоквартирном доме посещать жилые помещения и проводить их обследования, проводить исследования, испытания, расследования, экспертизы и другие мероприятия по контролю,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 и другие мероприятия в соответствии с пунктом 2 части 5</w:t>
      </w:r>
      <w:proofErr w:type="gramEnd"/>
      <w:r w:rsidRPr="008B51D7">
        <w:rPr>
          <w:rFonts w:ascii="Times New Roman" w:hAnsi="Times New Roman"/>
          <w:sz w:val="28"/>
          <w:szCs w:val="28"/>
        </w:rPr>
        <w:t xml:space="preserve"> статьи 20 Жилищного кодекса Российской Федерации;</w:t>
      </w:r>
    </w:p>
    <w:p w:rsidR="00641E10" w:rsidRDefault="00641E10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составлять акты проверки о выявленных нарушениях обязательных требований, об их характере и о лицах, допустивших указанные нарушения;</w:t>
      </w:r>
    </w:p>
    <w:p w:rsidR="00BB40CA" w:rsidRDefault="00BB40CA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8B51D7">
        <w:rPr>
          <w:rFonts w:ascii="Times New Roman" w:hAnsi="Times New Roman"/>
          <w:sz w:val="28"/>
          <w:szCs w:val="28"/>
        </w:rPr>
        <w:t xml:space="preserve">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</w:t>
      </w:r>
      <w:proofErr w:type="gramStart"/>
      <w:r w:rsidRPr="008B51D7">
        <w:rPr>
          <w:rFonts w:ascii="Times New Roman" w:hAnsi="Times New Roman"/>
          <w:sz w:val="28"/>
          <w:szCs w:val="28"/>
        </w:rPr>
        <w:t>направления такого предписания несоответствия устава товарищества собственников</w:t>
      </w:r>
      <w:proofErr w:type="gramEnd"/>
      <w:r w:rsidRPr="008B51D7">
        <w:rPr>
          <w:rFonts w:ascii="Times New Roman" w:hAnsi="Times New Roman"/>
          <w:sz w:val="28"/>
          <w:szCs w:val="28"/>
        </w:rPr>
        <w:t xml:space="preserve"> жилья, жилищного, жилищно-строительного или иного специализированного потребительского кооператива, внесенных в устав изменений обязательным требованиям;</w:t>
      </w:r>
      <w:r w:rsidR="0070727A">
        <w:rPr>
          <w:rFonts w:ascii="Times New Roman" w:hAnsi="Times New Roman"/>
          <w:sz w:val="28"/>
          <w:szCs w:val="28"/>
        </w:rPr>
        <w:t xml:space="preserve"> </w:t>
      </w:r>
    </w:p>
    <w:p w:rsidR="00BB40CA" w:rsidRDefault="00BB40CA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составлять протоколы об административных правонарушениях, связанных с нарушениями </w:t>
      </w:r>
      <w:r w:rsidRPr="000E5011">
        <w:rPr>
          <w:rFonts w:ascii="Times New Roman" w:hAnsi="Times New Roman"/>
          <w:sz w:val="28"/>
          <w:szCs w:val="28"/>
        </w:rPr>
        <w:t>обязательных требований</w:t>
      </w:r>
      <w:r w:rsidRPr="00E07C10">
        <w:rPr>
          <w:rFonts w:ascii="Times New Roman" w:hAnsi="Times New Roman"/>
          <w:sz w:val="28"/>
          <w:szCs w:val="28"/>
        </w:rPr>
        <w:t xml:space="preserve">, </w:t>
      </w:r>
      <w:r w:rsidRPr="008B51D7">
        <w:rPr>
          <w:rFonts w:ascii="Times New Roman" w:hAnsi="Times New Roman"/>
          <w:sz w:val="28"/>
          <w:szCs w:val="28"/>
        </w:rPr>
        <w:t>рассматривать дела об указанных административных правонарушениях и пр</w:t>
      </w:r>
      <w:r>
        <w:rPr>
          <w:rFonts w:ascii="Times New Roman" w:hAnsi="Times New Roman"/>
          <w:sz w:val="28"/>
          <w:szCs w:val="28"/>
        </w:rPr>
        <w:t>инимать меры по предотвращению таких нарушений;</w:t>
      </w:r>
      <w:r w:rsidR="0070727A">
        <w:rPr>
          <w:rFonts w:ascii="Times New Roman" w:hAnsi="Times New Roman"/>
          <w:sz w:val="28"/>
          <w:szCs w:val="28"/>
        </w:rPr>
        <w:t xml:space="preserve"> </w:t>
      </w:r>
    </w:p>
    <w:p w:rsidR="00F4345F" w:rsidRDefault="00641E10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направлять в уполномоченные органы материалы, связанные с нарушением обязательных требований</w:t>
      </w:r>
      <w:r w:rsidR="00FD6C7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для решения вопросов о </w:t>
      </w:r>
      <w:r w:rsidR="00F4345F">
        <w:rPr>
          <w:rFonts w:ascii="Times New Roman" w:hAnsi="Times New Roman"/>
          <w:sz w:val="28"/>
          <w:szCs w:val="28"/>
        </w:rPr>
        <w:t>возбуждении уголовных дел по признакам преступлений;</w:t>
      </w:r>
    </w:p>
    <w:p w:rsidR="00BB40CA" w:rsidRPr="00BB40CA" w:rsidRDefault="007A31D6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получать информацию, подтверждающую достоверность представленных субъектом проверки сведений и документов, в том числе с использованием информационно-телекоммуникационной сети Интернет в соответствии с законодательством Российской Федерации, регулирующим вопросы об</w:t>
      </w:r>
      <w:r w:rsidR="00AD69AD">
        <w:rPr>
          <w:rFonts w:ascii="Times New Roman" w:hAnsi="Times New Roman"/>
          <w:sz w:val="28"/>
          <w:szCs w:val="28"/>
        </w:rPr>
        <w:t>еспечения доступа к информации.</w:t>
      </w:r>
    </w:p>
    <w:p w:rsidR="00490059" w:rsidRDefault="00E26B75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6C1E83" w:rsidRPr="00254720">
        <w:rPr>
          <w:rFonts w:ascii="Times New Roman" w:hAnsi="Times New Roman"/>
          <w:sz w:val="28"/>
          <w:szCs w:val="28"/>
        </w:rPr>
        <w:t>.</w:t>
      </w:r>
      <w:r w:rsidR="00CE3409" w:rsidRPr="00254720">
        <w:rPr>
          <w:rFonts w:ascii="Times New Roman" w:hAnsi="Times New Roman"/>
          <w:sz w:val="28"/>
          <w:szCs w:val="28"/>
        </w:rPr>
        <w:t> Г</w:t>
      </w:r>
      <w:r w:rsidR="006C1E83" w:rsidRPr="00254720">
        <w:rPr>
          <w:rFonts w:ascii="Times New Roman" w:hAnsi="Times New Roman"/>
          <w:sz w:val="28"/>
          <w:szCs w:val="28"/>
        </w:rPr>
        <w:t>осударственные жилищные инспекторы обязаны:</w:t>
      </w:r>
    </w:p>
    <w:p w:rsidR="00490059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своевременно и в полной мере исполнять предоставленные в соответствии с законодательством Российской Федерации полномочия по предупреждению, выявлению и пресечению нар</w:t>
      </w:r>
      <w:r w:rsidR="00490059">
        <w:rPr>
          <w:rFonts w:ascii="Times New Roman" w:hAnsi="Times New Roman"/>
          <w:sz w:val="28"/>
          <w:szCs w:val="28"/>
        </w:rPr>
        <w:t>ушений обязательных требований;</w:t>
      </w:r>
    </w:p>
    <w:p w:rsidR="000B1C9E" w:rsidRDefault="000B1C9E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соблюдать законодательство Российской Федерации, права и законные интересы субъектов </w:t>
      </w:r>
      <w:r w:rsidR="00E94E75">
        <w:rPr>
          <w:rFonts w:ascii="Times New Roman" w:hAnsi="Times New Roman"/>
          <w:sz w:val="28"/>
          <w:szCs w:val="28"/>
        </w:rPr>
        <w:t>проверки;</w:t>
      </w:r>
    </w:p>
    <w:p w:rsidR="00E94E75" w:rsidRDefault="009F2079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проводить проверку на основании приказа руководителя, заместителя руководителя Жилстройнадзора Югр</w:t>
      </w:r>
      <w:proofErr w:type="gramStart"/>
      <w:r>
        <w:rPr>
          <w:rFonts w:ascii="Times New Roman" w:hAnsi="Times New Roman"/>
          <w:sz w:val="28"/>
          <w:szCs w:val="28"/>
        </w:rPr>
        <w:t>ы о её</w:t>
      </w:r>
      <w:proofErr w:type="gramEnd"/>
      <w:r>
        <w:rPr>
          <w:rFonts w:ascii="Times New Roman" w:hAnsi="Times New Roman"/>
          <w:sz w:val="28"/>
          <w:szCs w:val="28"/>
        </w:rPr>
        <w:t xml:space="preserve"> проведении в соответствии с её назначением;</w:t>
      </w:r>
    </w:p>
    <w:p w:rsidR="009F2079" w:rsidRPr="00FD6C71" w:rsidRDefault="009F2079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проводить проверку только во время исполнения служебных обязанностей, выездную проверку только при предъявлении служебных удостоверений, копии приказа руководителя, заместителя руководителя Жилстройнадзора Югры</w:t>
      </w:r>
      <w:r w:rsidR="0070727A">
        <w:rPr>
          <w:rFonts w:ascii="Times New Roman" w:hAnsi="Times New Roman"/>
          <w:sz w:val="28"/>
          <w:szCs w:val="28"/>
        </w:rPr>
        <w:t xml:space="preserve"> </w:t>
      </w:r>
      <w:r w:rsidR="00D37D49" w:rsidRPr="008B51D7">
        <w:rPr>
          <w:rFonts w:ascii="Times New Roman" w:hAnsi="Times New Roman"/>
          <w:sz w:val="28"/>
          <w:szCs w:val="28"/>
          <w:lang w:eastAsia="ru-RU"/>
        </w:rPr>
        <w:t xml:space="preserve">и в случае, предусмотренном </w:t>
      </w:r>
      <w:hyperlink r:id="rId29" w:history="1">
        <w:r w:rsidR="00D37D49" w:rsidRPr="008B51D7">
          <w:rPr>
            <w:rFonts w:ascii="Times New Roman" w:hAnsi="Times New Roman"/>
            <w:sz w:val="28"/>
            <w:szCs w:val="28"/>
            <w:lang w:eastAsia="ru-RU"/>
          </w:rPr>
          <w:t>частью 5 статьи 10</w:t>
        </w:r>
      </w:hyperlink>
      <w:r w:rsidR="00D37D49" w:rsidRPr="008B51D7">
        <w:rPr>
          <w:rFonts w:ascii="Times New Roman" w:hAnsi="Times New Roman"/>
          <w:sz w:val="28"/>
          <w:szCs w:val="28"/>
          <w:lang w:eastAsia="ru-RU"/>
        </w:rPr>
        <w:t xml:space="preserve">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копии документа о согласовании проведения проверки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proofErr w:type="gramEnd"/>
    </w:p>
    <w:p w:rsidR="009F2079" w:rsidRDefault="009F2079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препятствовать руководителю, иному должностному лицу или уполномоченному представителю субъекта проверки</w:t>
      </w:r>
      <w:r w:rsidR="00033DE4">
        <w:rPr>
          <w:rFonts w:ascii="Times New Roman" w:hAnsi="Times New Roman"/>
          <w:sz w:val="28"/>
          <w:szCs w:val="28"/>
        </w:rPr>
        <w:t xml:space="preserve"> присутствовать при</w:t>
      </w:r>
      <w:r w:rsidR="0070727A">
        <w:rPr>
          <w:rFonts w:ascii="Times New Roman" w:hAnsi="Times New Roman"/>
          <w:sz w:val="28"/>
          <w:szCs w:val="28"/>
        </w:rPr>
        <w:t xml:space="preserve"> </w:t>
      </w:r>
      <w:r w:rsidR="00033DE4">
        <w:rPr>
          <w:rFonts w:ascii="Times New Roman" w:hAnsi="Times New Roman"/>
          <w:sz w:val="28"/>
          <w:szCs w:val="28"/>
        </w:rPr>
        <w:t>проведении проверки и давать разъяснения по вопросам, относящимся к предмету проверки;</w:t>
      </w:r>
    </w:p>
    <w:p w:rsidR="00033DE4" w:rsidRDefault="00033DE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предоставлять руководителю, иному должностному лицу или уполномоченному представителю субъекта проверки, присутствующим при проведении проверки, информацию и документы, относящиеся к предмету проверки;</w:t>
      </w:r>
    </w:p>
    <w:p w:rsidR="00033DE4" w:rsidRDefault="00033DE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знакомить руководителя, иное должностное лицо </w:t>
      </w:r>
      <w:r w:rsidR="002A53DF">
        <w:rPr>
          <w:rFonts w:ascii="Times New Roman" w:hAnsi="Times New Roman"/>
          <w:sz w:val="28"/>
          <w:szCs w:val="28"/>
        </w:rPr>
        <w:t>или уполномоченного представителя субъекта проверки с результатами проверки;</w:t>
      </w:r>
    </w:p>
    <w:p w:rsidR="002A53DF" w:rsidRDefault="002A53DF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учитывать при определении мер, принимаемых по фактам выявленных нарушений, соответствие указанных мер тяжести нарушений, а также не допускать необоснованное ограничение прав и законных интересов граждан, в том числе и индивидуальных предпринимателей, юридических лиц;</w:t>
      </w:r>
    </w:p>
    <w:p w:rsidR="002A53DF" w:rsidRDefault="002A53DF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доказывать обоснованность своих действий при </w:t>
      </w:r>
      <w:r w:rsidR="00242E3D">
        <w:rPr>
          <w:rFonts w:ascii="Times New Roman" w:hAnsi="Times New Roman"/>
          <w:sz w:val="28"/>
          <w:szCs w:val="28"/>
        </w:rPr>
        <w:t>их обжаловании субъектом проверки в порядке, установленном законодательством Российской Федерации;</w:t>
      </w:r>
    </w:p>
    <w:p w:rsidR="00242E3D" w:rsidRDefault="00242E3D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соблюдать установленные сроки проведения проверки;</w:t>
      </w:r>
    </w:p>
    <w:p w:rsidR="00242E3D" w:rsidRDefault="00242E3D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требовать от субъектов проверки документы и иные сведения, представление которых не предусмотрено законодательством Российской Федерации;</w:t>
      </w:r>
    </w:p>
    <w:p w:rsidR="00242E3D" w:rsidRDefault="00242E3D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перед началом проведения выездной проверки по просьбе руководителя, иного должностного лица или уполномоченного представителя субъекта проверки ознакомить их с положениями настоящего Административного регламента в </w:t>
      </w:r>
      <w:proofErr w:type="gramStart"/>
      <w:r>
        <w:rPr>
          <w:rFonts w:ascii="Times New Roman" w:hAnsi="Times New Roman"/>
          <w:sz w:val="28"/>
          <w:szCs w:val="28"/>
        </w:rPr>
        <w:t>соответстви</w:t>
      </w:r>
      <w:r w:rsidR="00D37D49">
        <w:rPr>
          <w:rFonts w:ascii="Times New Roman" w:hAnsi="Times New Roman"/>
          <w:sz w:val="28"/>
          <w:szCs w:val="28"/>
        </w:rPr>
        <w:t>и</w:t>
      </w:r>
      <w:proofErr w:type="gramEnd"/>
      <w:r w:rsidR="00D37D49">
        <w:rPr>
          <w:rFonts w:ascii="Times New Roman" w:hAnsi="Times New Roman"/>
          <w:sz w:val="28"/>
          <w:szCs w:val="28"/>
        </w:rPr>
        <w:t xml:space="preserve"> с которым проводится проверка;</w:t>
      </w:r>
    </w:p>
    <w:p w:rsidR="00242E3D" w:rsidRDefault="00D37D49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D31D32">
        <w:rPr>
          <w:rFonts w:ascii="Times New Roman" w:hAnsi="Times New Roman"/>
          <w:sz w:val="28"/>
          <w:szCs w:val="28"/>
        </w:rPr>
        <w:t>ос</w:t>
      </w:r>
      <w:r>
        <w:rPr>
          <w:rFonts w:ascii="Times New Roman" w:hAnsi="Times New Roman"/>
          <w:sz w:val="28"/>
          <w:szCs w:val="28"/>
        </w:rPr>
        <w:t xml:space="preserve">уществлять </w:t>
      </w:r>
      <w:r w:rsidR="00242E3D">
        <w:rPr>
          <w:rFonts w:ascii="Times New Roman" w:hAnsi="Times New Roman"/>
          <w:sz w:val="28"/>
          <w:szCs w:val="28"/>
        </w:rPr>
        <w:t>запись о проведенной проверке в журнале учета проверок.</w:t>
      </w:r>
    </w:p>
    <w:p w:rsidR="00242E3D" w:rsidRDefault="00242E3D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Государственные жилищные инспекторы Жилстройнадзора Югры при осуществлении регионального государственного жилищного надзора соблюдают ограничения, установленные статьей 15 Федерального закона </w:t>
      </w:r>
      <w:r w:rsidR="002B3127">
        <w:rPr>
          <w:rFonts w:ascii="Times New Roman" w:hAnsi="Times New Roman"/>
          <w:sz w:val="28"/>
          <w:szCs w:val="28"/>
        </w:rPr>
        <w:lastRenderedPageBreak/>
        <w:t xml:space="preserve">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</w:t>
      </w:r>
      <w:r w:rsidR="00F7178D">
        <w:rPr>
          <w:rFonts w:ascii="Times New Roman" w:hAnsi="Times New Roman"/>
          <w:sz w:val="28"/>
          <w:szCs w:val="28"/>
        </w:rPr>
        <w:t>контроля.</w:t>
      </w:r>
    </w:p>
    <w:p w:rsidR="00D24D54" w:rsidRPr="007C3F29" w:rsidRDefault="00D24D54" w:rsidP="000E24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C3F29" w:rsidRDefault="004668F7" w:rsidP="000E24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Права </w:t>
      </w:r>
      <w:r w:rsidR="007441C1">
        <w:rPr>
          <w:rFonts w:ascii="Times New Roman" w:eastAsia="Times New Roman" w:hAnsi="Times New Roman"/>
          <w:sz w:val="28"/>
          <w:szCs w:val="28"/>
          <w:lang w:eastAsia="ru-RU"/>
        </w:rPr>
        <w:t>и обязанности лиц, в отношении которых осуществляются мероприятия по региональному государственному жилищному надзору</w:t>
      </w:r>
    </w:p>
    <w:p w:rsidR="007C3F29" w:rsidRPr="00F8360E" w:rsidRDefault="007C3F29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8D3178" w:rsidRDefault="00E26B75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720748" w:rsidRPr="00F8360E">
        <w:rPr>
          <w:rFonts w:ascii="Times New Roman" w:hAnsi="Times New Roman"/>
          <w:sz w:val="28"/>
          <w:szCs w:val="28"/>
        </w:rPr>
        <w:t>. </w:t>
      </w:r>
      <w:r w:rsidR="00F8360E" w:rsidRPr="00F8360E">
        <w:rPr>
          <w:rFonts w:ascii="Times New Roman" w:hAnsi="Times New Roman"/>
          <w:sz w:val="28"/>
          <w:szCs w:val="28"/>
        </w:rPr>
        <w:t>Р</w:t>
      </w:r>
      <w:r w:rsidR="00276E3F" w:rsidRPr="00F8360E">
        <w:rPr>
          <w:rFonts w:ascii="Times New Roman" w:hAnsi="Times New Roman"/>
          <w:sz w:val="28"/>
          <w:szCs w:val="28"/>
        </w:rPr>
        <w:t>уководители, иные должностные лица</w:t>
      </w:r>
      <w:r w:rsidR="006C1E83" w:rsidRPr="00F8360E">
        <w:rPr>
          <w:rFonts w:ascii="Times New Roman" w:hAnsi="Times New Roman"/>
          <w:sz w:val="28"/>
          <w:szCs w:val="28"/>
        </w:rPr>
        <w:t xml:space="preserve"> и</w:t>
      </w:r>
      <w:r w:rsidR="00276E3F" w:rsidRPr="00F8360E">
        <w:rPr>
          <w:rFonts w:ascii="Times New Roman" w:hAnsi="Times New Roman"/>
          <w:sz w:val="28"/>
          <w:szCs w:val="28"/>
        </w:rPr>
        <w:t>ли уполномоченные представители</w:t>
      </w:r>
      <w:r w:rsidR="0070727A">
        <w:rPr>
          <w:rFonts w:ascii="Times New Roman" w:hAnsi="Times New Roman"/>
          <w:sz w:val="28"/>
          <w:szCs w:val="28"/>
        </w:rPr>
        <w:t xml:space="preserve"> </w:t>
      </w:r>
      <w:r w:rsidR="00EA7975" w:rsidRPr="00F8360E">
        <w:rPr>
          <w:rFonts w:ascii="Times New Roman" w:hAnsi="Times New Roman"/>
          <w:sz w:val="28"/>
          <w:szCs w:val="28"/>
        </w:rPr>
        <w:t>организаци</w:t>
      </w:r>
      <w:r w:rsidR="00D24D54">
        <w:rPr>
          <w:rFonts w:ascii="Times New Roman" w:hAnsi="Times New Roman"/>
          <w:sz w:val="28"/>
          <w:szCs w:val="28"/>
        </w:rPr>
        <w:t>и субъектов проверки</w:t>
      </w:r>
      <w:r w:rsidR="006C1E83" w:rsidRPr="00F8360E">
        <w:rPr>
          <w:rFonts w:ascii="Times New Roman" w:hAnsi="Times New Roman"/>
          <w:sz w:val="28"/>
          <w:szCs w:val="28"/>
        </w:rPr>
        <w:t xml:space="preserve"> имеют право:</w:t>
      </w:r>
    </w:p>
    <w:p w:rsidR="008D3178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непосредственно присутствовать при проведении проверки, давать объяснения по вопросам, о</w:t>
      </w:r>
      <w:r w:rsidR="008D3178">
        <w:rPr>
          <w:rFonts w:ascii="Times New Roman" w:hAnsi="Times New Roman"/>
          <w:sz w:val="28"/>
          <w:szCs w:val="28"/>
        </w:rPr>
        <w:t>тносящимся к предмету проверки;</w:t>
      </w:r>
    </w:p>
    <w:p w:rsidR="00DE2D3D" w:rsidRDefault="00F57ADC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получать от </w:t>
      </w:r>
      <w:r w:rsidR="00674129" w:rsidRPr="00E07C10">
        <w:rPr>
          <w:rFonts w:ascii="Times New Roman" w:hAnsi="Times New Roman"/>
          <w:sz w:val="28"/>
          <w:szCs w:val="28"/>
        </w:rPr>
        <w:t>Жилстройнадзора Югры</w:t>
      </w:r>
      <w:r w:rsidR="00B64CB2" w:rsidRPr="00E07C10">
        <w:rPr>
          <w:rFonts w:ascii="Times New Roman" w:hAnsi="Times New Roman"/>
          <w:sz w:val="28"/>
          <w:szCs w:val="28"/>
        </w:rPr>
        <w:t>, государственных жилищных инспекторов</w:t>
      </w:r>
      <w:r w:rsidR="0070727A">
        <w:rPr>
          <w:rFonts w:ascii="Times New Roman" w:hAnsi="Times New Roman"/>
          <w:sz w:val="28"/>
          <w:szCs w:val="28"/>
        </w:rPr>
        <w:t xml:space="preserve"> </w:t>
      </w:r>
      <w:r w:rsidR="00F5552A" w:rsidRPr="003051DB">
        <w:rPr>
          <w:rFonts w:ascii="Times New Roman" w:hAnsi="Times New Roman"/>
          <w:sz w:val="28"/>
          <w:szCs w:val="28"/>
        </w:rPr>
        <w:t>информацию</w:t>
      </w:r>
      <w:r w:rsidR="006C1E83" w:rsidRPr="00E07C10">
        <w:rPr>
          <w:rFonts w:ascii="Times New Roman" w:hAnsi="Times New Roman"/>
          <w:sz w:val="28"/>
          <w:szCs w:val="28"/>
        </w:rPr>
        <w:t xml:space="preserve">, которая относится к предмету проверки и предоставление которой предусмотрено Федеральным </w:t>
      </w:r>
      <w:hyperlink r:id="rId30" w:history="1">
        <w:r w:rsidR="006C1E83" w:rsidRPr="00862933">
          <w:rPr>
            <w:rFonts w:ascii="Times New Roman" w:hAnsi="Times New Roman"/>
            <w:sz w:val="28"/>
            <w:szCs w:val="28"/>
          </w:rPr>
          <w:t>законом</w:t>
        </w:r>
      </w:hyperlink>
      <w:r w:rsidR="00711A7C">
        <w:rPr>
          <w:rFonts w:ascii="Times New Roman" w:hAnsi="Times New Roman"/>
          <w:sz w:val="28"/>
          <w:szCs w:val="28"/>
        </w:rPr>
        <w:t xml:space="preserve"> № 294</w:t>
      </w:r>
      <w:r w:rsidR="006C1E83" w:rsidRPr="00E07C10">
        <w:rPr>
          <w:rFonts w:ascii="Times New Roman" w:hAnsi="Times New Roman"/>
          <w:sz w:val="28"/>
          <w:szCs w:val="28"/>
        </w:rPr>
        <w:t>;</w:t>
      </w:r>
    </w:p>
    <w:p w:rsidR="00DE2D3D" w:rsidRDefault="00D254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393A9B">
        <w:rPr>
          <w:rFonts w:ascii="Times New Roman" w:hAnsi="Times New Roman"/>
          <w:sz w:val="28"/>
          <w:szCs w:val="28"/>
          <w:lang w:eastAsia="ru-RU"/>
        </w:rPr>
        <w:t>знакомиться с документами и (или) инфор</w:t>
      </w:r>
      <w:r w:rsidR="00172BD6">
        <w:rPr>
          <w:rFonts w:ascii="Times New Roman" w:hAnsi="Times New Roman"/>
          <w:sz w:val="28"/>
          <w:szCs w:val="28"/>
          <w:lang w:eastAsia="ru-RU"/>
        </w:rPr>
        <w:t>мацией, полученными Жил</w:t>
      </w:r>
      <w:r w:rsidR="00A207FE" w:rsidRPr="00F7178D">
        <w:rPr>
          <w:rFonts w:ascii="Times New Roman" w:hAnsi="Times New Roman"/>
          <w:sz w:val="28"/>
          <w:szCs w:val="28"/>
          <w:lang w:eastAsia="ru-RU"/>
        </w:rPr>
        <w:t>строй</w:t>
      </w:r>
      <w:r w:rsidR="00172BD6">
        <w:rPr>
          <w:rFonts w:ascii="Times New Roman" w:hAnsi="Times New Roman"/>
          <w:sz w:val="28"/>
          <w:szCs w:val="28"/>
          <w:lang w:eastAsia="ru-RU"/>
        </w:rPr>
        <w:t>надзором Югры</w:t>
      </w:r>
      <w:r w:rsidRPr="00393A9B">
        <w:rPr>
          <w:rFonts w:ascii="Times New Roman" w:hAnsi="Times New Roman"/>
          <w:sz w:val="28"/>
          <w:szCs w:val="28"/>
          <w:lang w:eastAsia="ru-RU"/>
        </w:rPr>
        <w:t>, органами муниципального контроля в рамках межведомственного информационного взаимодействия от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распоряжении которых находятся эти документы и (или) информация;</w:t>
      </w:r>
    </w:p>
    <w:p w:rsidR="00D25483" w:rsidRPr="00F7178D" w:rsidRDefault="00D254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393A9B">
        <w:rPr>
          <w:rFonts w:ascii="Times New Roman" w:hAnsi="Times New Roman"/>
          <w:sz w:val="28"/>
          <w:szCs w:val="28"/>
          <w:lang w:eastAsia="ru-RU"/>
        </w:rPr>
        <w:t>представлять документы и (или) информацию, запрашиваемые в рамках межведомственного ин</w:t>
      </w:r>
      <w:r w:rsidR="00F7178D">
        <w:rPr>
          <w:rFonts w:ascii="Times New Roman" w:hAnsi="Times New Roman"/>
          <w:sz w:val="28"/>
          <w:szCs w:val="28"/>
          <w:lang w:eastAsia="ru-RU"/>
        </w:rPr>
        <w:t xml:space="preserve">формационного взаимодействия, в </w:t>
      </w:r>
      <w:r w:rsidR="00440984" w:rsidRPr="00F7178D">
        <w:rPr>
          <w:rFonts w:ascii="Times New Roman" w:hAnsi="Times New Roman"/>
          <w:sz w:val="28"/>
          <w:szCs w:val="28"/>
          <w:lang w:eastAsia="ru-RU"/>
        </w:rPr>
        <w:t xml:space="preserve">Жилстройнадзор Югры </w:t>
      </w:r>
      <w:r w:rsidRPr="00F7178D">
        <w:rPr>
          <w:rFonts w:ascii="Times New Roman" w:hAnsi="Times New Roman"/>
          <w:sz w:val="28"/>
          <w:szCs w:val="28"/>
          <w:lang w:eastAsia="ru-RU"/>
        </w:rPr>
        <w:t>по собственной инициативе;</w:t>
      </w:r>
    </w:p>
    <w:p w:rsidR="00711A7C" w:rsidRDefault="00711A7C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F7178D">
        <w:rPr>
          <w:rFonts w:ascii="Times New Roman" w:hAnsi="Times New Roman"/>
          <w:sz w:val="28"/>
          <w:szCs w:val="28"/>
        </w:rPr>
        <w:t>в случае представления</w:t>
      </w:r>
      <w:r>
        <w:rPr>
          <w:rFonts w:ascii="Times New Roman" w:hAnsi="Times New Roman"/>
          <w:sz w:val="28"/>
          <w:szCs w:val="28"/>
        </w:rPr>
        <w:t xml:space="preserve"> в Жилстройнадзор Югры, государственным жилищным инспекторам пояснений относительно выявленных ошибок и (или) противоречий в представленных в ходе проверки документах либо относительно несоответствия сведений, указанных в представленных и (или) имеющихся у Жилстройнадзора Югры документах, </w:t>
      </w:r>
      <w:r w:rsidR="00632D2A">
        <w:rPr>
          <w:rFonts w:ascii="Times New Roman" w:hAnsi="Times New Roman"/>
          <w:sz w:val="28"/>
          <w:szCs w:val="28"/>
        </w:rPr>
        <w:t>представить дополнительно документы, подтверждающие достоверность ранее представленных документов;</w:t>
      </w:r>
      <w:proofErr w:type="gramEnd"/>
    </w:p>
    <w:p w:rsidR="00BC7601" w:rsidRDefault="00BC7601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знакомиться с результатами проверки и указывать в акте проверки о своем ознакомлении с результатами проверки, согласии или несогласии с ними, а также о согласии или несогласии с отдельными действиями государственных жилищных инспекторов;</w:t>
      </w:r>
    </w:p>
    <w:p w:rsidR="009725FC" w:rsidRDefault="00BC7601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обжаловать действия (бездействие) государственных жилищных инспекторов </w:t>
      </w:r>
      <w:r w:rsidR="009725FC">
        <w:rPr>
          <w:rFonts w:ascii="Times New Roman" w:hAnsi="Times New Roman"/>
          <w:sz w:val="28"/>
          <w:szCs w:val="28"/>
        </w:rPr>
        <w:t>Жилстройнадзора Югры, повлекшие за собой нарушение прав субъекта проверки при проведении проверки, в административном и (или) судебном порядке в соответствии с законодательством Российской Федерации;</w:t>
      </w:r>
    </w:p>
    <w:p w:rsidR="00BC7601" w:rsidRDefault="009725FC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Ханты-Мансийского автономного округа – Югры к участию в проверке;</w:t>
      </w:r>
    </w:p>
    <w:p w:rsidR="009725FC" w:rsidRDefault="009725FC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на возмещение вреда, причинённого при осуществлении регионального государственного жилищного надзора.</w:t>
      </w:r>
    </w:p>
    <w:p w:rsidR="008D3178" w:rsidRDefault="00D254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9A0129">
        <w:rPr>
          <w:rFonts w:ascii="Times New Roman" w:hAnsi="Times New Roman"/>
          <w:sz w:val="28"/>
          <w:szCs w:val="28"/>
        </w:rPr>
        <w:t>. Д</w:t>
      </w:r>
      <w:r w:rsidR="00874B82">
        <w:rPr>
          <w:rFonts w:ascii="Times New Roman" w:hAnsi="Times New Roman"/>
          <w:sz w:val="28"/>
          <w:szCs w:val="28"/>
        </w:rPr>
        <w:t>олжностные лица</w:t>
      </w:r>
      <w:r w:rsidR="00874B82" w:rsidRPr="00E07C10">
        <w:rPr>
          <w:rFonts w:ascii="Times New Roman" w:hAnsi="Times New Roman"/>
          <w:sz w:val="28"/>
          <w:szCs w:val="28"/>
        </w:rPr>
        <w:t xml:space="preserve"> и</w:t>
      </w:r>
      <w:r w:rsidR="00874B82">
        <w:rPr>
          <w:rFonts w:ascii="Times New Roman" w:hAnsi="Times New Roman"/>
          <w:sz w:val="28"/>
          <w:szCs w:val="28"/>
        </w:rPr>
        <w:t>ли уполномоче</w:t>
      </w:r>
      <w:r w:rsidR="00A94794">
        <w:rPr>
          <w:rFonts w:ascii="Times New Roman" w:hAnsi="Times New Roman"/>
          <w:sz w:val="28"/>
          <w:szCs w:val="28"/>
        </w:rPr>
        <w:t xml:space="preserve">нные представители субъектов проверки </w:t>
      </w:r>
      <w:r w:rsidR="008D3178">
        <w:rPr>
          <w:rFonts w:ascii="Times New Roman" w:hAnsi="Times New Roman"/>
          <w:sz w:val="28"/>
          <w:szCs w:val="28"/>
        </w:rPr>
        <w:t>п</w:t>
      </w:r>
      <w:r w:rsidR="004C6D11">
        <w:rPr>
          <w:rFonts w:ascii="Times New Roman" w:hAnsi="Times New Roman"/>
          <w:sz w:val="28"/>
          <w:szCs w:val="28"/>
        </w:rPr>
        <w:t>ри проведении проверки обязаны:</w:t>
      </w:r>
    </w:p>
    <w:p w:rsidR="008D3178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в течение </w:t>
      </w:r>
      <w:r w:rsidR="00D00869">
        <w:rPr>
          <w:rFonts w:ascii="Times New Roman" w:hAnsi="Times New Roman"/>
          <w:sz w:val="28"/>
          <w:szCs w:val="28"/>
        </w:rPr>
        <w:t>10</w:t>
      </w:r>
      <w:r w:rsidRPr="00E07C10">
        <w:rPr>
          <w:rFonts w:ascii="Times New Roman" w:hAnsi="Times New Roman"/>
          <w:sz w:val="28"/>
          <w:szCs w:val="28"/>
        </w:rPr>
        <w:t xml:space="preserve"> рабочих дней со дня получения мотивированно</w:t>
      </w:r>
      <w:r w:rsidR="00021A6C">
        <w:rPr>
          <w:rFonts w:ascii="Times New Roman" w:hAnsi="Times New Roman"/>
          <w:sz w:val="28"/>
          <w:szCs w:val="28"/>
        </w:rPr>
        <w:t xml:space="preserve">го запроса направить в </w:t>
      </w:r>
      <w:r w:rsidR="0092489E" w:rsidRPr="00021A6C">
        <w:rPr>
          <w:rFonts w:ascii="Times New Roman" w:hAnsi="Times New Roman"/>
          <w:sz w:val="28"/>
          <w:szCs w:val="28"/>
        </w:rPr>
        <w:t>Жилст</w:t>
      </w:r>
      <w:r w:rsidR="00B73086">
        <w:rPr>
          <w:rFonts w:ascii="Times New Roman" w:hAnsi="Times New Roman"/>
          <w:sz w:val="28"/>
          <w:szCs w:val="28"/>
        </w:rPr>
        <w:t>р</w:t>
      </w:r>
      <w:r w:rsidR="0092489E" w:rsidRPr="00021A6C">
        <w:rPr>
          <w:rFonts w:ascii="Times New Roman" w:hAnsi="Times New Roman"/>
          <w:sz w:val="28"/>
          <w:szCs w:val="28"/>
        </w:rPr>
        <w:t>ойнадзор Югры</w:t>
      </w:r>
      <w:r w:rsidR="0070727A">
        <w:rPr>
          <w:rFonts w:ascii="Times New Roman" w:hAnsi="Times New Roman"/>
          <w:sz w:val="28"/>
          <w:szCs w:val="28"/>
        </w:rPr>
        <w:t xml:space="preserve"> </w:t>
      </w:r>
      <w:r w:rsidR="008D3178">
        <w:rPr>
          <w:rFonts w:ascii="Times New Roman" w:hAnsi="Times New Roman"/>
          <w:sz w:val="28"/>
          <w:szCs w:val="28"/>
        </w:rPr>
        <w:t>указанные в запросе документы;</w:t>
      </w:r>
    </w:p>
    <w:p w:rsidR="008D3178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предоста</w:t>
      </w:r>
      <w:r w:rsidR="001713D3" w:rsidRPr="00E07C10">
        <w:rPr>
          <w:rFonts w:ascii="Times New Roman" w:hAnsi="Times New Roman"/>
          <w:sz w:val="28"/>
          <w:szCs w:val="28"/>
        </w:rPr>
        <w:t>вить государственным жилищным инспекторам</w:t>
      </w:r>
      <w:r w:rsidR="009725FC">
        <w:rPr>
          <w:rFonts w:ascii="Times New Roman" w:hAnsi="Times New Roman"/>
          <w:sz w:val="28"/>
          <w:szCs w:val="28"/>
        </w:rPr>
        <w:t xml:space="preserve"> Жилстройнадзора Югры</w:t>
      </w:r>
      <w:r w:rsidRPr="00E07C10">
        <w:rPr>
          <w:rFonts w:ascii="Times New Roman" w:hAnsi="Times New Roman"/>
          <w:sz w:val="28"/>
          <w:szCs w:val="28"/>
        </w:rPr>
        <w:t>, проводящим выездную проверку, возможность ознакомиться с документами, связанными с целями, задачами и предметом выездной проверки, в случае, если выездной проверке не предшествовало пров</w:t>
      </w:r>
      <w:r w:rsidR="00E05D66" w:rsidRPr="00E07C10">
        <w:rPr>
          <w:rFonts w:ascii="Times New Roman" w:hAnsi="Times New Roman"/>
          <w:sz w:val="28"/>
          <w:szCs w:val="28"/>
        </w:rPr>
        <w:t>едение документарной проверки</w:t>
      </w:r>
      <w:r w:rsidR="00863B50">
        <w:rPr>
          <w:rFonts w:ascii="Times New Roman" w:hAnsi="Times New Roman"/>
          <w:sz w:val="28"/>
          <w:szCs w:val="28"/>
        </w:rPr>
        <w:t>;</w:t>
      </w:r>
    </w:p>
    <w:p w:rsidR="008D3178" w:rsidRDefault="00377628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276E3F">
        <w:rPr>
          <w:rFonts w:ascii="Times New Roman" w:hAnsi="Times New Roman"/>
          <w:sz w:val="28"/>
          <w:szCs w:val="28"/>
        </w:rPr>
        <w:t>обеспечить доступ проводящих в</w:t>
      </w:r>
      <w:r w:rsidR="00D24256" w:rsidRPr="00276E3F">
        <w:rPr>
          <w:rFonts w:ascii="Times New Roman" w:hAnsi="Times New Roman"/>
          <w:sz w:val="28"/>
          <w:szCs w:val="28"/>
        </w:rPr>
        <w:t>ыездную проверку государственных жилищных инспекторов</w:t>
      </w:r>
      <w:r w:rsidR="0070727A">
        <w:rPr>
          <w:rFonts w:ascii="Times New Roman" w:hAnsi="Times New Roman"/>
          <w:sz w:val="28"/>
          <w:szCs w:val="28"/>
        </w:rPr>
        <w:t xml:space="preserve"> </w:t>
      </w:r>
      <w:r w:rsidR="009725FC">
        <w:rPr>
          <w:rFonts w:ascii="Times New Roman" w:hAnsi="Times New Roman"/>
          <w:sz w:val="28"/>
          <w:szCs w:val="28"/>
        </w:rPr>
        <w:t xml:space="preserve">Жилстройнадзора Югры </w:t>
      </w:r>
      <w:r w:rsidRPr="00276E3F">
        <w:rPr>
          <w:rFonts w:ascii="Times New Roman" w:hAnsi="Times New Roman"/>
          <w:sz w:val="28"/>
          <w:szCs w:val="28"/>
        </w:rPr>
        <w:t>и участвующих в выездной проверке экспертов, представителей экспертных организаци</w:t>
      </w:r>
      <w:r w:rsidR="00313675" w:rsidRPr="00276E3F">
        <w:rPr>
          <w:rFonts w:ascii="Times New Roman" w:hAnsi="Times New Roman"/>
          <w:sz w:val="28"/>
          <w:szCs w:val="28"/>
        </w:rPr>
        <w:t xml:space="preserve">й на территорию, в используемые </w:t>
      </w:r>
      <w:r w:rsidR="00BB50E2" w:rsidRPr="00276E3F">
        <w:rPr>
          <w:rFonts w:ascii="Times New Roman" w:hAnsi="Times New Roman"/>
          <w:sz w:val="28"/>
          <w:szCs w:val="28"/>
        </w:rPr>
        <w:t>субъектами проверки</w:t>
      </w:r>
      <w:r w:rsidR="0070727A">
        <w:rPr>
          <w:rFonts w:ascii="Times New Roman" w:hAnsi="Times New Roman"/>
          <w:sz w:val="28"/>
          <w:szCs w:val="28"/>
        </w:rPr>
        <w:t xml:space="preserve"> </w:t>
      </w:r>
      <w:r w:rsidRPr="00276E3F">
        <w:rPr>
          <w:rFonts w:ascii="Times New Roman" w:hAnsi="Times New Roman"/>
          <w:sz w:val="28"/>
          <w:szCs w:val="28"/>
        </w:rPr>
        <w:t xml:space="preserve">при осуществлении </w:t>
      </w:r>
      <w:r w:rsidR="009725FC">
        <w:rPr>
          <w:rFonts w:ascii="Times New Roman" w:hAnsi="Times New Roman"/>
          <w:sz w:val="28"/>
          <w:szCs w:val="28"/>
        </w:rPr>
        <w:t xml:space="preserve">своей </w:t>
      </w:r>
      <w:r w:rsidRPr="00276E3F">
        <w:rPr>
          <w:rFonts w:ascii="Times New Roman" w:hAnsi="Times New Roman"/>
          <w:sz w:val="28"/>
          <w:szCs w:val="28"/>
        </w:rPr>
        <w:t>деятельности здания, строения, сооруж</w:t>
      </w:r>
      <w:r w:rsidR="009725FC">
        <w:rPr>
          <w:rFonts w:ascii="Times New Roman" w:hAnsi="Times New Roman"/>
          <w:sz w:val="28"/>
          <w:szCs w:val="28"/>
        </w:rPr>
        <w:t xml:space="preserve">ения, помещения, к </w:t>
      </w:r>
      <w:r w:rsidR="00BB6CBD" w:rsidRPr="009E0ED3">
        <w:rPr>
          <w:rFonts w:ascii="Times New Roman" w:hAnsi="Times New Roman"/>
          <w:sz w:val="28"/>
          <w:szCs w:val="28"/>
        </w:rPr>
        <w:t>используемым в своей деятельности</w:t>
      </w:r>
      <w:r w:rsidR="0070727A" w:rsidRPr="009E0ED3">
        <w:rPr>
          <w:rFonts w:ascii="Times New Roman" w:hAnsi="Times New Roman"/>
          <w:sz w:val="28"/>
          <w:szCs w:val="28"/>
        </w:rPr>
        <w:t xml:space="preserve"> </w:t>
      </w:r>
      <w:r w:rsidRPr="009E0ED3">
        <w:rPr>
          <w:rFonts w:ascii="Times New Roman" w:hAnsi="Times New Roman"/>
          <w:sz w:val="28"/>
          <w:szCs w:val="28"/>
        </w:rPr>
        <w:t>оборудованию</w:t>
      </w:r>
      <w:r w:rsidR="00BB6CBD" w:rsidRPr="009E0ED3">
        <w:rPr>
          <w:rFonts w:ascii="Times New Roman" w:hAnsi="Times New Roman"/>
          <w:sz w:val="28"/>
          <w:szCs w:val="28"/>
        </w:rPr>
        <w:t>,</w:t>
      </w:r>
      <w:r w:rsidR="0070727A" w:rsidRPr="009E0ED3">
        <w:rPr>
          <w:rFonts w:ascii="Times New Roman" w:hAnsi="Times New Roman"/>
          <w:sz w:val="28"/>
          <w:szCs w:val="28"/>
        </w:rPr>
        <w:t xml:space="preserve"> </w:t>
      </w:r>
      <w:r w:rsidR="00B2433F" w:rsidRPr="009E0ED3">
        <w:rPr>
          <w:rFonts w:ascii="Times New Roman" w:hAnsi="Times New Roman"/>
          <w:sz w:val="28"/>
          <w:szCs w:val="28"/>
        </w:rPr>
        <w:t>подобным объектам;</w:t>
      </w:r>
      <w:r w:rsidR="00B2433F" w:rsidRPr="00276E3F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874B82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обеспечить присутствие лиц, ответственных за организацию и проведение мероприятий по выполнению обязательных требований.</w:t>
      </w:r>
    </w:p>
    <w:p w:rsidR="00E537D5" w:rsidRPr="00DD12EE" w:rsidRDefault="00E537D5" w:rsidP="000E24D7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E537D5" w:rsidRPr="00DD12EE" w:rsidRDefault="00E537D5" w:rsidP="000E24D7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  <w:r w:rsidRPr="00DD12EE">
        <w:rPr>
          <w:rFonts w:ascii="Times New Roman" w:hAnsi="Times New Roman"/>
          <w:sz w:val="28"/>
          <w:szCs w:val="28"/>
        </w:rPr>
        <w:t>Описание результата исполнения государственной функции</w:t>
      </w:r>
    </w:p>
    <w:p w:rsidR="00E537D5" w:rsidRPr="00E537D5" w:rsidRDefault="00E537D5" w:rsidP="000E24D7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6C3F74" w:rsidRDefault="0042393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="00E537D5" w:rsidRPr="00313675">
        <w:rPr>
          <w:rFonts w:ascii="Times New Roman" w:hAnsi="Times New Roman"/>
          <w:sz w:val="28"/>
          <w:szCs w:val="28"/>
        </w:rPr>
        <w:t>.</w:t>
      </w:r>
      <w:r w:rsidR="002541E8">
        <w:rPr>
          <w:rFonts w:ascii="Times New Roman" w:hAnsi="Times New Roman"/>
          <w:sz w:val="28"/>
          <w:szCs w:val="28"/>
        </w:rPr>
        <w:t> </w:t>
      </w:r>
      <w:r w:rsidR="003D0E9D" w:rsidRPr="00E07C10">
        <w:rPr>
          <w:rFonts w:ascii="Times New Roman" w:hAnsi="Times New Roman"/>
          <w:sz w:val="28"/>
          <w:szCs w:val="28"/>
        </w:rPr>
        <w:t xml:space="preserve">По результатам проведенных </w:t>
      </w:r>
      <w:r w:rsidR="003D0E9D">
        <w:rPr>
          <w:rFonts w:ascii="Times New Roman" w:hAnsi="Times New Roman"/>
          <w:sz w:val="28"/>
          <w:szCs w:val="28"/>
        </w:rPr>
        <w:t xml:space="preserve">плановых и внеплановых проверок </w:t>
      </w:r>
      <w:r w:rsidR="001E07CE">
        <w:rPr>
          <w:rFonts w:ascii="Times New Roman" w:hAnsi="Times New Roman"/>
          <w:sz w:val="28"/>
          <w:szCs w:val="28"/>
        </w:rPr>
        <w:t>оформляется:</w:t>
      </w:r>
    </w:p>
    <w:p w:rsidR="006C3F74" w:rsidRPr="00E25676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25676">
        <w:rPr>
          <w:rFonts w:ascii="Times New Roman" w:hAnsi="Times New Roman"/>
          <w:sz w:val="28"/>
          <w:szCs w:val="28"/>
        </w:rPr>
        <w:t>акт проверки</w:t>
      </w:r>
      <w:r w:rsidR="006C3F74" w:rsidRPr="00E25676">
        <w:rPr>
          <w:rFonts w:ascii="Times New Roman" w:hAnsi="Times New Roman"/>
          <w:sz w:val="28"/>
          <w:szCs w:val="28"/>
        </w:rPr>
        <w:t>;</w:t>
      </w:r>
    </w:p>
    <w:p w:rsidR="006C3F74" w:rsidRPr="00E25676" w:rsidRDefault="001E07CE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25676">
        <w:rPr>
          <w:rFonts w:ascii="Times New Roman" w:hAnsi="Times New Roman"/>
          <w:sz w:val="28"/>
          <w:szCs w:val="28"/>
        </w:rPr>
        <w:t>предписани</w:t>
      </w:r>
      <w:r>
        <w:rPr>
          <w:rFonts w:ascii="Times New Roman" w:hAnsi="Times New Roman"/>
          <w:sz w:val="28"/>
          <w:szCs w:val="28"/>
        </w:rPr>
        <w:t>е</w:t>
      </w:r>
      <w:r w:rsidRPr="00E25676">
        <w:rPr>
          <w:rFonts w:ascii="Times New Roman" w:hAnsi="Times New Roman"/>
          <w:sz w:val="28"/>
          <w:szCs w:val="28"/>
        </w:rPr>
        <w:t xml:space="preserve"> </w:t>
      </w:r>
      <w:r w:rsidR="006C3F74" w:rsidRPr="00E25676">
        <w:rPr>
          <w:rFonts w:ascii="Times New Roman" w:hAnsi="Times New Roman"/>
          <w:sz w:val="28"/>
          <w:szCs w:val="28"/>
        </w:rPr>
        <w:t>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требований;</w:t>
      </w:r>
    </w:p>
    <w:p w:rsidR="00E25676" w:rsidRDefault="006C3F7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25676">
        <w:rPr>
          <w:rFonts w:ascii="Times New Roman" w:hAnsi="Times New Roman"/>
          <w:sz w:val="28"/>
          <w:szCs w:val="28"/>
        </w:rPr>
        <w:t>протокол об административн</w:t>
      </w:r>
      <w:r w:rsidR="00C7141E">
        <w:rPr>
          <w:rFonts w:ascii="Times New Roman" w:hAnsi="Times New Roman"/>
          <w:sz w:val="28"/>
          <w:szCs w:val="28"/>
        </w:rPr>
        <w:t>ом</w:t>
      </w:r>
      <w:r w:rsidRPr="00E25676">
        <w:rPr>
          <w:rFonts w:ascii="Times New Roman" w:hAnsi="Times New Roman"/>
          <w:sz w:val="28"/>
          <w:szCs w:val="28"/>
        </w:rPr>
        <w:t xml:space="preserve"> правонарушени</w:t>
      </w:r>
      <w:r w:rsidR="00C7141E">
        <w:rPr>
          <w:rFonts w:ascii="Times New Roman" w:hAnsi="Times New Roman"/>
          <w:sz w:val="28"/>
          <w:szCs w:val="28"/>
        </w:rPr>
        <w:t>и</w:t>
      </w:r>
      <w:r w:rsidR="00E260D4">
        <w:rPr>
          <w:rFonts w:ascii="Times New Roman" w:hAnsi="Times New Roman"/>
          <w:sz w:val="28"/>
          <w:szCs w:val="28"/>
        </w:rPr>
        <w:t>.</w:t>
      </w:r>
      <w:r w:rsidR="006C1E83" w:rsidRPr="00E260D4">
        <w:rPr>
          <w:rFonts w:ascii="Times New Roman" w:hAnsi="Times New Roman"/>
          <w:sz w:val="28"/>
          <w:szCs w:val="28"/>
        </w:rPr>
        <w:t xml:space="preserve"> </w:t>
      </w:r>
    </w:p>
    <w:p w:rsidR="006C1E83" w:rsidRPr="00E07C10" w:rsidRDefault="00604E82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D0E9D">
        <w:rPr>
          <w:rFonts w:ascii="Times New Roman" w:hAnsi="Times New Roman"/>
          <w:sz w:val="28"/>
          <w:szCs w:val="28"/>
        </w:rPr>
        <w:t>2</w:t>
      </w:r>
      <w:r w:rsidR="00EC29DD" w:rsidRPr="00313675">
        <w:rPr>
          <w:rFonts w:ascii="Times New Roman" w:hAnsi="Times New Roman"/>
          <w:sz w:val="28"/>
          <w:szCs w:val="28"/>
        </w:rPr>
        <w:t>.</w:t>
      </w:r>
      <w:r w:rsidR="00EC29DD">
        <w:rPr>
          <w:rFonts w:ascii="Times New Roman" w:hAnsi="Times New Roman"/>
          <w:sz w:val="28"/>
          <w:szCs w:val="28"/>
        </w:rPr>
        <w:t> </w:t>
      </w:r>
      <w:r w:rsidR="00166E68">
        <w:rPr>
          <w:rFonts w:ascii="Times New Roman" w:hAnsi="Times New Roman"/>
          <w:sz w:val="28"/>
          <w:szCs w:val="28"/>
        </w:rPr>
        <w:t>В случае выявления допущенных</w:t>
      </w:r>
      <w:r w:rsidR="00E260D4">
        <w:rPr>
          <w:rFonts w:ascii="Times New Roman" w:hAnsi="Times New Roman"/>
          <w:sz w:val="28"/>
          <w:szCs w:val="28"/>
        </w:rPr>
        <w:t xml:space="preserve"> </w:t>
      </w:r>
      <w:r w:rsidR="00166E68">
        <w:rPr>
          <w:rFonts w:ascii="Times New Roman" w:hAnsi="Times New Roman"/>
          <w:sz w:val="28"/>
          <w:szCs w:val="28"/>
        </w:rPr>
        <w:t xml:space="preserve">субъектами проверок </w:t>
      </w:r>
      <w:r w:rsidR="006C1E83" w:rsidRPr="00E07C10">
        <w:rPr>
          <w:rFonts w:ascii="Times New Roman" w:hAnsi="Times New Roman"/>
          <w:sz w:val="28"/>
          <w:szCs w:val="28"/>
        </w:rPr>
        <w:t>нарушений</w:t>
      </w:r>
      <w:r w:rsidR="00166E68">
        <w:rPr>
          <w:rFonts w:ascii="Times New Roman" w:hAnsi="Times New Roman"/>
          <w:sz w:val="28"/>
          <w:szCs w:val="28"/>
        </w:rPr>
        <w:t xml:space="preserve"> обязательных требований</w:t>
      </w:r>
      <w:r w:rsidR="00E260D4">
        <w:rPr>
          <w:rFonts w:ascii="Times New Roman" w:hAnsi="Times New Roman"/>
          <w:sz w:val="28"/>
          <w:szCs w:val="28"/>
        </w:rPr>
        <w:t>,</w:t>
      </w:r>
      <w:r w:rsidR="00166E68">
        <w:rPr>
          <w:rFonts w:ascii="Times New Roman" w:hAnsi="Times New Roman"/>
          <w:sz w:val="28"/>
          <w:szCs w:val="28"/>
        </w:rPr>
        <w:t xml:space="preserve"> </w:t>
      </w:r>
      <w:r w:rsidR="001713D3" w:rsidRPr="00E07C10">
        <w:rPr>
          <w:rFonts w:ascii="Times New Roman" w:hAnsi="Times New Roman"/>
          <w:sz w:val="28"/>
          <w:szCs w:val="28"/>
        </w:rPr>
        <w:t>Жилстройнадзор Югры</w:t>
      </w:r>
      <w:r w:rsidR="006C1E83" w:rsidRPr="00E07C10">
        <w:rPr>
          <w:rFonts w:ascii="Times New Roman" w:hAnsi="Times New Roman"/>
          <w:sz w:val="28"/>
          <w:szCs w:val="28"/>
        </w:rPr>
        <w:t>:</w:t>
      </w:r>
    </w:p>
    <w:p w:rsidR="006C1E83" w:rsidRPr="00E07C10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выдает </w:t>
      </w:r>
      <w:r w:rsidR="00D230F2">
        <w:rPr>
          <w:rFonts w:ascii="Times New Roman" w:hAnsi="Times New Roman"/>
          <w:sz w:val="28"/>
          <w:szCs w:val="28"/>
        </w:rPr>
        <w:t xml:space="preserve"> субъектам проверок</w:t>
      </w:r>
      <w:r w:rsidR="00313675">
        <w:rPr>
          <w:rFonts w:ascii="Times New Roman" w:hAnsi="Times New Roman"/>
          <w:sz w:val="28"/>
          <w:szCs w:val="28"/>
        </w:rPr>
        <w:t xml:space="preserve"> предписание </w:t>
      </w:r>
      <w:r w:rsidR="00622610">
        <w:rPr>
          <w:rFonts w:ascii="Times New Roman" w:hAnsi="Times New Roman"/>
          <w:sz w:val="28"/>
          <w:szCs w:val="28"/>
        </w:rPr>
        <w:t>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 с указанием сроков устранения</w:t>
      </w:r>
      <w:r w:rsidRPr="00E07C10">
        <w:rPr>
          <w:rFonts w:ascii="Times New Roman" w:hAnsi="Times New Roman"/>
          <w:sz w:val="28"/>
          <w:szCs w:val="28"/>
        </w:rPr>
        <w:t>;</w:t>
      </w:r>
    </w:p>
    <w:p w:rsidR="006C1E83" w:rsidRPr="00E07C10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осуществляет </w:t>
      </w:r>
      <w:r w:rsidR="00D230F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230F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230F2">
        <w:rPr>
          <w:rFonts w:ascii="Times New Roman" w:hAnsi="Times New Roman"/>
          <w:sz w:val="28"/>
          <w:szCs w:val="28"/>
        </w:rPr>
        <w:t xml:space="preserve"> устранением</w:t>
      </w:r>
      <w:r w:rsidRPr="00E07C10">
        <w:rPr>
          <w:rFonts w:ascii="Times New Roman" w:hAnsi="Times New Roman"/>
          <w:sz w:val="28"/>
          <w:szCs w:val="28"/>
        </w:rPr>
        <w:t xml:space="preserve"> выявленных нарушений</w:t>
      </w:r>
      <w:r w:rsidR="00D230F2">
        <w:rPr>
          <w:rFonts w:ascii="Times New Roman" w:hAnsi="Times New Roman"/>
          <w:sz w:val="28"/>
          <w:szCs w:val="28"/>
        </w:rPr>
        <w:t xml:space="preserve">        (исполнением предписания)</w:t>
      </w:r>
      <w:r w:rsidRPr="00E07C10">
        <w:rPr>
          <w:rFonts w:ascii="Times New Roman" w:hAnsi="Times New Roman"/>
          <w:sz w:val="28"/>
          <w:szCs w:val="28"/>
        </w:rPr>
        <w:t>;</w:t>
      </w:r>
    </w:p>
    <w:p w:rsidR="006C1E83" w:rsidRPr="00E07C10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составляет протокол об административном правонарушении, выносит постановление и определение по делам об административных правонарушениях, а также представление об устранении причин и условий, способствовавших совершению а</w:t>
      </w:r>
      <w:r w:rsidR="001C05C7" w:rsidRPr="00E07C10">
        <w:rPr>
          <w:rFonts w:ascii="Times New Roman" w:hAnsi="Times New Roman"/>
          <w:sz w:val="28"/>
          <w:szCs w:val="28"/>
        </w:rPr>
        <w:t>дминистративного правонарушения;</w:t>
      </w:r>
    </w:p>
    <w:p w:rsidR="004B7C94" w:rsidRPr="004D1BB6" w:rsidRDefault="005E6C51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4D1BB6">
        <w:rPr>
          <w:rFonts w:ascii="Times New Roman" w:hAnsi="Times New Roman"/>
          <w:sz w:val="28"/>
          <w:szCs w:val="28"/>
        </w:rPr>
        <w:t xml:space="preserve">направляет </w:t>
      </w:r>
      <w:r w:rsidR="00AF6F7D" w:rsidRPr="004D1BB6">
        <w:rPr>
          <w:rFonts w:ascii="Times New Roman" w:hAnsi="Times New Roman"/>
          <w:sz w:val="28"/>
          <w:szCs w:val="28"/>
        </w:rPr>
        <w:t xml:space="preserve">в правоохранительные органы </w:t>
      </w:r>
      <w:r w:rsidRPr="004D1BB6">
        <w:rPr>
          <w:rFonts w:ascii="Times New Roman" w:hAnsi="Times New Roman"/>
          <w:sz w:val="28"/>
          <w:szCs w:val="28"/>
        </w:rPr>
        <w:t>информацию</w:t>
      </w:r>
      <w:r w:rsidR="001C05C7" w:rsidRPr="004D1BB6">
        <w:rPr>
          <w:rFonts w:ascii="Times New Roman" w:hAnsi="Times New Roman"/>
          <w:sz w:val="28"/>
          <w:szCs w:val="28"/>
        </w:rPr>
        <w:t xml:space="preserve"> о нарушени</w:t>
      </w:r>
      <w:r w:rsidR="00AF6F7D" w:rsidRPr="004D1BB6">
        <w:rPr>
          <w:rFonts w:ascii="Times New Roman" w:hAnsi="Times New Roman"/>
          <w:sz w:val="28"/>
          <w:szCs w:val="28"/>
        </w:rPr>
        <w:t>и</w:t>
      </w:r>
      <w:r w:rsidR="001C05C7" w:rsidRPr="004D1BB6">
        <w:rPr>
          <w:rFonts w:ascii="Times New Roman" w:hAnsi="Times New Roman"/>
          <w:sz w:val="28"/>
          <w:szCs w:val="28"/>
        </w:rPr>
        <w:t xml:space="preserve"> </w:t>
      </w:r>
      <w:r w:rsidR="001C05C7" w:rsidRPr="004D1BB6">
        <w:rPr>
          <w:rFonts w:ascii="Times New Roman" w:hAnsi="Times New Roman"/>
          <w:sz w:val="28"/>
          <w:szCs w:val="28"/>
        </w:rPr>
        <w:lastRenderedPageBreak/>
        <w:t>обязательных требований, содержащих признаки преступлени</w:t>
      </w:r>
      <w:r w:rsidR="00F1674D" w:rsidRPr="004D1BB6">
        <w:rPr>
          <w:rFonts w:ascii="Times New Roman" w:hAnsi="Times New Roman"/>
          <w:sz w:val="28"/>
          <w:szCs w:val="28"/>
        </w:rPr>
        <w:t>я</w:t>
      </w:r>
      <w:r w:rsidR="001C05C7" w:rsidRPr="004D1BB6">
        <w:rPr>
          <w:rFonts w:ascii="Times New Roman" w:hAnsi="Times New Roman"/>
          <w:sz w:val="28"/>
          <w:szCs w:val="28"/>
        </w:rPr>
        <w:t xml:space="preserve"> в соответствии с законод</w:t>
      </w:r>
      <w:r w:rsidR="00DB0D19" w:rsidRPr="004D1BB6">
        <w:rPr>
          <w:rFonts w:ascii="Times New Roman" w:hAnsi="Times New Roman"/>
          <w:sz w:val="28"/>
          <w:szCs w:val="28"/>
        </w:rPr>
        <w:t>ательством Российской Федерации;</w:t>
      </w:r>
    </w:p>
    <w:p w:rsidR="004B7C94" w:rsidRPr="004D1BB6" w:rsidRDefault="00F36331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4D1BB6">
        <w:rPr>
          <w:rFonts w:ascii="Times New Roman" w:hAnsi="Times New Roman"/>
          <w:sz w:val="28"/>
          <w:szCs w:val="28"/>
        </w:rPr>
        <w:t>обращается</w:t>
      </w:r>
      <w:r w:rsidR="004B7C94" w:rsidRPr="004D1BB6">
        <w:rPr>
          <w:rFonts w:ascii="Times New Roman" w:hAnsi="Times New Roman"/>
          <w:sz w:val="28"/>
          <w:szCs w:val="28"/>
        </w:rPr>
        <w:t xml:space="preserve"> в суд за защитой прав граждан;</w:t>
      </w:r>
    </w:p>
    <w:p w:rsidR="00DB0D19" w:rsidRPr="00314B17" w:rsidRDefault="00DB0D19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4D1BB6">
        <w:rPr>
          <w:rFonts w:ascii="Times New Roman" w:hAnsi="Times New Roman"/>
          <w:sz w:val="28"/>
          <w:szCs w:val="28"/>
        </w:rPr>
        <w:t>направляет ответ на обращение (заявление) гражданам и юридическим лицам.</w:t>
      </w:r>
    </w:p>
    <w:p w:rsidR="007A7572" w:rsidRPr="007A7572" w:rsidRDefault="007A7572" w:rsidP="000E24D7">
      <w:pPr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7572" w:rsidRPr="00314B17" w:rsidRDefault="007A7572" w:rsidP="000E24D7">
      <w:pPr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4B1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II. ТРЕБОВАНИЯ К ПОРЯДКУ ИСПОЛНЕНИЯ ГОСУДАРСТВЕННОЙ ФУНКЦИИ</w:t>
      </w:r>
    </w:p>
    <w:p w:rsidR="007A7572" w:rsidRPr="00314B17" w:rsidRDefault="007A7572" w:rsidP="000E24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A7572" w:rsidRPr="007A7572" w:rsidRDefault="007A7572" w:rsidP="000E24D7">
      <w:pPr>
        <w:autoSpaceDE w:val="0"/>
        <w:autoSpaceDN w:val="0"/>
        <w:adjustRightInd w:val="0"/>
        <w:ind w:firstLine="720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  <w:r w:rsidRPr="00314B17">
        <w:rPr>
          <w:rFonts w:ascii="Times New Roman" w:eastAsia="Times New Roman" w:hAnsi="Times New Roman"/>
          <w:sz w:val="28"/>
          <w:szCs w:val="28"/>
          <w:lang w:eastAsia="ru-RU"/>
        </w:rPr>
        <w:t>Порядок информирования об исполнении государственной</w:t>
      </w:r>
      <w:r w:rsidR="00E260D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14B17">
        <w:rPr>
          <w:rFonts w:ascii="Times New Roman" w:eastAsia="Times New Roman" w:hAnsi="Times New Roman"/>
          <w:sz w:val="28"/>
          <w:szCs w:val="28"/>
          <w:lang w:eastAsia="ru-RU"/>
        </w:rPr>
        <w:t>функции</w:t>
      </w:r>
    </w:p>
    <w:p w:rsidR="007A7572" w:rsidRPr="007A7572" w:rsidRDefault="007A7572" w:rsidP="000E24D7">
      <w:pPr>
        <w:autoSpaceDE w:val="0"/>
        <w:autoSpaceDN w:val="0"/>
        <w:adjustRightInd w:val="0"/>
        <w:ind w:firstLine="720"/>
        <w:jc w:val="center"/>
        <w:outlineLvl w:val="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47EB" w:rsidRDefault="00736662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bookmarkStart w:id="1" w:name="Par121"/>
      <w:bookmarkEnd w:id="1"/>
      <w:r>
        <w:rPr>
          <w:rFonts w:ascii="Times New Roman" w:hAnsi="Times New Roman"/>
          <w:sz w:val="28"/>
          <w:szCs w:val="28"/>
        </w:rPr>
        <w:t>1</w:t>
      </w:r>
      <w:r w:rsidR="003D0E9D">
        <w:rPr>
          <w:rFonts w:ascii="Times New Roman" w:hAnsi="Times New Roman"/>
          <w:sz w:val="28"/>
          <w:szCs w:val="28"/>
        </w:rPr>
        <w:t>3</w:t>
      </w:r>
      <w:r w:rsidR="00EC29DD" w:rsidRPr="006057FE">
        <w:rPr>
          <w:rFonts w:ascii="Times New Roman" w:hAnsi="Times New Roman"/>
          <w:sz w:val="28"/>
          <w:szCs w:val="28"/>
        </w:rPr>
        <w:t>.</w:t>
      </w:r>
      <w:r w:rsidR="00EC29DD" w:rsidRPr="00314B17">
        <w:rPr>
          <w:rFonts w:ascii="Times New Roman" w:hAnsi="Times New Roman"/>
          <w:sz w:val="28"/>
          <w:szCs w:val="28"/>
        </w:rPr>
        <w:t> </w:t>
      </w:r>
      <w:r w:rsidR="00F7178D">
        <w:rPr>
          <w:rFonts w:ascii="Times New Roman" w:hAnsi="Times New Roman"/>
          <w:sz w:val="28"/>
          <w:szCs w:val="28"/>
        </w:rPr>
        <w:t xml:space="preserve">Информирование о порядке </w:t>
      </w:r>
      <w:r w:rsidR="00A07F30" w:rsidRPr="00F7178D">
        <w:rPr>
          <w:rFonts w:ascii="Times New Roman" w:eastAsia="Times New Roman" w:hAnsi="Times New Roman"/>
          <w:sz w:val="28"/>
          <w:szCs w:val="28"/>
          <w:lang w:eastAsia="ru-RU"/>
        </w:rPr>
        <w:t>исполнения</w:t>
      </w:r>
      <w:r w:rsidR="00A07F30" w:rsidRPr="00314B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347EB">
        <w:rPr>
          <w:rFonts w:ascii="Times New Roman" w:hAnsi="Times New Roman"/>
          <w:sz w:val="28"/>
          <w:szCs w:val="28"/>
        </w:rPr>
        <w:t>государственной функции осуществляется по адресам:</w:t>
      </w:r>
    </w:p>
    <w:p w:rsidR="0042263D" w:rsidRPr="00314B17" w:rsidRDefault="0042263D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314B17">
        <w:rPr>
          <w:rFonts w:ascii="Times New Roman" w:hAnsi="Times New Roman"/>
          <w:sz w:val="28"/>
          <w:szCs w:val="28"/>
        </w:rPr>
        <w:t xml:space="preserve">Жилстройнадзор Югры расположен по адресу: ул. Мира, 104, </w:t>
      </w:r>
      <w:r w:rsidR="00A64E4A" w:rsidRPr="00314B17">
        <w:rPr>
          <w:rFonts w:ascii="Times New Roman" w:hAnsi="Times New Roman"/>
          <w:sz w:val="28"/>
          <w:szCs w:val="28"/>
        </w:rPr>
        <w:t>г.</w:t>
      </w:r>
      <w:r w:rsidR="00EC29DD" w:rsidRPr="00314B17">
        <w:rPr>
          <w:rFonts w:ascii="Times New Roman" w:hAnsi="Times New Roman"/>
          <w:sz w:val="28"/>
          <w:szCs w:val="28"/>
        </w:rPr>
        <w:t> </w:t>
      </w:r>
      <w:r w:rsidRPr="00314B17">
        <w:rPr>
          <w:rFonts w:ascii="Times New Roman" w:hAnsi="Times New Roman"/>
          <w:sz w:val="28"/>
          <w:szCs w:val="28"/>
        </w:rPr>
        <w:t>Ханты-Мансийск, Ханты-Мансийский автономный округ – Югра, 628007.</w:t>
      </w:r>
    </w:p>
    <w:p w:rsidR="00FC7D2A" w:rsidRPr="00E07C10" w:rsidRDefault="00FC7D2A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314B17">
        <w:rPr>
          <w:rFonts w:ascii="Times New Roman" w:hAnsi="Times New Roman"/>
          <w:sz w:val="28"/>
          <w:szCs w:val="28"/>
        </w:rPr>
        <w:t>Структурные</w:t>
      </w:r>
      <w:r w:rsidRPr="00E07C10">
        <w:rPr>
          <w:rFonts w:ascii="Times New Roman" w:hAnsi="Times New Roman"/>
          <w:sz w:val="28"/>
          <w:szCs w:val="28"/>
        </w:rPr>
        <w:t xml:space="preserve"> подразделения</w:t>
      </w:r>
      <w:r w:rsidR="0070727A">
        <w:rPr>
          <w:rFonts w:ascii="Times New Roman" w:hAnsi="Times New Roman"/>
          <w:sz w:val="28"/>
          <w:szCs w:val="28"/>
        </w:rPr>
        <w:t xml:space="preserve"> </w:t>
      </w:r>
      <w:r w:rsidR="00E80D80" w:rsidRPr="00E07C10">
        <w:rPr>
          <w:rFonts w:ascii="Times New Roman" w:hAnsi="Times New Roman"/>
          <w:sz w:val="28"/>
          <w:szCs w:val="28"/>
        </w:rPr>
        <w:t>Жилстройнадзора Югры</w:t>
      </w:r>
      <w:r w:rsidR="00975024">
        <w:rPr>
          <w:rFonts w:ascii="Times New Roman" w:hAnsi="Times New Roman"/>
          <w:sz w:val="28"/>
          <w:szCs w:val="28"/>
        </w:rPr>
        <w:t>,</w:t>
      </w:r>
      <w:r w:rsidR="00D230F2">
        <w:rPr>
          <w:rFonts w:ascii="Times New Roman" w:hAnsi="Times New Roman"/>
          <w:sz w:val="28"/>
          <w:szCs w:val="28"/>
        </w:rPr>
        <w:t xml:space="preserve"> осуществляющие непосредственно государственный жилищный надзор</w:t>
      </w:r>
      <w:r w:rsidRPr="00E07C10">
        <w:rPr>
          <w:rFonts w:ascii="Times New Roman" w:hAnsi="Times New Roman"/>
          <w:sz w:val="28"/>
          <w:szCs w:val="28"/>
        </w:rPr>
        <w:t>:</w:t>
      </w:r>
    </w:p>
    <w:p w:rsidR="00FC7D2A" w:rsidRPr="00E07C10" w:rsidRDefault="00FC7D2A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Отдел надзора за деятельностью управляющих организаций и ТСЖ</w:t>
      </w:r>
      <w:r w:rsidR="00EC29DD">
        <w:rPr>
          <w:rFonts w:ascii="Times New Roman" w:hAnsi="Times New Roman"/>
          <w:sz w:val="28"/>
          <w:szCs w:val="28"/>
        </w:rPr>
        <w:t xml:space="preserve"> –</w:t>
      </w:r>
      <w:r w:rsidRPr="00E07C10">
        <w:rPr>
          <w:rFonts w:ascii="Times New Roman" w:hAnsi="Times New Roman"/>
          <w:sz w:val="28"/>
          <w:szCs w:val="28"/>
        </w:rPr>
        <w:t xml:space="preserve"> ул. Мира, 104, г</w:t>
      </w:r>
      <w:r w:rsidR="00A64E4A" w:rsidRPr="00E07C10">
        <w:rPr>
          <w:rFonts w:ascii="Times New Roman" w:hAnsi="Times New Roman"/>
          <w:sz w:val="28"/>
          <w:szCs w:val="28"/>
        </w:rPr>
        <w:t xml:space="preserve">. </w:t>
      </w:r>
      <w:r w:rsidRPr="00E07C10">
        <w:rPr>
          <w:rFonts w:ascii="Times New Roman" w:hAnsi="Times New Roman"/>
          <w:sz w:val="28"/>
          <w:szCs w:val="28"/>
        </w:rPr>
        <w:t>Ханты-Мансийск, Ханты-Мансийский автономный округ – Югра,</w:t>
      </w:r>
      <w:r w:rsidR="00A96FD1" w:rsidRPr="00E07C10">
        <w:rPr>
          <w:rFonts w:ascii="Times New Roman" w:hAnsi="Times New Roman"/>
          <w:sz w:val="28"/>
          <w:szCs w:val="28"/>
        </w:rPr>
        <w:t xml:space="preserve"> 628007;</w:t>
      </w:r>
    </w:p>
    <w:p w:rsidR="00FC7D2A" w:rsidRPr="00E07C10" w:rsidRDefault="00FC7D2A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Ханты-Мансийский отдел инспектирования – ул. Мира,</w:t>
      </w:r>
      <w:r w:rsidR="00A64E4A" w:rsidRPr="00E07C10">
        <w:rPr>
          <w:rFonts w:ascii="Times New Roman" w:hAnsi="Times New Roman"/>
          <w:sz w:val="28"/>
          <w:szCs w:val="28"/>
        </w:rPr>
        <w:t xml:space="preserve"> 104, г.</w:t>
      </w:r>
      <w:r w:rsidR="00EC29DD">
        <w:rPr>
          <w:rFonts w:ascii="Times New Roman" w:hAnsi="Times New Roman"/>
          <w:sz w:val="28"/>
          <w:szCs w:val="28"/>
        </w:rPr>
        <w:t> </w:t>
      </w:r>
      <w:r w:rsidRPr="00E07C10">
        <w:rPr>
          <w:rFonts w:ascii="Times New Roman" w:hAnsi="Times New Roman"/>
          <w:sz w:val="28"/>
          <w:szCs w:val="28"/>
        </w:rPr>
        <w:t>Ханты-Мансийск, Ханты-Мансийский автономный округ – Югра,</w:t>
      </w:r>
      <w:r w:rsidR="00A96FD1" w:rsidRPr="00E07C10">
        <w:rPr>
          <w:rFonts w:ascii="Times New Roman" w:hAnsi="Times New Roman"/>
          <w:sz w:val="28"/>
          <w:szCs w:val="28"/>
        </w:rPr>
        <w:t xml:space="preserve"> 628007;</w:t>
      </w:r>
    </w:p>
    <w:p w:rsidR="00FC7D2A" w:rsidRPr="00E07C10" w:rsidRDefault="009966F8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Березовский отдел инспектирования </w:t>
      </w:r>
      <w:r w:rsidR="00EC29DD">
        <w:rPr>
          <w:rFonts w:ascii="Times New Roman" w:hAnsi="Times New Roman"/>
          <w:sz w:val="28"/>
          <w:szCs w:val="28"/>
        </w:rPr>
        <w:t>– ул. Кооперативная, д. 50, п. </w:t>
      </w:r>
      <w:r w:rsidR="00A96FD1" w:rsidRPr="00E07C10">
        <w:rPr>
          <w:rFonts w:ascii="Times New Roman" w:hAnsi="Times New Roman"/>
          <w:sz w:val="28"/>
          <w:szCs w:val="28"/>
        </w:rPr>
        <w:t>Игрим, Ханты-Мансийский автономный округ – Югра, 628146;</w:t>
      </w:r>
    </w:p>
    <w:p w:rsidR="00A96FD1" w:rsidRPr="00E07C10" w:rsidRDefault="00A96FD1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Мегионский отдел инспе</w:t>
      </w:r>
      <w:r w:rsidR="00645F2B">
        <w:rPr>
          <w:rFonts w:ascii="Times New Roman" w:hAnsi="Times New Roman"/>
          <w:sz w:val="28"/>
          <w:szCs w:val="28"/>
        </w:rPr>
        <w:t>ктирования – ул. Кузьмина, 19</w:t>
      </w:r>
      <w:r w:rsidR="00A64E4A" w:rsidRPr="00E07C10">
        <w:rPr>
          <w:rFonts w:ascii="Times New Roman" w:hAnsi="Times New Roman"/>
          <w:sz w:val="28"/>
          <w:szCs w:val="28"/>
        </w:rPr>
        <w:t>, г.</w:t>
      </w:r>
      <w:r w:rsidR="00EC29DD">
        <w:rPr>
          <w:rFonts w:ascii="Times New Roman" w:hAnsi="Times New Roman"/>
          <w:sz w:val="28"/>
          <w:szCs w:val="28"/>
        </w:rPr>
        <w:t> </w:t>
      </w:r>
      <w:r w:rsidRPr="00E07C10">
        <w:rPr>
          <w:rFonts w:ascii="Times New Roman" w:hAnsi="Times New Roman"/>
          <w:sz w:val="28"/>
          <w:szCs w:val="28"/>
        </w:rPr>
        <w:t>Мегион, Ханты-Мансийский автономный округ – Югра, 628684;</w:t>
      </w:r>
    </w:p>
    <w:p w:rsidR="00A96FD1" w:rsidRPr="00E07C10" w:rsidRDefault="00A96FD1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Нефтеюганский отдел инспектирования – 2 микрорайон, д. 21,</w:t>
      </w:r>
      <w:r w:rsidR="006A31F7">
        <w:rPr>
          <w:rFonts w:ascii="Times New Roman" w:hAnsi="Times New Roman"/>
          <w:sz w:val="28"/>
          <w:szCs w:val="28"/>
        </w:rPr>
        <w:t xml:space="preserve"> г. </w:t>
      </w:r>
      <w:r w:rsidRPr="00E07C10">
        <w:rPr>
          <w:rFonts w:ascii="Times New Roman" w:hAnsi="Times New Roman"/>
          <w:sz w:val="28"/>
          <w:szCs w:val="28"/>
        </w:rPr>
        <w:t>Нефтеюганск, Ханты-Мансийский автономный округ – Югра, 628300;</w:t>
      </w:r>
    </w:p>
    <w:p w:rsidR="00A96FD1" w:rsidRPr="00E07C10" w:rsidRDefault="00A96FD1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Нижневартовский отдел инспектирования – ул. Ханты-Мансийская, д. 40, офис № 2, г. Нижневартовск, Ханты-Мансийский автономный округ – Югра, 628600;</w:t>
      </w:r>
    </w:p>
    <w:p w:rsidR="00A96FD1" w:rsidRPr="00E07C10" w:rsidRDefault="00A96FD1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Няг</w:t>
      </w:r>
      <w:r w:rsidR="00ED23E8">
        <w:rPr>
          <w:rFonts w:ascii="Times New Roman" w:hAnsi="Times New Roman"/>
          <w:sz w:val="28"/>
          <w:szCs w:val="28"/>
        </w:rPr>
        <w:t>анский отдел инспектирования – 3 микрорайон, д. 6, офис 31</w:t>
      </w:r>
      <w:r w:rsidRPr="00E07C10">
        <w:rPr>
          <w:rFonts w:ascii="Times New Roman" w:hAnsi="Times New Roman"/>
          <w:sz w:val="28"/>
          <w:szCs w:val="28"/>
        </w:rPr>
        <w:t xml:space="preserve">, </w:t>
      </w:r>
      <w:r w:rsidR="006A31F7">
        <w:rPr>
          <w:rFonts w:ascii="Times New Roman" w:hAnsi="Times New Roman"/>
          <w:sz w:val="28"/>
          <w:szCs w:val="28"/>
        </w:rPr>
        <w:t>г. </w:t>
      </w:r>
      <w:r w:rsidRPr="00E07C10">
        <w:rPr>
          <w:rFonts w:ascii="Times New Roman" w:hAnsi="Times New Roman"/>
          <w:sz w:val="28"/>
          <w:szCs w:val="28"/>
        </w:rPr>
        <w:t>Нягань, Ханты-Мансийский автономный округ – Югра, 628183;</w:t>
      </w:r>
    </w:p>
    <w:p w:rsidR="00CD61DF" w:rsidRPr="00E07C10" w:rsidRDefault="00A96FD1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Сургутский отдел инспектирования </w:t>
      </w:r>
      <w:r w:rsidR="00CD61DF" w:rsidRPr="00E07C10">
        <w:rPr>
          <w:rFonts w:ascii="Times New Roman" w:hAnsi="Times New Roman"/>
          <w:sz w:val="28"/>
          <w:szCs w:val="28"/>
        </w:rPr>
        <w:t>– ул. Маяковского, д. 21 А,</w:t>
      </w:r>
      <w:r w:rsidR="00F332D9">
        <w:rPr>
          <w:rFonts w:ascii="Times New Roman" w:hAnsi="Times New Roman"/>
          <w:sz w:val="28"/>
          <w:szCs w:val="28"/>
        </w:rPr>
        <w:t xml:space="preserve"> </w:t>
      </w:r>
      <w:r w:rsidR="006A31F7">
        <w:rPr>
          <w:rFonts w:ascii="Times New Roman" w:hAnsi="Times New Roman"/>
          <w:sz w:val="28"/>
          <w:szCs w:val="28"/>
        </w:rPr>
        <w:t>г. </w:t>
      </w:r>
      <w:r w:rsidR="00CD61DF" w:rsidRPr="00E07C10">
        <w:rPr>
          <w:rFonts w:ascii="Times New Roman" w:hAnsi="Times New Roman"/>
          <w:sz w:val="28"/>
          <w:szCs w:val="28"/>
        </w:rPr>
        <w:t xml:space="preserve">Сургут, Ханты-Мансийский автономный округ </w:t>
      </w:r>
      <w:proofErr w:type="gramStart"/>
      <w:r w:rsidR="00CD61DF" w:rsidRPr="00E07C10">
        <w:rPr>
          <w:rFonts w:ascii="Times New Roman" w:hAnsi="Times New Roman"/>
          <w:sz w:val="28"/>
          <w:szCs w:val="28"/>
        </w:rPr>
        <w:t>–Ю</w:t>
      </w:r>
      <w:proofErr w:type="gramEnd"/>
      <w:r w:rsidR="00CD61DF" w:rsidRPr="00E07C10">
        <w:rPr>
          <w:rFonts w:ascii="Times New Roman" w:hAnsi="Times New Roman"/>
          <w:sz w:val="28"/>
          <w:szCs w:val="28"/>
        </w:rPr>
        <w:t>гра, 628400;</w:t>
      </w:r>
    </w:p>
    <w:p w:rsidR="00A96FD1" w:rsidRPr="00472EEC" w:rsidRDefault="00CD61DF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E07C10">
        <w:rPr>
          <w:rFonts w:ascii="Times New Roman" w:hAnsi="Times New Roman"/>
          <w:sz w:val="28"/>
          <w:szCs w:val="28"/>
        </w:rPr>
        <w:t>Урайский отдел инспектирова</w:t>
      </w:r>
      <w:r w:rsidR="006A31F7">
        <w:rPr>
          <w:rFonts w:ascii="Times New Roman" w:hAnsi="Times New Roman"/>
          <w:sz w:val="28"/>
          <w:szCs w:val="28"/>
        </w:rPr>
        <w:t>ния – ул. Титова, д. 14,</w:t>
      </w:r>
      <w:r w:rsidR="00ED5E58">
        <w:rPr>
          <w:rFonts w:ascii="Times New Roman" w:hAnsi="Times New Roman"/>
          <w:sz w:val="28"/>
          <w:szCs w:val="28"/>
        </w:rPr>
        <w:br/>
      </w:r>
      <w:proofErr w:type="spellStart"/>
      <w:r w:rsidR="006A31F7">
        <w:rPr>
          <w:rFonts w:ascii="Times New Roman" w:hAnsi="Times New Roman"/>
          <w:sz w:val="28"/>
          <w:szCs w:val="28"/>
        </w:rPr>
        <w:t>п.г.т</w:t>
      </w:r>
      <w:proofErr w:type="spellEnd"/>
      <w:r w:rsidR="006A31F7">
        <w:rPr>
          <w:rFonts w:ascii="Times New Roman" w:hAnsi="Times New Roman"/>
          <w:sz w:val="28"/>
          <w:szCs w:val="28"/>
        </w:rPr>
        <w:t>.</w:t>
      </w:r>
      <w:r w:rsidR="00ED5E58">
        <w:rPr>
          <w:rFonts w:ascii="Times New Roman" w:hAnsi="Times New Roman"/>
          <w:sz w:val="28"/>
          <w:szCs w:val="28"/>
        </w:rPr>
        <w:t xml:space="preserve"> </w:t>
      </w:r>
      <w:r w:rsidRPr="00E07C10">
        <w:rPr>
          <w:rFonts w:ascii="Times New Roman" w:hAnsi="Times New Roman"/>
          <w:sz w:val="28"/>
          <w:szCs w:val="28"/>
        </w:rPr>
        <w:t>М</w:t>
      </w:r>
      <w:r w:rsidR="006238FF" w:rsidRPr="00E07C10">
        <w:rPr>
          <w:rFonts w:ascii="Times New Roman" w:hAnsi="Times New Roman"/>
          <w:sz w:val="28"/>
          <w:szCs w:val="28"/>
        </w:rPr>
        <w:t>еждуреченский</w:t>
      </w:r>
      <w:r w:rsidRPr="00E07C10">
        <w:rPr>
          <w:rFonts w:ascii="Times New Roman" w:hAnsi="Times New Roman"/>
          <w:sz w:val="28"/>
          <w:szCs w:val="28"/>
        </w:rPr>
        <w:t>,</w:t>
      </w:r>
      <w:r w:rsidR="007504D2">
        <w:rPr>
          <w:rFonts w:ascii="Times New Roman" w:hAnsi="Times New Roman"/>
          <w:sz w:val="28"/>
          <w:szCs w:val="28"/>
        </w:rPr>
        <w:t xml:space="preserve"> </w:t>
      </w:r>
      <w:r w:rsidRPr="00E07C10">
        <w:rPr>
          <w:rFonts w:ascii="Times New Roman" w:hAnsi="Times New Roman"/>
          <w:sz w:val="28"/>
          <w:szCs w:val="28"/>
        </w:rPr>
        <w:t>Ханты-Мансийский автономный округ – Югра, 628200.</w:t>
      </w:r>
      <w:proofErr w:type="gramEnd"/>
    </w:p>
    <w:p w:rsidR="0042263D" w:rsidRPr="00E07C10" w:rsidRDefault="00736662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D0E9D">
        <w:rPr>
          <w:rFonts w:ascii="Times New Roman" w:hAnsi="Times New Roman"/>
          <w:sz w:val="28"/>
          <w:szCs w:val="28"/>
        </w:rPr>
        <w:t>4</w:t>
      </w:r>
      <w:r w:rsidR="006A31F7" w:rsidRPr="00314B17">
        <w:rPr>
          <w:rFonts w:ascii="Times New Roman" w:hAnsi="Times New Roman"/>
          <w:sz w:val="28"/>
          <w:szCs w:val="28"/>
        </w:rPr>
        <w:t>. </w:t>
      </w:r>
      <w:r w:rsidR="00754D99">
        <w:rPr>
          <w:rFonts w:ascii="Times New Roman" w:hAnsi="Times New Roman"/>
          <w:sz w:val="28"/>
          <w:szCs w:val="28"/>
        </w:rPr>
        <w:t>Информ</w:t>
      </w:r>
      <w:r w:rsidR="00C35805">
        <w:rPr>
          <w:rFonts w:ascii="Times New Roman" w:hAnsi="Times New Roman"/>
          <w:sz w:val="28"/>
          <w:szCs w:val="28"/>
        </w:rPr>
        <w:t>ирование о порядке исполнения</w:t>
      </w:r>
      <w:r w:rsidR="00754D99">
        <w:rPr>
          <w:rFonts w:ascii="Times New Roman" w:hAnsi="Times New Roman"/>
          <w:sz w:val="28"/>
          <w:szCs w:val="28"/>
        </w:rPr>
        <w:t xml:space="preserve"> государственной функции Жилстройнадзором Югры и его структурными подразделениями </w:t>
      </w:r>
      <w:r w:rsidR="00C35805">
        <w:rPr>
          <w:rFonts w:ascii="Times New Roman" w:hAnsi="Times New Roman"/>
          <w:sz w:val="28"/>
          <w:szCs w:val="28"/>
        </w:rPr>
        <w:t xml:space="preserve">осуществляется </w:t>
      </w:r>
      <w:r w:rsidR="00754D99">
        <w:rPr>
          <w:rFonts w:ascii="Times New Roman" w:hAnsi="Times New Roman"/>
          <w:sz w:val="28"/>
          <w:szCs w:val="28"/>
        </w:rPr>
        <w:t>в соответствии со следующим графиком</w:t>
      </w:r>
      <w:r w:rsidR="0042263D" w:rsidRPr="00E07C10">
        <w:rPr>
          <w:rFonts w:ascii="Times New Roman" w:hAnsi="Times New Roman"/>
          <w:sz w:val="28"/>
          <w:szCs w:val="28"/>
        </w:rPr>
        <w:t>:</w:t>
      </w:r>
    </w:p>
    <w:p w:rsidR="0042263D" w:rsidRPr="00E07C10" w:rsidRDefault="0042263D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Понедельник 09.00-18.15 (перерыв 13.00-14.00)</w:t>
      </w:r>
    </w:p>
    <w:p w:rsidR="0042263D" w:rsidRPr="00E07C10" w:rsidRDefault="0042263D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lastRenderedPageBreak/>
        <w:t>Вторник 09.00-18.15 (перерыв 13.010-14.00)</w:t>
      </w:r>
    </w:p>
    <w:p w:rsidR="0042263D" w:rsidRPr="00E07C10" w:rsidRDefault="0042263D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Среда 09.00-18.15 (перерыв 13.00-14.00)</w:t>
      </w:r>
    </w:p>
    <w:p w:rsidR="0042263D" w:rsidRPr="00E07C10" w:rsidRDefault="0042263D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Четверг 09.00-18.15 (перерыв 13.00-14.00)</w:t>
      </w:r>
    </w:p>
    <w:p w:rsidR="0042263D" w:rsidRPr="00E07C10" w:rsidRDefault="0042263D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Пятница 09.00-17.00 (перерыв 13.00-14.00)</w:t>
      </w:r>
    </w:p>
    <w:p w:rsidR="0042263D" w:rsidRDefault="0042263D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Суббота, воскресенье </w:t>
      </w:r>
      <w:r w:rsidR="00104254" w:rsidRPr="00F7178D">
        <w:rPr>
          <w:rFonts w:ascii="Times New Roman" w:hAnsi="Times New Roman"/>
          <w:sz w:val="28"/>
          <w:szCs w:val="28"/>
        </w:rPr>
        <w:t>–</w:t>
      </w:r>
      <w:r w:rsidR="00104254">
        <w:rPr>
          <w:rFonts w:ascii="Times New Roman" w:hAnsi="Times New Roman"/>
          <w:sz w:val="28"/>
          <w:szCs w:val="28"/>
        </w:rPr>
        <w:t xml:space="preserve"> </w:t>
      </w:r>
      <w:r w:rsidRPr="00E07C10">
        <w:rPr>
          <w:rFonts w:ascii="Times New Roman" w:hAnsi="Times New Roman"/>
          <w:sz w:val="28"/>
          <w:szCs w:val="28"/>
        </w:rPr>
        <w:t>выходные дни.</w:t>
      </w:r>
    </w:p>
    <w:p w:rsidR="003D0E9D" w:rsidRPr="003D0E9D" w:rsidRDefault="003D0E9D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6C63EA">
        <w:rPr>
          <w:rFonts w:ascii="Times New Roman" w:hAnsi="Times New Roman"/>
          <w:sz w:val="28"/>
          <w:szCs w:val="28"/>
        </w:rPr>
        <w:t xml:space="preserve">Выходные и нерабочие праздничные дни устанавливаются в соответствии с Трудовым </w:t>
      </w:r>
      <w:hyperlink r:id="rId31" w:history="1">
        <w:r w:rsidRPr="006C63EA">
          <w:rPr>
            <w:rFonts w:ascii="Times New Roman" w:hAnsi="Times New Roman"/>
            <w:sz w:val="28"/>
            <w:szCs w:val="28"/>
          </w:rPr>
          <w:t>кодексом</w:t>
        </w:r>
      </w:hyperlink>
      <w:r w:rsidRPr="006C63EA">
        <w:rPr>
          <w:rFonts w:ascii="Times New Roman" w:hAnsi="Times New Roman"/>
          <w:sz w:val="28"/>
          <w:szCs w:val="28"/>
        </w:rPr>
        <w:t xml:space="preserve"> Российской Федерации.</w:t>
      </w:r>
    </w:p>
    <w:p w:rsidR="0042263D" w:rsidRPr="00E07C10" w:rsidRDefault="00BA67B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D0E9D">
        <w:rPr>
          <w:rFonts w:ascii="Times New Roman" w:hAnsi="Times New Roman"/>
          <w:sz w:val="28"/>
          <w:szCs w:val="28"/>
        </w:rPr>
        <w:t>5</w:t>
      </w:r>
      <w:r w:rsidR="006A31F7" w:rsidRPr="00314B17">
        <w:rPr>
          <w:rFonts w:ascii="Times New Roman" w:hAnsi="Times New Roman"/>
          <w:sz w:val="28"/>
          <w:szCs w:val="28"/>
        </w:rPr>
        <w:t>.</w:t>
      </w:r>
      <w:r w:rsidR="006A31F7">
        <w:rPr>
          <w:rFonts w:ascii="Times New Roman" w:hAnsi="Times New Roman"/>
          <w:sz w:val="28"/>
          <w:szCs w:val="28"/>
        </w:rPr>
        <w:t> </w:t>
      </w:r>
      <w:r w:rsidR="006F626D" w:rsidRPr="00E07C10">
        <w:rPr>
          <w:rFonts w:ascii="Times New Roman" w:hAnsi="Times New Roman"/>
          <w:sz w:val="28"/>
          <w:szCs w:val="28"/>
        </w:rPr>
        <w:t>Справочные телефоны Жилстройнадзора Югры и его структурных подразделений:</w:t>
      </w:r>
    </w:p>
    <w:p w:rsidR="004D6679" w:rsidRPr="008775B8" w:rsidRDefault="006F626D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Приемная Жилстройнадзора Югры</w:t>
      </w:r>
      <w:r w:rsidR="004D6679" w:rsidRPr="00E07C10">
        <w:rPr>
          <w:rFonts w:ascii="Times New Roman" w:hAnsi="Times New Roman"/>
          <w:sz w:val="28"/>
          <w:szCs w:val="28"/>
        </w:rPr>
        <w:t xml:space="preserve"> -</w:t>
      </w:r>
      <w:r w:rsidRPr="00E07C10">
        <w:rPr>
          <w:rFonts w:ascii="Times New Roman" w:hAnsi="Times New Roman"/>
          <w:sz w:val="28"/>
          <w:szCs w:val="28"/>
        </w:rPr>
        <w:t xml:space="preserve"> 8 (3467)</w:t>
      </w:r>
      <w:r w:rsidR="00D15210">
        <w:rPr>
          <w:rFonts w:ascii="Times New Roman" w:hAnsi="Times New Roman"/>
          <w:sz w:val="28"/>
          <w:szCs w:val="28"/>
        </w:rPr>
        <w:t xml:space="preserve"> 32-80-03, тел/факс 8 (3467) 32-73-67;</w:t>
      </w:r>
    </w:p>
    <w:p w:rsidR="00DA464C" w:rsidRPr="00E07C10" w:rsidRDefault="004D6679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Отдел надзора за деятельностью управляющих организаций и ТСЖ –8 (3467) 32-84-16</w:t>
      </w:r>
      <w:r w:rsidR="00DA464C" w:rsidRPr="00E07C10">
        <w:rPr>
          <w:rFonts w:ascii="Times New Roman" w:hAnsi="Times New Roman"/>
          <w:sz w:val="28"/>
          <w:szCs w:val="28"/>
        </w:rPr>
        <w:t>;</w:t>
      </w:r>
    </w:p>
    <w:p w:rsidR="00CD61DF" w:rsidRPr="008775B8" w:rsidRDefault="00CD61DF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Ханты-Мансийский отдел инспектирования – </w:t>
      </w:r>
      <w:r w:rsidR="00B66989">
        <w:rPr>
          <w:rFonts w:ascii="Times New Roman" w:hAnsi="Times New Roman"/>
          <w:sz w:val="28"/>
          <w:szCs w:val="28"/>
        </w:rPr>
        <w:t>тел/факс</w:t>
      </w:r>
      <w:r w:rsidR="00104254">
        <w:rPr>
          <w:rFonts w:ascii="Times New Roman" w:hAnsi="Times New Roman"/>
          <w:sz w:val="28"/>
          <w:szCs w:val="28"/>
        </w:rPr>
        <w:t xml:space="preserve"> </w:t>
      </w:r>
      <w:r w:rsidRPr="00E07C10">
        <w:rPr>
          <w:rFonts w:ascii="Times New Roman" w:hAnsi="Times New Roman"/>
          <w:sz w:val="28"/>
          <w:szCs w:val="28"/>
        </w:rPr>
        <w:t>8 (3467) 32-14-26;</w:t>
      </w:r>
    </w:p>
    <w:p w:rsidR="00CD61DF" w:rsidRPr="00E07C10" w:rsidRDefault="00CD61DF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Березовский отдел инспектирования </w:t>
      </w:r>
      <w:r w:rsidR="00A71249" w:rsidRPr="00E07C10">
        <w:rPr>
          <w:rFonts w:ascii="Times New Roman" w:hAnsi="Times New Roman"/>
          <w:sz w:val="28"/>
          <w:szCs w:val="28"/>
        </w:rPr>
        <w:t>–</w:t>
      </w:r>
      <w:r w:rsidR="00104254">
        <w:rPr>
          <w:rFonts w:ascii="Times New Roman" w:hAnsi="Times New Roman"/>
          <w:sz w:val="28"/>
          <w:szCs w:val="28"/>
        </w:rPr>
        <w:t xml:space="preserve"> </w:t>
      </w:r>
      <w:r w:rsidR="00B66989">
        <w:rPr>
          <w:rFonts w:ascii="Times New Roman" w:hAnsi="Times New Roman"/>
          <w:sz w:val="28"/>
          <w:szCs w:val="28"/>
        </w:rPr>
        <w:t xml:space="preserve">тел/факс </w:t>
      </w:r>
      <w:r w:rsidR="00A71249" w:rsidRPr="00E07C10">
        <w:rPr>
          <w:rFonts w:ascii="Times New Roman" w:hAnsi="Times New Roman"/>
          <w:sz w:val="28"/>
          <w:szCs w:val="28"/>
        </w:rPr>
        <w:t>8 (34674) 3-27-38</w:t>
      </w:r>
      <w:r w:rsidRPr="00E07C10">
        <w:rPr>
          <w:rFonts w:ascii="Times New Roman" w:hAnsi="Times New Roman"/>
          <w:sz w:val="28"/>
          <w:szCs w:val="28"/>
        </w:rPr>
        <w:t>;</w:t>
      </w:r>
    </w:p>
    <w:p w:rsidR="00CD61DF" w:rsidRPr="00E07C10" w:rsidRDefault="00CD61DF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Мегионский отдел инспектирования –</w:t>
      </w:r>
      <w:r w:rsidR="00104254">
        <w:rPr>
          <w:rFonts w:ascii="Times New Roman" w:hAnsi="Times New Roman"/>
          <w:sz w:val="28"/>
          <w:szCs w:val="28"/>
        </w:rPr>
        <w:t xml:space="preserve"> </w:t>
      </w:r>
      <w:r w:rsidR="00B66989">
        <w:rPr>
          <w:rFonts w:ascii="Times New Roman" w:hAnsi="Times New Roman"/>
          <w:sz w:val="28"/>
          <w:szCs w:val="28"/>
        </w:rPr>
        <w:t xml:space="preserve">тел/факс </w:t>
      </w:r>
      <w:r w:rsidR="00A71249" w:rsidRPr="00E07C10">
        <w:rPr>
          <w:rFonts w:ascii="Times New Roman" w:hAnsi="Times New Roman"/>
          <w:sz w:val="28"/>
          <w:szCs w:val="28"/>
        </w:rPr>
        <w:t>8 (3464) 32-59-93</w:t>
      </w:r>
      <w:r w:rsidRPr="00E07C10">
        <w:rPr>
          <w:rFonts w:ascii="Times New Roman" w:hAnsi="Times New Roman"/>
          <w:sz w:val="28"/>
          <w:szCs w:val="28"/>
        </w:rPr>
        <w:t>;</w:t>
      </w:r>
    </w:p>
    <w:p w:rsidR="00CD61DF" w:rsidRPr="00E07C10" w:rsidRDefault="00CD61DF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Нефтеюганский отдел инспектирования – </w:t>
      </w:r>
      <w:r w:rsidR="00B66989">
        <w:rPr>
          <w:rFonts w:ascii="Times New Roman" w:hAnsi="Times New Roman"/>
          <w:sz w:val="28"/>
          <w:szCs w:val="28"/>
        </w:rPr>
        <w:t>тел/факс 8 (3463) 22-74</w:t>
      </w:r>
      <w:r w:rsidR="00A71249" w:rsidRPr="00E07C10">
        <w:rPr>
          <w:rFonts w:ascii="Times New Roman" w:hAnsi="Times New Roman"/>
          <w:sz w:val="28"/>
          <w:szCs w:val="28"/>
        </w:rPr>
        <w:t>-79</w:t>
      </w:r>
      <w:r w:rsidRPr="00E07C10">
        <w:rPr>
          <w:rFonts w:ascii="Times New Roman" w:hAnsi="Times New Roman"/>
          <w:sz w:val="28"/>
          <w:szCs w:val="28"/>
        </w:rPr>
        <w:t>;</w:t>
      </w:r>
    </w:p>
    <w:p w:rsidR="00CD61DF" w:rsidRPr="00E07C10" w:rsidRDefault="00CD61DF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Нижневартовский отдел инспектирования –</w:t>
      </w:r>
      <w:r w:rsidR="008775B8">
        <w:rPr>
          <w:rFonts w:ascii="Times New Roman" w:hAnsi="Times New Roman"/>
          <w:sz w:val="28"/>
          <w:szCs w:val="28"/>
        </w:rPr>
        <w:t xml:space="preserve"> </w:t>
      </w:r>
      <w:r w:rsidR="00B66989">
        <w:rPr>
          <w:rFonts w:ascii="Times New Roman" w:hAnsi="Times New Roman"/>
          <w:sz w:val="28"/>
          <w:szCs w:val="28"/>
        </w:rPr>
        <w:t xml:space="preserve">тел/факс </w:t>
      </w:r>
      <w:r w:rsidR="00A71249" w:rsidRPr="00E07C10">
        <w:rPr>
          <w:rFonts w:ascii="Times New Roman" w:hAnsi="Times New Roman"/>
          <w:sz w:val="28"/>
          <w:szCs w:val="28"/>
        </w:rPr>
        <w:t>8 (3466) 46-37-70</w:t>
      </w:r>
      <w:r w:rsidRPr="00E07C10">
        <w:rPr>
          <w:rFonts w:ascii="Times New Roman" w:hAnsi="Times New Roman"/>
          <w:sz w:val="28"/>
          <w:szCs w:val="28"/>
        </w:rPr>
        <w:t>;</w:t>
      </w:r>
    </w:p>
    <w:p w:rsidR="00CD61DF" w:rsidRPr="00E07C10" w:rsidRDefault="00CD61DF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Няганский отдел инспектирования – </w:t>
      </w:r>
      <w:r w:rsidR="00B66989">
        <w:rPr>
          <w:rFonts w:ascii="Times New Roman" w:hAnsi="Times New Roman"/>
          <w:sz w:val="28"/>
          <w:szCs w:val="28"/>
        </w:rPr>
        <w:t xml:space="preserve">тел/факс </w:t>
      </w:r>
      <w:r w:rsidR="00A71249" w:rsidRPr="00E07C10">
        <w:rPr>
          <w:rFonts w:ascii="Times New Roman" w:hAnsi="Times New Roman"/>
          <w:sz w:val="28"/>
          <w:szCs w:val="28"/>
        </w:rPr>
        <w:t>8 (34672) 6-37-00</w:t>
      </w:r>
      <w:r w:rsidRPr="00E07C10">
        <w:rPr>
          <w:rFonts w:ascii="Times New Roman" w:hAnsi="Times New Roman"/>
          <w:sz w:val="28"/>
          <w:szCs w:val="28"/>
        </w:rPr>
        <w:t>;</w:t>
      </w:r>
    </w:p>
    <w:p w:rsidR="00CD61DF" w:rsidRPr="00E07C10" w:rsidRDefault="00CD61DF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Сургутский отдел инспектирования – </w:t>
      </w:r>
      <w:r w:rsidR="00B66989">
        <w:rPr>
          <w:rFonts w:ascii="Times New Roman" w:hAnsi="Times New Roman"/>
          <w:sz w:val="28"/>
          <w:szCs w:val="28"/>
        </w:rPr>
        <w:t>тел/факс 8 (3462) 52-53-59</w:t>
      </w:r>
      <w:r w:rsidRPr="00E07C10">
        <w:rPr>
          <w:rFonts w:ascii="Times New Roman" w:hAnsi="Times New Roman"/>
          <w:sz w:val="28"/>
          <w:szCs w:val="28"/>
        </w:rPr>
        <w:t>;</w:t>
      </w:r>
    </w:p>
    <w:p w:rsidR="006F626D" w:rsidRPr="00E07C10" w:rsidRDefault="00CD61DF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Урайский отдел инспектирования </w:t>
      </w:r>
      <w:r w:rsidR="00A71249" w:rsidRPr="00E07C10">
        <w:rPr>
          <w:rFonts w:ascii="Times New Roman" w:hAnsi="Times New Roman"/>
          <w:sz w:val="28"/>
          <w:szCs w:val="28"/>
        </w:rPr>
        <w:t xml:space="preserve">– </w:t>
      </w:r>
      <w:r w:rsidR="00B66989">
        <w:rPr>
          <w:rFonts w:ascii="Times New Roman" w:hAnsi="Times New Roman"/>
          <w:sz w:val="28"/>
          <w:szCs w:val="28"/>
        </w:rPr>
        <w:t xml:space="preserve">тел/факс </w:t>
      </w:r>
      <w:r w:rsidR="00A71249" w:rsidRPr="00E07C10">
        <w:rPr>
          <w:rFonts w:ascii="Times New Roman" w:hAnsi="Times New Roman"/>
          <w:sz w:val="28"/>
          <w:szCs w:val="28"/>
        </w:rPr>
        <w:t>8 (34677) 3-49-70</w:t>
      </w:r>
      <w:r w:rsidR="00944138" w:rsidRPr="00E07C10">
        <w:rPr>
          <w:rFonts w:ascii="Times New Roman" w:hAnsi="Times New Roman"/>
          <w:sz w:val="28"/>
          <w:szCs w:val="28"/>
        </w:rPr>
        <w:t>.</w:t>
      </w:r>
    </w:p>
    <w:p w:rsidR="006F626D" w:rsidRPr="00E07C10" w:rsidRDefault="00BA67B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16F2A">
        <w:rPr>
          <w:rFonts w:ascii="Times New Roman" w:hAnsi="Times New Roman"/>
          <w:sz w:val="28"/>
          <w:szCs w:val="28"/>
        </w:rPr>
        <w:t>6</w:t>
      </w:r>
      <w:r w:rsidR="006A31F7" w:rsidRPr="00314B17">
        <w:rPr>
          <w:rFonts w:ascii="Times New Roman" w:hAnsi="Times New Roman"/>
          <w:sz w:val="28"/>
          <w:szCs w:val="28"/>
        </w:rPr>
        <w:t>.</w:t>
      </w:r>
      <w:r w:rsidR="006A31F7">
        <w:rPr>
          <w:rFonts w:ascii="Times New Roman" w:hAnsi="Times New Roman"/>
          <w:sz w:val="28"/>
          <w:szCs w:val="28"/>
        </w:rPr>
        <w:t> </w:t>
      </w:r>
      <w:r w:rsidR="009A23EE" w:rsidRPr="00E07C10">
        <w:rPr>
          <w:rFonts w:ascii="Times New Roman" w:hAnsi="Times New Roman"/>
          <w:sz w:val="28"/>
          <w:szCs w:val="28"/>
        </w:rPr>
        <w:t>Офи</w:t>
      </w:r>
      <w:r w:rsidR="00AC3FCE">
        <w:rPr>
          <w:rFonts w:ascii="Times New Roman" w:hAnsi="Times New Roman"/>
          <w:sz w:val="28"/>
          <w:szCs w:val="28"/>
        </w:rPr>
        <w:t>циальный сайт в сети Интернет</w:t>
      </w:r>
      <w:r w:rsidR="009A23EE" w:rsidRPr="00E07C10">
        <w:rPr>
          <w:rFonts w:ascii="Times New Roman" w:hAnsi="Times New Roman"/>
          <w:sz w:val="28"/>
          <w:szCs w:val="28"/>
        </w:rPr>
        <w:t>, адреса электронной почты</w:t>
      </w:r>
      <w:r w:rsidR="00271BBF">
        <w:rPr>
          <w:rFonts w:ascii="Times New Roman" w:hAnsi="Times New Roman"/>
          <w:sz w:val="28"/>
          <w:szCs w:val="28"/>
        </w:rPr>
        <w:t xml:space="preserve"> Жилстройнадзора Югры</w:t>
      </w:r>
      <w:r w:rsidR="009A23EE" w:rsidRPr="00E07C10">
        <w:rPr>
          <w:rFonts w:ascii="Times New Roman" w:hAnsi="Times New Roman"/>
          <w:sz w:val="28"/>
          <w:szCs w:val="28"/>
        </w:rPr>
        <w:t>:</w:t>
      </w:r>
    </w:p>
    <w:p w:rsidR="00B260B1" w:rsidRPr="00E07C10" w:rsidRDefault="00B260B1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Официальный сайт Жилстройнадзора Югры </w:t>
      </w:r>
      <w:r w:rsidR="006A31F7">
        <w:rPr>
          <w:rFonts w:ascii="Times New Roman" w:hAnsi="Times New Roman"/>
          <w:sz w:val="28"/>
          <w:szCs w:val="28"/>
        </w:rPr>
        <w:t xml:space="preserve">– </w:t>
      </w:r>
      <w:hyperlink r:id="rId32" w:history="1">
        <w:r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http</w:t>
        </w:r>
        <w:r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://</w:t>
        </w:r>
        <w:r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www</w:t>
        </w:r>
        <w:r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.</w:t>
        </w:r>
        <w:proofErr w:type="spellStart"/>
        <w:r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jsn</w:t>
        </w:r>
        <w:proofErr w:type="spellEnd"/>
        <w:r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.</w:t>
        </w:r>
        <w:proofErr w:type="spellStart"/>
        <w:r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admhmao</w:t>
        </w:r>
        <w:proofErr w:type="spellEnd"/>
        <w:r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.</w:t>
        </w:r>
        <w:r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ru</w:t>
        </w:r>
      </w:hyperlink>
      <w:r w:rsidRPr="00E07C10">
        <w:rPr>
          <w:rFonts w:ascii="Times New Roman" w:hAnsi="Times New Roman"/>
          <w:color w:val="000000"/>
          <w:sz w:val="28"/>
          <w:szCs w:val="28"/>
        </w:rPr>
        <w:t>.</w:t>
      </w:r>
    </w:p>
    <w:p w:rsidR="00E47FE2" w:rsidRDefault="0022124F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Адрес электронной почты Жилстройнадзора Югры </w:t>
      </w:r>
      <w:r w:rsidR="006A31F7">
        <w:rPr>
          <w:rFonts w:ascii="Times New Roman" w:hAnsi="Times New Roman"/>
          <w:sz w:val="28"/>
          <w:szCs w:val="28"/>
        </w:rPr>
        <w:t>–</w:t>
      </w:r>
      <w:hyperlink r:id="rId33" w:history="1">
        <w:r w:rsidR="0086533A" w:rsidRPr="0086533A">
          <w:rPr>
            <w:rStyle w:val="a7"/>
            <w:rFonts w:ascii="Times New Roman" w:hAnsi="Times New Roman"/>
            <w:color w:val="000000" w:themeColor="text1"/>
            <w:sz w:val="28"/>
            <w:szCs w:val="28"/>
            <w:u w:val="none"/>
          </w:rPr>
          <w:t>jsn@admhmao.ru</w:t>
        </w:r>
      </w:hyperlink>
      <w:r w:rsidRPr="0086533A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E47FE2" w:rsidRPr="0086533A" w:rsidRDefault="00E47FE2" w:rsidP="000E24D7">
      <w:pPr>
        <w:ind w:firstLine="720"/>
        <w:rPr>
          <w:rFonts w:eastAsiaTheme="minorHAnsi"/>
        </w:rPr>
      </w:pPr>
      <w:r w:rsidRPr="00E07C10">
        <w:rPr>
          <w:rFonts w:ascii="Times New Roman" w:hAnsi="Times New Roman"/>
          <w:sz w:val="28"/>
          <w:szCs w:val="28"/>
        </w:rPr>
        <w:t>Бе</w:t>
      </w:r>
      <w:r w:rsidR="00323399">
        <w:rPr>
          <w:rFonts w:ascii="Times New Roman" w:hAnsi="Times New Roman"/>
          <w:sz w:val="28"/>
          <w:szCs w:val="28"/>
        </w:rPr>
        <w:t xml:space="preserve">резовский отдел инспектирования – </w:t>
      </w:r>
      <w:hyperlink r:id="rId34" w:history="1">
        <w:r w:rsidR="00323399" w:rsidRPr="0086533A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ber-jsn@admhmao.ru</w:t>
        </w:r>
      </w:hyperlink>
      <w:r w:rsidR="00E235A5" w:rsidRPr="0086533A">
        <w:rPr>
          <w:rFonts w:ascii="Times New Roman" w:hAnsi="Times New Roman"/>
          <w:color w:val="000000"/>
          <w:sz w:val="28"/>
          <w:szCs w:val="28"/>
        </w:rPr>
        <w:t>;</w:t>
      </w:r>
    </w:p>
    <w:p w:rsidR="00E47FE2" w:rsidRPr="0086533A" w:rsidRDefault="00E47FE2" w:rsidP="000E24D7">
      <w:pPr>
        <w:ind w:firstLine="720"/>
        <w:rPr>
          <w:rFonts w:eastAsiaTheme="minorHAnsi"/>
          <w:color w:val="000000" w:themeColor="text1"/>
        </w:rPr>
      </w:pPr>
      <w:r w:rsidRPr="0086533A">
        <w:rPr>
          <w:rFonts w:ascii="Times New Roman" w:hAnsi="Times New Roman"/>
          <w:sz w:val="28"/>
          <w:szCs w:val="28"/>
        </w:rPr>
        <w:t>Мегионский отдел инспек</w:t>
      </w:r>
      <w:r w:rsidR="00323399" w:rsidRPr="0086533A">
        <w:rPr>
          <w:rFonts w:ascii="Times New Roman" w:hAnsi="Times New Roman"/>
          <w:sz w:val="28"/>
          <w:szCs w:val="28"/>
        </w:rPr>
        <w:t xml:space="preserve">тирования – </w:t>
      </w:r>
      <w:hyperlink r:id="rId35" w:history="1">
        <w:r w:rsidR="0086533A" w:rsidRPr="0086533A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meg-jsn@admhmao.ru</w:t>
        </w:r>
      </w:hyperlink>
      <w:r w:rsidR="00E235A5" w:rsidRPr="0086533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47FE2" w:rsidRPr="0086533A" w:rsidRDefault="00E47FE2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86533A">
        <w:rPr>
          <w:rFonts w:ascii="Times New Roman" w:hAnsi="Times New Roman"/>
          <w:color w:val="000000" w:themeColor="text1"/>
          <w:sz w:val="28"/>
          <w:szCs w:val="28"/>
        </w:rPr>
        <w:t xml:space="preserve">Нефтеюганский отдел инспектирования – </w:t>
      </w:r>
      <w:hyperlink r:id="rId36" w:history="1">
        <w:r w:rsidR="0086533A" w:rsidRPr="0086533A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ntu-jsn@admhmao.ru</w:t>
        </w:r>
      </w:hyperlink>
      <w:r w:rsidR="00E235A5" w:rsidRPr="0086533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47FE2" w:rsidRPr="0086533A" w:rsidRDefault="00E47FE2" w:rsidP="000E24D7">
      <w:pPr>
        <w:ind w:firstLine="720"/>
        <w:rPr>
          <w:rFonts w:eastAsiaTheme="minorHAnsi"/>
          <w:color w:val="000000" w:themeColor="text1"/>
        </w:rPr>
      </w:pPr>
      <w:r w:rsidRPr="0086533A">
        <w:rPr>
          <w:rFonts w:ascii="Times New Roman" w:hAnsi="Times New Roman"/>
          <w:color w:val="000000" w:themeColor="text1"/>
          <w:sz w:val="28"/>
          <w:szCs w:val="28"/>
        </w:rPr>
        <w:t xml:space="preserve">Нижневартовский отдел инспектирования – </w:t>
      </w:r>
      <w:hyperlink r:id="rId37" w:history="1">
        <w:r w:rsidR="0086533A" w:rsidRPr="0086533A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nvt-jsn@admhmao.ru</w:t>
        </w:r>
      </w:hyperlink>
      <w:r w:rsidR="009046B8" w:rsidRPr="0086533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47FE2" w:rsidRPr="0086533A" w:rsidRDefault="00E47FE2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86533A">
        <w:rPr>
          <w:rFonts w:ascii="Times New Roman" w:hAnsi="Times New Roman"/>
          <w:color w:val="000000" w:themeColor="text1"/>
          <w:sz w:val="28"/>
          <w:szCs w:val="28"/>
        </w:rPr>
        <w:t xml:space="preserve">Няганский отдел инспектирования – </w:t>
      </w:r>
      <w:hyperlink r:id="rId38" w:history="1">
        <w:r w:rsidR="0086533A" w:rsidRPr="0086533A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ngn-jsn@admhmao.ru</w:t>
        </w:r>
      </w:hyperlink>
      <w:r w:rsidR="009046B8" w:rsidRPr="0086533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47FE2" w:rsidRPr="0086533A" w:rsidRDefault="00E47FE2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86533A">
        <w:rPr>
          <w:rFonts w:ascii="Times New Roman" w:hAnsi="Times New Roman"/>
          <w:color w:val="000000" w:themeColor="text1"/>
          <w:sz w:val="28"/>
          <w:szCs w:val="28"/>
        </w:rPr>
        <w:t>Сургутский отдел инспектирования –</w:t>
      </w:r>
      <w:hyperlink r:id="rId39" w:history="1">
        <w:r w:rsidR="0086533A" w:rsidRPr="0086533A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sur-jsn@admhmao.ru</w:t>
        </w:r>
      </w:hyperlink>
      <w:r w:rsidRPr="0086533A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E235A5" w:rsidRPr="0086533A" w:rsidRDefault="009046B8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86533A">
        <w:rPr>
          <w:rFonts w:ascii="Times New Roman" w:hAnsi="Times New Roman"/>
          <w:color w:val="000000" w:themeColor="text1"/>
          <w:sz w:val="28"/>
          <w:szCs w:val="28"/>
        </w:rPr>
        <w:t>Урайский отдел инсп</w:t>
      </w:r>
      <w:r w:rsidR="00323399" w:rsidRPr="0086533A">
        <w:rPr>
          <w:rFonts w:ascii="Times New Roman" w:hAnsi="Times New Roman"/>
          <w:color w:val="000000" w:themeColor="text1"/>
          <w:sz w:val="28"/>
          <w:szCs w:val="28"/>
        </w:rPr>
        <w:t>ектирования –</w:t>
      </w:r>
      <w:hyperlink r:id="rId40" w:history="1">
        <w:r w:rsidR="0086533A" w:rsidRPr="0086533A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ura-jsn@admhmao.ru</w:t>
        </w:r>
      </w:hyperlink>
      <w:r w:rsidR="0086533A" w:rsidRPr="0086533A">
        <w:rPr>
          <w:rFonts w:eastAsiaTheme="minorHAnsi"/>
          <w:color w:val="000000" w:themeColor="text1"/>
        </w:rPr>
        <w:t>;</w:t>
      </w:r>
    </w:p>
    <w:p w:rsidR="0086533A" w:rsidRPr="0086533A" w:rsidRDefault="0086533A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color w:val="000000" w:themeColor="text1"/>
          <w:sz w:val="28"/>
          <w:szCs w:val="28"/>
        </w:rPr>
      </w:pPr>
      <w:r w:rsidRPr="0086533A">
        <w:rPr>
          <w:rFonts w:ascii="Times New Roman" w:hAnsi="Times New Roman"/>
          <w:color w:val="000000" w:themeColor="text1"/>
          <w:sz w:val="28"/>
          <w:szCs w:val="28"/>
        </w:rPr>
        <w:t xml:space="preserve">Ханты-Мансийский отдел инспектирования – </w:t>
      </w:r>
      <w:hyperlink r:id="rId41" w:history="1">
        <w:r w:rsidRPr="0086533A">
          <w:rPr>
            <w:rFonts w:ascii="Times New Roman" w:eastAsiaTheme="minorHAnsi" w:hAnsi="Times New Roman"/>
            <w:color w:val="000000" w:themeColor="text1"/>
            <w:sz w:val="28"/>
            <w:szCs w:val="28"/>
          </w:rPr>
          <w:t>hm-jsn@admhmao.ru</w:t>
        </w:r>
      </w:hyperlink>
      <w:r w:rsidRPr="0086533A">
        <w:rPr>
          <w:rFonts w:ascii="Times New Roman" w:eastAsiaTheme="minorHAnsi" w:hAnsi="Times New Roman"/>
          <w:color w:val="000000" w:themeColor="text1"/>
          <w:sz w:val="28"/>
          <w:szCs w:val="28"/>
        </w:rPr>
        <w:t>.</w:t>
      </w:r>
    </w:p>
    <w:p w:rsidR="0022124F" w:rsidRPr="00E07C10" w:rsidRDefault="007F104B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16F2A">
        <w:rPr>
          <w:rFonts w:ascii="Times New Roman" w:hAnsi="Times New Roman"/>
          <w:sz w:val="28"/>
          <w:szCs w:val="28"/>
        </w:rPr>
        <w:t>7</w:t>
      </w:r>
      <w:r w:rsidR="006A31F7" w:rsidRPr="00314B17">
        <w:rPr>
          <w:rFonts w:ascii="Times New Roman" w:hAnsi="Times New Roman"/>
          <w:sz w:val="28"/>
          <w:szCs w:val="28"/>
        </w:rPr>
        <w:t>.</w:t>
      </w:r>
      <w:r w:rsidR="006A31F7">
        <w:rPr>
          <w:rFonts w:ascii="Times New Roman" w:hAnsi="Times New Roman"/>
          <w:sz w:val="28"/>
          <w:szCs w:val="28"/>
        </w:rPr>
        <w:t> </w:t>
      </w:r>
      <w:r w:rsidR="008555FD">
        <w:rPr>
          <w:rFonts w:ascii="Times New Roman" w:hAnsi="Times New Roman"/>
          <w:sz w:val="28"/>
          <w:szCs w:val="28"/>
        </w:rPr>
        <w:t>Информация о местах нахождения</w:t>
      </w:r>
      <w:r w:rsidR="00553014" w:rsidRPr="00E07C10">
        <w:rPr>
          <w:rFonts w:ascii="Times New Roman" w:hAnsi="Times New Roman"/>
          <w:sz w:val="28"/>
          <w:szCs w:val="28"/>
        </w:rPr>
        <w:t xml:space="preserve">, справочных телефонах, графиках работы, адресах электронной почты Жилстройнадзора </w:t>
      </w:r>
      <w:r w:rsidR="00477EE1">
        <w:rPr>
          <w:rFonts w:ascii="Times New Roman" w:hAnsi="Times New Roman"/>
          <w:sz w:val="28"/>
          <w:szCs w:val="28"/>
        </w:rPr>
        <w:t xml:space="preserve">Югры </w:t>
      </w:r>
      <w:r w:rsidR="00553014" w:rsidRPr="00E07C10">
        <w:rPr>
          <w:rFonts w:ascii="Times New Roman" w:hAnsi="Times New Roman"/>
          <w:sz w:val="28"/>
          <w:szCs w:val="28"/>
        </w:rPr>
        <w:t>и его структурных подразделений, исполняющих государственную функцию</w:t>
      </w:r>
      <w:r w:rsidR="00856ADF" w:rsidRPr="00FE6DD7">
        <w:rPr>
          <w:rFonts w:ascii="Times New Roman" w:hAnsi="Times New Roman"/>
          <w:sz w:val="28"/>
          <w:szCs w:val="28"/>
        </w:rPr>
        <w:t>,</w:t>
      </w:r>
      <w:r w:rsidR="00553014" w:rsidRPr="00E07C10">
        <w:rPr>
          <w:rFonts w:ascii="Times New Roman" w:hAnsi="Times New Roman"/>
          <w:sz w:val="28"/>
          <w:szCs w:val="28"/>
        </w:rPr>
        <w:t xml:space="preserve"> размещается на информационных стендах в местах исполнени</w:t>
      </w:r>
      <w:r w:rsidR="0079616E">
        <w:rPr>
          <w:rFonts w:ascii="Times New Roman" w:hAnsi="Times New Roman"/>
          <w:sz w:val="28"/>
          <w:szCs w:val="28"/>
        </w:rPr>
        <w:t>я государственной функции в</w:t>
      </w:r>
      <w:r w:rsidR="00B16465">
        <w:rPr>
          <w:rFonts w:ascii="Times New Roman" w:hAnsi="Times New Roman"/>
          <w:sz w:val="28"/>
          <w:szCs w:val="28"/>
        </w:rPr>
        <w:t xml:space="preserve"> информационно-телекоммуникационной </w:t>
      </w:r>
      <w:r w:rsidR="00553014" w:rsidRPr="00E07C10">
        <w:rPr>
          <w:rFonts w:ascii="Times New Roman" w:hAnsi="Times New Roman"/>
          <w:sz w:val="28"/>
          <w:szCs w:val="28"/>
        </w:rPr>
        <w:t xml:space="preserve"> сети Интернет:</w:t>
      </w:r>
    </w:p>
    <w:p w:rsidR="00E235A5" w:rsidRPr="00E07C10" w:rsidRDefault="004C769F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н</w:t>
      </w:r>
      <w:r w:rsidR="00E235A5" w:rsidRPr="00E07C10">
        <w:rPr>
          <w:rFonts w:ascii="Times New Roman" w:hAnsi="Times New Roman"/>
          <w:sz w:val="28"/>
          <w:szCs w:val="28"/>
        </w:rPr>
        <w:t xml:space="preserve">а официальном сайте Жилстройнадзора Югры </w:t>
      </w:r>
      <w:hyperlink r:id="rId42" w:history="1">
        <w:r w:rsidR="00E235A5"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http</w:t>
        </w:r>
        <w:r w:rsidR="00E235A5"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://</w:t>
        </w:r>
        <w:r w:rsidR="00E235A5"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www</w:t>
        </w:r>
        <w:r w:rsidR="00E235A5"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.</w:t>
        </w:r>
        <w:proofErr w:type="spellStart"/>
        <w:r w:rsidR="00E235A5"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jsn</w:t>
        </w:r>
        <w:proofErr w:type="spellEnd"/>
        <w:r w:rsidR="00E235A5"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.</w:t>
        </w:r>
        <w:proofErr w:type="spellStart"/>
        <w:r w:rsidR="00E235A5"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admhmao</w:t>
        </w:r>
        <w:proofErr w:type="spellEnd"/>
        <w:r w:rsidR="00E235A5"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.</w:t>
        </w:r>
        <w:r w:rsidR="00E235A5" w:rsidRPr="00E07C10">
          <w:rPr>
            <w:rStyle w:val="a7"/>
            <w:rFonts w:ascii="Times New Roman" w:hAnsi="Times New Roman"/>
            <w:color w:val="000000"/>
            <w:sz w:val="28"/>
            <w:szCs w:val="28"/>
            <w:u w:val="none"/>
            <w:lang w:val="en-US"/>
          </w:rPr>
          <w:t>ru</w:t>
        </w:r>
      </w:hyperlink>
      <w:r w:rsidRPr="00E07C10">
        <w:rPr>
          <w:rFonts w:ascii="Times New Roman" w:hAnsi="Times New Roman"/>
          <w:color w:val="000000"/>
          <w:sz w:val="28"/>
          <w:szCs w:val="28"/>
        </w:rPr>
        <w:t>;</w:t>
      </w:r>
    </w:p>
    <w:p w:rsidR="004C769F" w:rsidRPr="00E07C10" w:rsidRDefault="00176092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E07C10"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4C769F" w:rsidRPr="00E07C10">
        <w:rPr>
          <w:rFonts w:ascii="Times New Roman" w:hAnsi="Times New Roman"/>
          <w:color w:val="000000"/>
          <w:sz w:val="28"/>
          <w:szCs w:val="28"/>
        </w:rPr>
        <w:t xml:space="preserve">федеральной государственной информационной системе «Единый портал государственных и муниципальных услуг (функций)» </w:t>
      </w:r>
      <w:r w:rsidR="004C769F" w:rsidRPr="00E07C10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="004C769F" w:rsidRPr="00E07C10">
        <w:rPr>
          <w:rFonts w:ascii="Times New Roman" w:hAnsi="Times New Roman"/>
          <w:color w:val="000000"/>
          <w:sz w:val="28"/>
          <w:szCs w:val="28"/>
        </w:rPr>
        <w:t>://</w:t>
      </w:r>
      <w:r w:rsidR="004C769F" w:rsidRPr="00E07C10">
        <w:rPr>
          <w:rFonts w:ascii="Times New Roman" w:hAnsi="Times New Roman"/>
          <w:color w:val="000000"/>
          <w:sz w:val="28"/>
          <w:szCs w:val="28"/>
          <w:lang w:val="en-US"/>
        </w:rPr>
        <w:t>www</w:t>
      </w:r>
      <w:r w:rsidR="004C769F" w:rsidRPr="00E07C10">
        <w:rPr>
          <w:rFonts w:ascii="Times New Roman" w:hAnsi="Times New Roman"/>
          <w:color w:val="000000"/>
          <w:sz w:val="28"/>
          <w:szCs w:val="28"/>
        </w:rPr>
        <w:t>.</w:t>
      </w:r>
      <w:proofErr w:type="spellStart"/>
      <w:r w:rsidR="004C769F" w:rsidRPr="00E07C10">
        <w:rPr>
          <w:rFonts w:ascii="Times New Roman" w:hAnsi="Times New Roman"/>
          <w:color w:val="000000"/>
          <w:sz w:val="28"/>
          <w:szCs w:val="28"/>
          <w:lang w:val="en-US"/>
        </w:rPr>
        <w:t>gosuslugi</w:t>
      </w:r>
      <w:proofErr w:type="spellEnd"/>
      <w:r w:rsidR="004C769F" w:rsidRPr="00E07C10">
        <w:rPr>
          <w:rFonts w:ascii="Times New Roman" w:hAnsi="Times New Roman"/>
          <w:color w:val="000000"/>
          <w:sz w:val="28"/>
          <w:szCs w:val="28"/>
        </w:rPr>
        <w:t>.</w:t>
      </w:r>
      <w:r w:rsidR="004C769F" w:rsidRPr="00E07C10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r w:rsidR="004C769F" w:rsidRPr="00E07C10">
        <w:rPr>
          <w:rFonts w:ascii="Times New Roman" w:hAnsi="Times New Roman"/>
          <w:color w:val="000000"/>
          <w:sz w:val="28"/>
          <w:szCs w:val="28"/>
        </w:rPr>
        <w:t>;</w:t>
      </w:r>
    </w:p>
    <w:p w:rsidR="004C769F" w:rsidRPr="00E07C10" w:rsidRDefault="00176092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color w:val="000000"/>
          <w:sz w:val="28"/>
          <w:szCs w:val="28"/>
        </w:rPr>
      </w:pPr>
      <w:r w:rsidRPr="00E07C10">
        <w:rPr>
          <w:rFonts w:ascii="Times New Roman" w:hAnsi="Times New Roman"/>
          <w:color w:val="000000"/>
          <w:sz w:val="28"/>
          <w:szCs w:val="28"/>
        </w:rPr>
        <w:t>н</w:t>
      </w:r>
      <w:r w:rsidR="004C769F" w:rsidRPr="00E07C10">
        <w:rPr>
          <w:rFonts w:ascii="Times New Roman" w:hAnsi="Times New Roman"/>
          <w:color w:val="000000"/>
          <w:sz w:val="28"/>
          <w:szCs w:val="28"/>
        </w:rPr>
        <w:t xml:space="preserve">а Портале государственных и муниципальных услуг (функций) Ханты-Мансийского автономного округа – Югры </w:t>
      </w:r>
      <w:r w:rsidR="004C769F" w:rsidRPr="00E07C10">
        <w:rPr>
          <w:rFonts w:ascii="Times New Roman" w:hAnsi="Times New Roman"/>
          <w:color w:val="000000"/>
          <w:sz w:val="28"/>
          <w:szCs w:val="28"/>
          <w:lang w:val="en-US"/>
        </w:rPr>
        <w:t>http</w:t>
      </w:r>
      <w:r w:rsidR="004C769F" w:rsidRPr="00E07C10">
        <w:rPr>
          <w:rFonts w:ascii="Times New Roman" w:hAnsi="Times New Roman"/>
          <w:color w:val="000000"/>
          <w:sz w:val="28"/>
          <w:szCs w:val="28"/>
        </w:rPr>
        <w:t>://86.</w:t>
      </w:r>
      <w:proofErr w:type="spellStart"/>
      <w:r w:rsidR="004C769F" w:rsidRPr="00E07C10">
        <w:rPr>
          <w:rFonts w:ascii="Times New Roman" w:hAnsi="Times New Roman"/>
          <w:color w:val="000000"/>
          <w:sz w:val="28"/>
          <w:szCs w:val="28"/>
          <w:lang w:val="en-US"/>
        </w:rPr>
        <w:t>gosuslugi</w:t>
      </w:r>
      <w:proofErr w:type="spellEnd"/>
      <w:r w:rsidR="004C769F" w:rsidRPr="00E07C10">
        <w:rPr>
          <w:rFonts w:ascii="Times New Roman" w:hAnsi="Times New Roman"/>
          <w:color w:val="000000"/>
          <w:sz w:val="28"/>
          <w:szCs w:val="28"/>
        </w:rPr>
        <w:t>.</w:t>
      </w:r>
      <w:r w:rsidR="004C769F" w:rsidRPr="00E07C10">
        <w:rPr>
          <w:rFonts w:ascii="Times New Roman" w:hAnsi="Times New Roman"/>
          <w:color w:val="000000"/>
          <w:sz w:val="28"/>
          <w:szCs w:val="28"/>
          <w:lang w:val="en-US"/>
        </w:rPr>
        <w:t>ru</w:t>
      </w:r>
      <w:r w:rsidR="004C769F" w:rsidRPr="00E07C10">
        <w:rPr>
          <w:rFonts w:ascii="Times New Roman" w:hAnsi="Times New Roman"/>
          <w:color w:val="000000"/>
          <w:sz w:val="28"/>
          <w:szCs w:val="28"/>
        </w:rPr>
        <w:t>.</w:t>
      </w:r>
    </w:p>
    <w:p w:rsidR="00D14C67" w:rsidRPr="00E07C10" w:rsidRDefault="007F104B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16F2A">
        <w:rPr>
          <w:rFonts w:ascii="Times New Roman" w:hAnsi="Times New Roman"/>
          <w:sz w:val="28"/>
          <w:szCs w:val="28"/>
        </w:rPr>
        <w:t>8</w:t>
      </w:r>
      <w:r w:rsidR="00CA48EC" w:rsidRPr="00314B17">
        <w:rPr>
          <w:rFonts w:ascii="Times New Roman" w:hAnsi="Times New Roman"/>
          <w:sz w:val="28"/>
          <w:szCs w:val="28"/>
        </w:rPr>
        <w:t>.</w:t>
      </w:r>
      <w:r w:rsidR="00CA48EC">
        <w:rPr>
          <w:rFonts w:ascii="Times New Roman" w:hAnsi="Times New Roman"/>
          <w:sz w:val="28"/>
          <w:szCs w:val="28"/>
        </w:rPr>
        <w:t> </w:t>
      </w:r>
      <w:r w:rsidR="008A40DC" w:rsidRPr="00E07C10">
        <w:rPr>
          <w:rFonts w:ascii="Times New Roman" w:hAnsi="Times New Roman"/>
          <w:sz w:val="28"/>
          <w:szCs w:val="28"/>
        </w:rPr>
        <w:t>На информационных стендах</w:t>
      </w:r>
      <w:r w:rsidR="00653C76">
        <w:rPr>
          <w:rFonts w:ascii="Times New Roman" w:hAnsi="Times New Roman"/>
          <w:sz w:val="28"/>
          <w:szCs w:val="28"/>
        </w:rPr>
        <w:t>,</w:t>
      </w:r>
      <w:r w:rsidR="008A40DC" w:rsidRPr="00E07C10">
        <w:rPr>
          <w:rFonts w:ascii="Times New Roman" w:hAnsi="Times New Roman"/>
          <w:sz w:val="28"/>
          <w:szCs w:val="28"/>
        </w:rPr>
        <w:t xml:space="preserve"> на бумажных н</w:t>
      </w:r>
      <w:r w:rsidR="00176092" w:rsidRPr="00E07C10">
        <w:rPr>
          <w:rFonts w:ascii="Times New Roman" w:hAnsi="Times New Roman"/>
          <w:sz w:val="28"/>
          <w:szCs w:val="28"/>
        </w:rPr>
        <w:t xml:space="preserve">осителях в местах исполнения </w:t>
      </w:r>
      <w:r w:rsidR="008A40DC" w:rsidRPr="00E07C10">
        <w:rPr>
          <w:rFonts w:ascii="Times New Roman" w:hAnsi="Times New Roman"/>
          <w:sz w:val="28"/>
          <w:szCs w:val="28"/>
        </w:rPr>
        <w:t>государственной функции и в информационно-телекоммуникационной сети Интернет в форме информационных (мультимедийных) материалов размещается следующая информация:</w:t>
      </w:r>
    </w:p>
    <w:p w:rsidR="00D14C67" w:rsidRPr="00E07C10" w:rsidRDefault="00D14C67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сведения о задачах и функциях Жилстройнадзора Югры;</w:t>
      </w:r>
    </w:p>
    <w:p w:rsidR="00671D53" w:rsidRPr="00E07C10" w:rsidRDefault="0064554D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перечень законов и иных нормативных правовых актов, определяющих полномочия Жилстройнадзора Югры по направлению деятельности;</w:t>
      </w:r>
    </w:p>
    <w:p w:rsidR="00774586" w:rsidRPr="00E07C10" w:rsidRDefault="00176092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место нахождения, график работы, справочные телефоны, адреса электронной почты Жилстройнадзора Югры и его структурных подразделений, исполняющих государственную функцию;</w:t>
      </w:r>
    </w:p>
    <w:p w:rsidR="00774586" w:rsidRPr="00E07C10" w:rsidRDefault="00774586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план работы Жилстройнадзора Югры;</w:t>
      </w:r>
    </w:p>
    <w:p w:rsidR="00774586" w:rsidRPr="00314B17" w:rsidRDefault="00774586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отчет о деятельности Жилстройнадзора Югры, в том числе о проводимых надзорных мероприятиях (статистические данные</w:t>
      </w:r>
      <w:r w:rsidRPr="00314B17">
        <w:rPr>
          <w:rFonts w:ascii="Times New Roman" w:hAnsi="Times New Roman"/>
          <w:sz w:val="28"/>
          <w:szCs w:val="28"/>
        </w:rPr>
        <w:t>)</w:t>
      </w:r>
      <w:r w:rsidR="00ED3E58" w:rsidRPr="00314B17">
        <w:rPr>
          <w:rFonts w:ascii="Times New Roman" w:hAnsi="Times New Roman"/>
          <w:sz w:val="28"/>
          <w:szCs w:val="28"/>
        </w:rPr>
        <w:t>;</w:t>
      </w:r>
    </w:p>
    <w:p w:rsidR="002C34C8" w:rsidRPr="00E07C10" w:rsidRDefault="00774586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314B17">
        <w:rPr>
          <w:rFonts w:ascii="Times New Roman" w:hAnsi="Times New Roman"/>
          <w:sz w:val="28"/>
          <w:szCs w:val="28"/>
        </w:rPr>
        <w:t xml:space="preserve">соглашения о </w:t>
      </w:r>
      <w:r w:rsidR="002C34C8" w:rsidRPr="00314B17">
        <w:rPr>
          <w:rFonts w:ascii="Times New Roman" w:hAnsi="Times New Roman"/>
          <w:sz w:val="28"/>
          <w:szCs w:val="28"/>
        </w:rPr>
        <w:t>взаимодействии с исполнительными органами государственной власти, органами местного самоуправления, общественными организациями, саморегулируемыми организациями</w:t>
      </w:r>
      <w:r w:rsidR="00ED3E58" w:rsidRPr="00314B17">
        <w:rPr>
          <w:rFonts w:ascii="Times New Roman" w:hAnsi="Times New Roman"/>
          <w:sz w:val="28"/>
          <w:szCs w:val="28"/>
        </w:rPr>
        <w:t>;</w:t>
      </w:r>
    </w:p>
    <w:p w:rsidR="002C34C8" w:rsidRPr="00E07C10" w:rsidRDefault="002C34C8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порядок обжалования решений, принятых Жилстройнадзором Югры;</w:t>
      </w:r>
    </w:p>
    <w:p w:rsidR="002C34C8" w:rsidRPr="00084F19" w:rsidRDefault="002C34C8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информация по вопр</w:t>
      </w:r>
      <w:r w:rsidR="00314B17">
        <w:rPr>
          <w:rFonts w:ascii="Times New Roman" w:hAnsi="Times New Roman"/>
          <w:sz w:val="28"/>
          <w:szCs w:val="28"/>
        </w:rPr>
        <w:t>осам противодействия коррупции;</w:t>
      </w:r>
    </w:p>
    <w:p w:rsidR="00A46086" w:rsidRPr="00E07C10" w:rsidRDefault="00A46086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текст </w:t>
      </w:r>
      <w:r w:rsidR="00951E4F" w:rsidRPr="00E07C10">
        <w:rPr>
          <w:rFonts w:ascii="Times New Roman" w:hAnsi="Times New Roman"/>
          <w:sz w:val="28"/>
          <w:szCs w:val="28"/>
        </w:rPr>
        <w:t xml:space="preserve">настоящего </w:t>
      </w:r>
      <w:r w:rsidR="00477EE1">
        <w:rPr>
          <w:rFonts w:ascii="Times New Roman" w:hAnsi="Times New Roman"/>
          <w:sz w:val="28"/>
          <w:szCs w:val="28"/>
        </w:rPr>
        <w:t>А</w:t>
      </w:r>
      <w:r w:rsidRPr="00E07C10">
        <w:rPr>
          <w:rFonts w:ascii="Times New Roman" w:hAnsi="Times New Roman"/>
          <w:sz w:val="28"/>
          <w:szCs w:val="28"/>
        </w:rPr>
        <w:t>дминистративного регламента</w:t>
      </w:r>
      <w:r w:rsidR="00951E4F" w:rsidRPr="00E07C10">
        <w:rPr>
          <w:rFonts w:ascii="Times New Roman" w:hAnsi="Times New Roman"/>
          <w:sz w:val="28"/>
          <w:szCs w:val="28"/>
        </w:rPr>
        <w:t xml:space="preserve"> с приложениями (извлечения – на информационном стенде,</w:t>
      </w:r>
      <w:r w:rsidR="00734E23">
        <w:rPr>
          <w:rFonts w:ascii="Times New Roman" w:hAnsi="Times New Roman"/>
          <w:sz w:val="28"/>
          <w:szCs w:val="28"/>
        </w:rPr>
        <w:t xml:space="preserve"> полная версия размещается в </w:t>
      </w:r>
      <w:r w:rsidR="00272605"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="00951E4F" w:rsidRPr="00E07C10">
        <w:rPr>
          <w:rFonts w:ascii="Times New Roman" w:hAnsi="Times New Roman"/>
          <w:sz w:val="28"/>
          <w:szCs w:val="28"/>
        </w:rPr>
        <w:t xml:space="preserve">сети Интернет, либо полный текст </w:t>
      </w:r>
      <w:r w:rsidR="00316F2A" w:rsidRPr="00E07C10">
        <w:rPr>
          <w:rFonts w:ascii="Times New Roman" w:hAnsi="Times New Roman"/>
          <w:sz w:val="28"/>
          <w:szCs w:val="28"/>
        </w:rPr>
        <w:t xml:space="preserve">Административного </w:t>
      </w:r>
      <w:r w:rsidR="00951E4F" w:rsidRPr="00E07C10">
        <w:rPr>
          <w:rFonts w:ascii="Times New Roman" w:hAnsi="Times New Roman"/>
          <w:sz w:val="28"/>
          <w:szCs w:val="28"/>
        </w:rPr>
        <w:t>регламента можно получить, обратившись к государственному жилищному инспектору Жилстройнадзора Югры, исполн</w:t>
      </w:r>
      <w:r w:rsidR="004E1EDD">
        <w:rPr>
          <w:rFonts w:ascii="Times New Roman" w:hAnsi="Times New Roman"/>
          <w:sz w:val="28"/>
          <w:szCs w:val="28"/>
        </w:rPr>
        <w:t>яющему</w:t>
      </w:r>
      <w:r w:rsidR="00FA7903">
        <w:rPr>
          <w:rFonts w:ascii="Times New Roman" w:hAnsi="Times New Roman"/>
          <w:sz w:val="28"/>
          <w:szCs w:val="28"/>
        </w:rPr>
        <w:t xml:space="preserve"> государственную функцию)</w:t>
      </w:r>
      <w:r w:rsidR="00951E4F" w:rsidRPr="00E07C10">
        <w:rPr>
          <w:rFonts w:ascii="Times New Roman" w:hAnsi="Times New Roman"/>
          <w:sz w:val="28"/>
          <w:szCs w:val="28"/>
        </w:rPr>
        <w:t>;</w:t>
      </w:r>
    </w:p>
    <w:p w:rsidR="001D0167" w:rsidRPr="00E07C10" w:rsidRDefault="001D0167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блок-схема исполнения государственной функции;</w:t>
      </w:r>
    </w:p>
    <w:p w:rsidR="002C34C8" w:rsidRDefault="001D0167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порядок получения информации заинтересованными лицами по вопросам исполнения государственной функции, сведений о ходе её исполнения</w:t>
      </w:r>
      <w:r w:rsidR="00CA48EC" w:rsidRPr="00411A51">
        <w:rPr>
          <w:rFonts w:ascii="Times New Roman" w:hAnsi="Times New Roman"/>
          <w:sz w:val="28"/>
          <w:szCs w:val="28"/>
        </w:rPr>
        <w:t>.</w:t>
      </w:r>
    </w:p>
    <w:p w:rsidR="00C80C86" w:rsidRPr="0092085E" w:rsidRDefault="00C80C86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Должностными лицами организационно-аналитического отдела, ответственными за размещение вышеуказанной информации</w:t>
      </w:r>
      <w:r w:rsidR="00FA7B8F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ежемесячно проводится актуализация сведений.</w:t>
      </w:r>
    </w:p>
    <w:p w:rsidR="0051125B" w:rsidRPr="00E07C10" w:rsidRDefault="007F104B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316F2A">
        <w:rPr>
          <w:rFonts w:ascii="Times New Roman" w:hAnsi="Times New Roman"/>
          <w:sz w:val="28"/>
          <w:szCs w:val="28"/>
        </w:rPr>
        <w:t>9</w:t>
      </w:r>
      <w:r w:rsidR="00CA48EC" w:rsidRPr="00AE7A5A">
        <w:rPr>
          <w:rFonts w:ascii="Times New Roman" w:hAnsi="Times New Roman"/>
          <w:sz w:val="28"/>
          <w:szCs w:val="28"/>
        </w:rPr>
        <w:t>.</w:t>
      </w:r>
      <w:r w:rsidR="00CA48EC">
        <w:rPr>
          <w:rFonts w:ascii="Times New Roman" w:hAnsi="Times New Roman"/>
          <w:sz w:val="28"/>
          <w:szCs w:val="28"/>
        </w:rPr>
        <w:t> </w:t>
      </w:r>
      <w:r w:rsidR="006D7D74" w:rsidRPr="00E07C10">
        <w:rPr>
          <w:rFonts w:ascii="Times New Roman" w:hAnsi="Times New Roman"/>
          <w:sz w:val="28"/>
          <w:szCs w:val="28"/>
        </w:rPr>
        <w:t>Информирование заинтересованных лиц по вопросам исполнения государственной функции, в том числе о ходе исполнения государственной функции</w:t>
      </w:r>
      <w:r w:rsidR="00546875">
        <w:rPr>
          <w:rFonts w:ascii="Times New Roman" w:hAnsi="Times New Roman"/>
          <w:sz w:val="28"/>
          <w:szCs w:val="28"/>
        </w:rPr>
        <w:t>,</w:t>
      </w:r>
      <w:r w:rsidR="006D7D74" w:rsidRPr="00E07C10">
        <w:rPr>
          <w:rFonts w:ascii="Times New Roman" w:hAnsi="Times New Roman"/>
          <w:sz w:val="28"/>
          <w:szCs w:val="28"/>
        </w:rPr>
        <w:t xml:space="preserve"> осуществляется в следующих формах (по выбору заинтересованных лиц):</w:t>
      </w:r>
    </w:p>
    <w:p w:rsidR="006D7D74" w:rsidRPr="00E07C10" w:rsidRDefault="006D7D7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устной (при личном </w:t>
      </w:r>
      <w:r w:rsidRPr="00411A51">
        <w:rPr>
          <w:rFonts w:ascii="Times New Roman" w:hAnsi="Times New Roman"/>
          <w:sz w:val="28"/>
          <w:szCs w:val="28"/>
        </w:rPr>
        <w:t>об</w:t>
      </w:r>
      <w:r w:rsidR="00CA48EC" w:rsidRPr="00411A51">
        <w:rPr>
          <w:rFonts w:ascii="Times New Roman" w:hAnsi="Times New Roman"/>
          <w:sz w:val="28"/>
          <w:szCs w:val="28"/>
        </w:rPr>
        <w:t>ра</w:t>
      </w:r>
      <w:r w:rsidRPr="00411A51">
        <w:rPr>
          <w:rFonts w:ascii="Times New Roman" w:hAnsi="Times New Roman"/>
          <w:sz w:val="28"/>
          <w:szCs w:val="28"/>
        </w:rPr>
        <w:t>ще</w:t>
      </w:r>
      <w:r w:rsidRPr="00E07C10">
        <w:rPr>
          <w:rFonts w:ascii="Times New Roman" w:hAnsi="Times New Roman"/>
          <w:sz w:val="28"/>
          <w:szCs w:val="28"/>
        </w:rPr>
        <w:t>нии заинтересованного лица и/или по телефону);</w:t>
      </w:r>
    </w:p>
    <w:p w:rsidR="006D7D74" w:rsidRPr="00E07C10" w:rsidRDefault="006D7D7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E07C10">
        <w:rPr>
          <w:rFonts w:ascii="Times New Roman" w:hAnsi="Times New Roman"/>
          <w:sz w:val="28"/>
          <w:szCs w:val="28"/>
        </w:rPr>
        <w:lastRenderedPageBreak/>
        <w:t>письменной (при письменном обращении заявителя по почте, электронной почте, факсу);</w:t>
      </w:r>
      <w:proofErr w:type="gramEnd"/>
    </w:p>
    <w:p w:rsidR="00F544AA" w:rsidRDefault="006D7D7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в форме информационных (</w:t>
      </w:r>
      <w:r w:rsidR="0067530E">
        <w:rPr>
          <w:rFonts w:ascii="Times New Roman" w:hAnsi="Times New Roman"/>
          <w:sz w:val="28"/>
          <w:szCs w:val="28"/>
        </w:rPr>
        <w:t xml:space="preserve">мультимедийных) материалов в </w:t>
      </w:r>
      <w:r w:rsidRPr="00E07C10">
        <w:rPr>
          <w:rFonts w:ascii="Times New Roman" w:hAnsi="Times New Roman"/>
          <w:sz w:val="28"/>
          <w:szCs w:val="28"/>
        </w:rPr>
        <w:t>сети Интернет на официальном сайте Жилстройнадзора Югры, в федеральной информационной системе «Единый портал государственных и муниципальных услуг (функций</w:t>
      </w:r>
      <w:r w:rsidRPr="009B500E">
        <w:rPr>
          <w:rFonts w:ascii="Times New Roman" w:hAnsi="Times New Roman"/>
          <w:sz w:val="28"/>
          <w:szCs w:val="28"/>
        </w:rPr>
        <w:t>)</w:t>
      </w:r>
      <w:r w:rsidR="00CA48EC" w:rsidRPr="009B500E">
        <w:rPr>
          <w:rFonts w:ascii="Times New Roman" w:hAnsi="Times New Roman"/>
          <w:sz w:val="28"/>
          <w:szCs w:val="28"/>
        </w:rPr>
        <w:t>»</w:t>
      </w:r>
      <w:r w:rsidR="00EB6234">
        <w:rPr>
          <w:rFonts w:ascii="Times New Roman" w:hAnsi="Times New Roman"/>
          <w:sz w:val="28"/>
          <w:szCs w:val="28"/>
        </w:rPr>
        <w:t xml:space="preserve">, </w:t>
      </w:r>
      <w:r w:rsidR="006A177D">
        <w:rPr>
          <w:rFonts w:ascii="Times New Roman" w:hAnsi="Times New Roman"/>
          <w:sz w:val="28"/>
          <w:szCs w:val="28"/>
        </w:rPr>
        <w:t xml:space="preserve">в </w:t>
      </w:r>
      <w:r w:rsidR="00B80985">
        <w:rPr>
          <w:rFonts w:ascii="Times New Roman" w:hAnsi="Times New Roman"/>
          <w:sz w:val="28"/>
          <w:szCs w:val="28"/>
        </w:rPr>
        <w:t xml:space="preserve">Государственной </w:t>
      </w:r>
      <w:r w:rsidR="006A177D">
        <w:rPr>
          <w:rFonts w:ascii="Times New Roman" w:hAnsi="Times New Roman"/>
          <w:sz w:val="28"/>
          <w:szCs w:val="28"/>
        </w:rPr>
        <w:t>информационной системе жилищно-коммунального хозяйства</w:t>
      </w:r>
      <w:r w:rsidRPr="00E07C10">
        <w:rPr>
          <w:rFonts w:ascii="Times New Roman" w:hAnsi="Times New Roman"/>
          <w:sz w:val="28"/>
          <w:szCs w:val="28"/>
        </w:rPr>
        <w:t xml:space="preserve"> и на Портале государственных и муниципальных услуг (функций) Ханты-Мансийс</w:t>
      </w:r>
      <w:r w:rsidR="00F544AA">
        <w:rPr>
          <w:rFonts w:ascii="Times New Roman" w:hAnsi="Times New Roman"/>
          <w:sz w:val="28"/>
          <w:szCs w:val="28"/>
        </w:rPr>
        <w:t>кого автономного округа – Югры.</w:t>
      </w:r>
    </w:p>
    <w:p w:rsidR="001B00BB" w:rsidRDefault="00B80985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AE7A5A" w:rsidRPr="00AE7A5A">
        <w:rPr>
          <w:rFonts w:ascii="Times New Roman" w:hAnsi="Times New Roman"/>
          <w:sz w:val="28"/>
          <w:szCs w:val="28"/>
        </w:rPr>
        <w:t>.</w:t>
      </w:r>
      <w:r w:rsidR="00853F8F" w:rsidRPr="00411A51">
        <w:rPr>
          <w:rFonts w:ascii="Times New Roman" w:hAnsi="Times New Roman"/>
          <w:sz w:val="28"/>
          <w:szCs w:val="28"/>
        </w:rPr>
        <w:t> </w:t>
      </w:r>
      <w:r w:rsidR="00C84987" w:rsidRPr="00411A51">
        <w:rPr>
          <w:rFonts w:ascii="Times New Roman" w:hAnsi="Times New Roman"/>
          <w:sz w:val="28"/>
          <w:szCs w:val="28"/>
        </w:rPr>
        <w:t xml:space="preserve">При консультировании по письменным обращениям ответ на обращение направляется заявителю в срок, не превышающий </w:t>
      </w:r>
      <w:r w:rsidR="00C84987" w:rsidRPr="00F7178D">
        <w:rPr>
          <w:rFonts w:ascii="Times New Roman" w:hAnsi="Times New Roman"/>
          <w:sz w:val="28"/>
          <w:szCs w:val="28"/>
        </w:rPr>
        <w:t xml:space="preserve">30 </w:t>
      </w:r>
      <w:r w:rsidR="00D00869" w:rsidRPr="00F7178D">
        <w:rPr>
          <w:rFonts w:ascii="Times New Roman" w:hAnsi="Times New Roman"/>
          <w:sz w:val="28"/>
          <w:szCs w:val="28"/>
        </w:rPr>
        <w:t xml:space="preserve">календарных </w:t>
      </w:r>
      <w:r w:rsidR="00C84987" w:rsidRPr="00F7178D">
        <w:rPr>
          <w:rFonts w:ascii="Times New Roman" w:hAnsi="Times New Roman"/>
          <w:sz w:val="28"/>
          <w:szCs w:val="28"/>
        </w:rPr>
        <w:t xml:space="preserve">дней со дня регистрации </w:t>
      </w:r>
      <w:r w:rsidR="00BE09FF" w:rsidRPr="00F7178D">
        <w:rPr>
          <w:rFonts w:ascii="Times New Roman" w:hAnsi="Times New Roman"/>
          <w:sz w:val="28"/>
          <w:szCs w:val="28"/>
        </w:rPr>
        <w:t>такого</w:t>
      </w:r>
      <w:r w:rsidR="00C84987" w:rsidRPr="00F7178D">
        <w:rPr>
          <w:rFonts w:ascii="Times New Roman" w:hAnsi="Times New Roman"/>
          <w:sz w:val="28"/>
          <w:szCs w:val="28"/>
        </w:rPr>
        <w:t xml:space="preserve"> обращения</w:t>
      </w:r>
      <w:r w:rsidR="003F3C1F" w:rsidRPr="00F7178D">
        <w:rPr>
          <w:rFonts w:ascii="Times New Roman" w:hAnsi="Times New Roman"/>
          <w:sz w:val="28"/>
          <w:szCs w:val="28"/>
        </w:rPr>
        <w:t xml:space="preserve"> в</w:t>
      </w:r>
      <w:r w:rsidR="003F3C1F" w:rsidRPr="00411A51">
        <w:rPr>
          <w:rFonts w:ascii="Times New Roman" w:hAnsi="Times New Roman"/>
          <w:sz w:val="28"/>
          <w:szCs w:val="28"/>
        </w:rPr>
        <w:t xml:space="preserve"> Жилстройнадзор</w:t>
      </w:r>
      <w:r w:rsidR="00BE09FF" w:rsidRPr="00411A51">
        <w:rPr>
          <w:rFonts w:ascii="Times New Roman" w:hAnsi="Times New Roman"/>
          <w:sz w:val="28"/>
          <w:szCs w:val="28"/>
        </w:rPr>
        <w:t>е</w:t>
      </w:r>
      <w:r w:rsidR="003F3C1F" w:rsidRPr="00411A51">
        <w:rPr>
          <w:rFonts w:ascii="Times New Roman" w:hAnsi="Times New Roman"/>
          <w:sz w:val="28"/>
          <w:szCs w:val="28"/>
        </w:rPr>
        <w:t xml:space="preserve"> Югры</w:t>
      </w:r>
      <w:r w:rsidR="00C84987" w:rsidRPr="00411A51">
        <w:rPr>
          <w:rFonts w:ascii="Times New Roman" w:hAnsi="Times New Roman"/>
          <w:sz w:val="28"/>
          <w:szCs w:val="28"/>
        </w:rPr>
        <w:t>.</w:t>
      </w:r>
    </w:p>
    <w:p w:rsidR="00BD65A2" w:rsidRPr="00E07C10" w:rsidRDefault="00BD65A2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исключительных случаях, </w:t>
      </w:r>
      <w:r w:rsidR="0029766E">
        <w:rPr>
          <w:rFonts w:ascii="Times New Roman" w:hAnsi="Times New Roman"/>
          <w:sz w:val="28"/>
          <w:szCs w:val="28"/>
        </w:rPr>
        <w:t>а также в случае направления запроса, предусмотренного частью 2 статьи 10 Федерального закона от 2 мая 2006 года № 59-ФЗ «О порядке рассмотрения обращений граждан Российской Федерации», руководитель Жилстройнадз</w:t>
      </w:r>
      <w:r w:rsidR="00163CA8">
        <w:rPr>
          <w:rFonts w:ascii="Times New Roman" w:hAnsi="Times New Roman"/>
          <w:sz w:val="28"/>
          <w:szCs w:val="28"/>
        </w:rPr>
        <w:t xml:space="preserve">ора Югры, </w:t>
      </w:r>
      <w:r w:rsidR="0029766E">
        <w:rPr>
          <w:rFonts w:ascii="Times New Roman" w:hAnsi="Times New Roman"/>
          <w:sz w:val="28"/>
          <w:szCs w:val="28"/>
        </w:rPr>
        <w:t xml:space="preserve">уполномоченное на то </w:t>
      </w:r>
      <w:r w:rsidR="00163CA8">
        <w:rPr>
          <w:rFonts w:ascii="Times New Roman" w:hAnsi="Times New Roman"/>
          <w:sz w:val="28"/>
          <w:szCs w:val="28"/>
        </w:rPr>
        <w:t xml:space="preserve">должностное </w:t>
      </w:r>
      <w:r w:rsidR="0029766E">
        <w:rPr>
          <w:rFonts w:ascii="Times New Roman" w:hAnsi="Times New Roman"/>
          <w:sz w:val="28"/>
          <w:szCs w:val="28"/>
        </w:rPr>
        <w:t xml:space="preserve">лицо вправе продлить срок </w:t>
      </w:r>
      <w:r w:rsidR="00900F30">
        <w:rPr>
          <w:rFonts w:ascii="Times New Roman" w:hAnsi="Times New Roman"/>
          <w:sz w:val="28"/>
          <w:szCs w:val="28"/>
        </w:rPr>
        <w:t>рассмотрения обращения не более чем на 30 дней, уведомив о продлении срока его рассмотрения гражданина, на</w:t>
      </w:r>
      <w:r w:rsidR="00CB25C4">
        <w:rPr>
          <w:rFonts w:ascii="Times New Roman" w:hAnsi="Times New Roman"/>
          <w:sz w:val="28"/>
          <w:szCs w:val="28"/>
        </w:rPr>
        <w:t>правившего обращение.</w:t>
      </w:r>
      <w:proofErr w:type="gramEnd"/>
    </w:p>
    <w:p w:rsidR="004E7520" w:rsidRPr="00C16959" w:rsidRDefault="00CC7B19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F62DE9">
        <w:rPr>
          <w:rFonts w:ascii="Times New Roman" w:hAnsi="Times New Roman"/>
          <w:sz w:val="28"/>
          <w:szCs w:val="28"/>
        </w:rPr>
        <w:t>О</w:t>
      </w:r>
      <w:r w:rsidR="000B4D75" w:rsidRPr="00F62DE9">
        <w:rPr>
          <w:rFonts w:ascii="Times New Roman" w:hAnsi="Times New Roman"/>
          <w:sz w:val="28"/>
          <w:szCs w:val="28"/>
        </w:rPr>
        <w:t>твет</w:t>
      </w:r>
      <w:r w:rsidR="000B4D75" w:rsidRPr="00E07C10">
        <w:rPr>
          <w:rFonts w:ascii="Times New Roman" w:hAnsi="Times New Roman"/>
          <w:sz w:val="28"/>
          <w:szCs w:val="28"/>
        </w:rPr>
        <w:t xml:space="preserve"> на обращение должен содержать фамилию, имя, отчество, должнос</w:t>
      </w:r>
      <w:r w:rsidR="00F62DE9">
        <w:rPr>
          <w:rFonts w:ascii="Times New Roman" w:hAnsi="Times New Roman"/>
          <w:sz w:val="28"/>
          <w:szCs w:val="28"/>
        </w:rPr>
        <w:t>ть и номер телефона исполнителя</w:t>
      </w:r>
      <w:r w:rsidR="00F62DE9" w:rsidRPr="00F62DE9">
        <w:rPr>
          <w:rFonts w:ascii="Times New Roman" w:hAnsi="Times New Roman"/>
          <w:sz w:val="28"/>
          <w:szCs w:val="28"/>
        </w:rPr>
        <w:t>.</w:t>
      </w:r>
      <w:r w:rsidR="0070727A">
        <w:rPr>
          <w:rFonts w:ascii="Times New Roman" w:hAnsi="Times New Roman"/>
          <w:sz w:val="28"/>
          <w:szCs w:val="28"/>
        </w:rPr>
        <w:t xml:space="preserve"> </w:t>
      </w:r>
      <w:r w:rsidR="004E7520" w:rsidRPr="00F62DE9">
        <w:rPr>
          <w:rFonts w:ascii="Times New Roman" w:hAnsi="Times New Roman"/>
          <w:sz w:val="28"/>
          <w:szCs w:val="28"/>
          <w:lang w:eastAsia="ru-RU"/>
        </w:rPr>
        <w:t>Ответ на обращение, поступившее в Жилстройнадзор Югры в форме электронного документа, направляется в форме электронного документа по адресу электронной почты, указанному в обращении, или в письменной форме по почтовому адресу, указанному в обращении.</w:t>
      </w:r>
    </w:p>
    <w:p w:rsidR="000B4D75" w:rsidRPr="00E07C10" w:rsidRDefault="000B4D75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E07C10">
        <w:rPr>
          <w:rFonts w:ascii="Times New Roman" w:hAnsi="Times New Roman"/>
          <w:sz w:val="28"/>
          <w:szCs w:val="28"/>
        </w:rPr>
        <w:t>,</w:t>
      </w:r>
      <w:proofErr w:type="gramEnd"/>
      <w:r w:rsidRPr="00E07C10">
        <w:rPr>
          <w:rFonts w:ascii="Times New Roman" w:hAnsi="Times New Roman"/>
          <w:sz w:val="28"/>
          <w:szCs w:val="28"/>
        </w:rPr>
        <w:t xml:space="preserve"> если в письменном обращении о предоставлении письменной консульт</w:t>
      </w:r>
      <w:r w:rsidR="008A558F" w:rsidRPr="00E07C10">
        <w:rPr>
          <w:rFonts w:ascii="Times New Roman" w:hAnsi="Times New Roman"/>
          <w:sz w:val="28"/>
          <w:szCs w:val="28"/>
        </w:rPr>
        <w:t>ации по процедуре исполнения</w:t>
      </w:r>
      <w:r w:rsidR="00531CFB" w:rsidRPr="00E07C10">
        <w:rPr>
          <w:rFonts w:ascii="Times New Roman" w:hAnsi="Times New Roman"/>
          <w:sz w:val="28"/>
          <w:szCs w:val="28"/>
        </w:rPr>
        <w:t xml:space="preserve"> государственной функции</w:t>
      </w:r>
      <w:r w:rsidR="00653E25" w:rsidRPr="00E07C10">
        <w:rPr>
          <w:rFonts w:ascii="Times New Roman" w:hAnsi="Times New Roman"/>
          <w:sz w:val="28"/>
          <w:szCs w:val="28"/>
        </w:rPr>
        <w:t xml:space="preserve"> не указаны фамилия заявителя, направившего обращение</w:t>
      </w:r>
      <w:r w:rsidR="006D483B" w:rsidRPr="00F62DE9">
        <w:rPr>
          <w:rFonts w:ascii="Times New Roman" w:hAnsi="Times New Roman"/>
          <w:sz w:val="28"/>
          <w:szCs w:val="28"/>
        </w:rPr>
        <w:t>,</w:t>
      </w:r>
      <w:r w:rsidR="0070727A">
        <w:rPr>
          <w:rFonts w:ascii="Times New Roman" w:hAnsi="Times New Roman"/>
          <w:sz w:val="28"/>
          <w:szCs w:val="28"/>
        </w:rPr>
        <w:t xml:space="preserve"> </w:t>
      </w:r>
      <w:r w:rsidR="006D483B" w:rsidRPr="00F62DE9">
        <w:rPr>
          <w:rFonts w:ascii="Times New Roman" w:hAnsi="Times New Roman"/>
          <w:sz w:val="28"/>
          <w:szCs w:val="28"/>
        </w:rPr>
        <w:t>или</w:t>
      </w:r>
      <w:r w:rsidR="0070727A">
        <w:rPr>
          <w:rFonts w:ascii="Times New Roman" w:hAnsi="Times New Roman"/>
          <w:sz w:val="28"/>
          <w:szCs w:val="28"/>
        </w:rPr>
        <w:t xml:space="preserve"> </w:t>
      </w:r>
      <w:r w:rsidR="00653E25" w:rsidRPr="00E07C10">
        <w:rPr>
          <w:rFonts w:ascii="Times New Roman" w:hAnsi="Times New Roman"/>
          <w:sz w:val="28"/>
          <w:szCs w:val="28"/>
        </w:rPr>
        <w:t>почтовый адрес, по которому должен быть направлен ответ, ответ на письменное обращение не дается.</w:t>
      </w:r>
    </w:p>
    <w:p w:rsidR="00653E25" w:rsidRPr="00E07C10" w:rsidRDefault="00B80985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AE7A5A">
        <w:rPr>
          <w:rFonts w:ascii="Times New Roman" w:hAnsi="Times New Roman"/>
          <w:sz w:val="28"/>
          <w:szCs w:val="28"/>
        </w:rPr>
        <w:t>.</w:t>
      </w:r>
      <w:r w:rsidR="00853F8F">
        <w:rPr>
          <w:rFonts w:ascii="Times New Roman" w:hAnsi="Times New Roman"/>
          <w:sz w:val="28"/>
          <w:szCs w:val="28"/>
        </w:rPr>
        <w:t> </w:t>
      </w:r>
      <w:r w:rsidR="00653E25" w:rsidRPr="00E07C10">
        <w:rPr>
          <w:rFonts w:ascii="Times New Roman" w:hAnsi="Times New Roman"/>
          <w:sz w:val="28"/>
          <w:szCs w:val="28"/>
        </w:rPr>
        <w:t>Ответ на телефонный звонок, при устном консультировании, начинается с информации о наименовании органа, в который позвонил заявитель, фамилии, имени, отчестве и должности специалиста, принявшего телефонный звонок.</w:t>
      </w:r>
    </w:p>
    <w:p w:rsidR="00653E25" w:rsidRPr="00E07C10" w:rsidRDefault="00822AAA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80985">
        <w:rPr>
          <w:rFonts w:ascii="Times New Roman" w:hAnsi="Times New Roman"/>
          <w:sz w:val="28"/>
          <w:szCs w:val="28"/>
        </w:rPr>
        <w:t>2</w:t>
      </w:r>
      <w:r w:rsidR="00AE7A5A">
        <w:rPr>
          <w:rFonts w:ascii="Times New Roman" w:hAnsi="Times New Roman"/>
          <w:sz w:val="28"/>
          <w:szCs w:val="28"/>
        </w:rPr>
        <w:t>.</w:t>
      </w:r>
      <w:r w:rsidR="00C16959">
        <w:rPr>
          <w:rFonts w:ascii="Times New Roman" w:hAnsi="Times New Roman"/>
          <w:sz w:val="28"/>
          <w:szCs w:val="28"/>
        </w:rPr>
        <w:t> </w:t>
      </w:r>
      <w:r w:rsidR="00653E25" w:rsidRPr="00E07C10">
        <w:rPr>
          <w:rFonts w:ascii="Times New Roman" w:hAnsi="Times New Roman"/>
          <w:sz w:val="28"/>
          <w:szCs w:val="28"/>
        </w:rPr>
        <w:t>При невозможности специалиста, принявшего звонок, самостоятельно ответить на поставленные вопросы, телефонный звонок переадресовывается (переводится) на другое должностное лицо или же обратившемуся сообщается телефонный номер, по которому можно получить необходимую информацию.</w:t>
      </w:r>
    </w:p>
    <w:p w:rsidR="00653E25" w:rsidRPr="00E07C10" w:rsidRDefault="00653E25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В случае</w:t>
      </w:r>
      <w:proofErr w:type="gramStart"/>
      <w:r w:rsidRPr="00E07C10">
        <w:rPr>
          <w:rFonts w:ascii="Times New Roman" w:hAnsi="Times New Roman"/>
          <w:sz w:val="28"/>
          <w:szCs w:val="28"/>
        </w:rPr>
        <w:t>,</w:t>
      </w:r>
      <w:proofErr w:type="gramEnd"/>
      <w:r w:rsidRPr="00E07C10">
        <w:rPr>
          <w:rFonts w:ascii="Times New Roman" w:hAnsi="Times New Roman"/>
          <w:sz w:val="28"/>
          <w:szCs w:val="28"/>
        </w:rPr>
        <w:t xml:space="preserve"> если для ответа требуется более продолжительное время, специалист, осуществляющий устное информирование, может предложить заявителю направить в Жилстройнадзор Югры обращение о предоставлении письменной консульт</w:t>
      </w:r>
      <w:r w:rsidR="00531CFB" w:rsidRPr="00E07C10">
        <w:rPr>
          <w:rFonts w:ascii="Times New Roman" w:hAnsi="Times New Roman"/>
          <w:sz w:val="28"/>
          <w:szCs w:val="28"/>
        </w:rPr>
        <w:t>ации по процедуре исполнения</w:t>
      </w:r>
      <w:r w:rsidRPr="00E07C10">
        <w:rPr>
          <w:rFonts w:ascii="Times New Roman" w:hAnsi="Times New Roman"/>
          <w:sz w:val="28"/>
          <w:szCs w:val="28"/>
        </w:rPr>
        <w:t xml:space="preserve"> </w:t>
      </w:r>
      <w:r w:rsidRPr="00E07C10">
        <w:rPr>
          <w:rFonts w:ascii="Times New Roman" w:hAnsi="Times New Roman"/>
          <w:sz w:val="28"/>
          <w:szCs w:val="28"/>
        </w:rPr>
        <w:lastRenderedPageBreak/>
        <w:t>государственн</w:t>
      </w:r>
      <w:r w:rsidR="00531CFB" w:rsidRPr="00E07C10">
        <w:rPr>
          <w:rFonts w:ascii="Times New Roman" w:hAnsi="Times New Roman"/>
          <w:sz w:val="28"/>
          <w:szCs w:val="28"/>
        </w:rPr>
        <w:t>ой функции</w:t>
      </w:r>
      <w:r w:rsidRPr="00E07C10">
        <w:rPr>
          <w:rFonts w:ascii="Times New Roman" w:hAnsi="Times New Roman"/>
          <w:sz w:val="28"/>
          <w:szCs w:val="28"/>
        </w:rPr>
        <w:t>, либо назначить другое удобное для заявителя время для устного информирования.</w:t>
      </w:r>
    </w:p>
    <w:p w:rsidR="00653E25" w:rsidRDefault="00822AAA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80985">
        <w:rPr>
          <w:rFonts w:ascii="Times New Roman" w:hAnsi="Times New Roman"/>
          <w:sz w:val="28"/>
          <w:szCs w:val="28"/>
        </w:rPr>
        <w:t>3</w:t>
      </w:r>
      <w:r w:rsidR="006E7F7C">
        <w:rPr>
          <w:rFonts w:ascii="Times New Roman" w:hAnsi="Times New Roman"/>
          <w:sz w:val="28"/>
          <w:szCs w:val="28"/>
        </w:rPr>
        <w:t>.</w:t>
      </w:r>
      <w:r w:rsidR="0084761F">
        <w:rPr>
          <w:rFonts w:ascii="Times New Roman" w:hAnsi="Times New Roman"/>
          <w:sz w:val="28"/>
          <w:szCs w:val="28"/>
        </w:rPr>
        <w:t> </w:t>
      </w:r>
      <w:r w:rsidR="00653E25" w:rsidRPr="00E07C10">
        <w:rPr>
          <w:rFonts w:ascii="Times New Roman" w:hAnsi="Times New Roman"/>
          <w:sz w:val="28"/>
          <w:szCs w:val="28"/>
        </w:rPr>
        <w:t>Устное информирование осуществляется не более 15 минут.</w:t>
      </w:r>
    </w:p>
    <w:p w:rsidR="00853F8F" w:rsidRPr="00E07C10" w:rsidRDefault="00853F8F" w:rsidP="000E24D7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466F6F" w:rsidRDefault="00466F6F" w:rsidP="000E24D7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  <w:r w:rsidRPr="00756C22">
        <w:rPr>
          <w:rFonts w:ascii="Times New Roman" w:hAnsi="Times New Roman"/>
          <w:sz w:val="28"/>
          <w:szCs w:val="28"/>
        </w:rPr>
        <w:t>Срок</w:t>
      </w:r>
      <w:r w:rsidR="00392961">
        <w:rPr>
          <w:rFonts w:ascii="Times New Roman" w:hAnsi="Times New Roman"/>
          <w:sz w:val="28"/>
          <w:szCs w:val="28"/>
        </w:rPr>
        <w:t>и</w:t>
      </w:r>
      <w:r w:rsidR="0070727A">
        <w:rPr>
          <w:rFonts w:ascii="Times New Roman" w:hAnsi="Times New Roman"/>
          <w:sz w:val="28"/>
          <w:szCs w:val="28"/>
        </w:rPr>
        <w:t xml:space="preserve"> </w:t>
      </w:r>
      <w:r w:rsidR="00E22C82" w:rsidRPr="00756C22">
        <w:rPr>
          <w:rFonts w:ascii="Times New Roman" w:hAnsi="Times New Roman"/>
          <w:sz w:val="28"/>
          <w:szCs w:val="28"/>
        </w:rPr>
        <w:t>исполнения государственной функции</w:t>
      </w:r>
    </w:p>
    <w:p w:rsidR="00F62DE9" w:rsidRPr="00F62DE9" w:rsidRDefault="00F62DE9" w:rsidP="000E24D7">
      <w:pPr>
        <w:widowControl w:val="0"/>
        <w:autoSpaceDE w:val="0"/>
        <w:autoSpaceDN w:val="0"/>
        <w:adjustRightInd w:val="0"/>
        <w:ind w:firstLine="720"/>
        <w:jc w:val="center"/>
        <w:rPr>
          <w:rFonts w:ascii="Times New Roman" w:hAnsi="Times New Roman"/>
          <w:sz w:val="28"/>
          <w:szCs w:val="28"/>
        </w:rPr>
      </w:pPr>
    </w:p>
    <w:p w:rsidR="001122F5" w:rsidRDefault="00C657A9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B80985">
        <w:rPr>
          <w:rFonts w:ascii="Times New Roman" w:hAnsi="Times New Roman"/>
          <w:sz w:val="28"/>
          <w:szCs w:val="28"/>
        </w:rPr>
        <w:t>4</w:t>
      </w:r>
      <w:r w:rsidR="00576500" w:rsidRPr="00F62DE9">
        <w:rPr>
          <w:rFonts w:ascii="Times New Roman" w:hAnsi="Times New Roman"/>
          <w:sz w:val="28"/>
          <w:szCs w:val="28"/>
        </w:rPr>
        <w:t>. </w:t>
      </w:r>
      <w:r w:rsidR="001122F5" w:rsidRPr="00F62DE9">
        <w:rPr>
          <w:rFonts w:ascii="Times New Roman" w:hAnsi="Times New Roman"/>
          <w:sz w:val="28"/>
          <w:szCs w:val="28"/>
        </w:rPr>
        <w:t>Срок п</w:t>
      </w:r>
      <w:r w:rsidR="000F145E">
        <w:rPr>
          <w:rFonts w:ascii="Times New Roman" w:hAnsi="Times New Roman"/>
          <w:sz w:val="28"/>
          <w:szCs w:val="28"/>
        </w:rPr>
        <w:t xml:space="preserve">роведения документарной и (или) выездной </w:t>
      </w:r>
      <w:r w:rsidR="001122F5" w:rsidRPr="00F62DE9">
        <w:rPr>
          <w:rFonts w:ascii="Times New Roman" w:hAnsi="Times New Roman"/>
          <w:sz w:val="28"/>
          <w:szCs w:val="28"/>
        </w:rPr>
        <w:t xml:space="preserve">проверок </w:t>
      </w:r>
      <w:r w:rsidR="00AE2CFB">
        <w:rPr>
          <w:rFonts w:ascii="Times New Roman" w:hAnsi="Times New Roman"/>
          <w:sz w:val="28"/>
          <w:szCs w:val="28"/>
        </w:rPr>
        <w:t xml:space="preserve">в отношении </w:t>
      </w:r>
      <w:r w:rsidR="00B80985" w:rsidRPr="00AE2CFB">
        <w:rPr>
          <w:rFonts w:ascii="Times New Roman" w:hAnsi="Times New Roman"/>
          <w:sz w:val="28"/>
          <w:szCs w:val="28"/>
        </w:rPr>
        <w:t>субъекта проверки</w:t>
      </w:r>
      <w:r w:rsidR="00E260D4">
        <w:rPr>
          <w:rFonts w:ascii="Times New Roman" w:hAnsi="Times New Roman"/>
          <w:sz w:val="28"/>
          <w:szCs w:val="28"/>
        </w:rPr>
        <w:t xml:space="preserve"> </w:t>
      </w:r>
      <w:r w:rsidR="001122F5" w:rsidRPr="00F62DE9">
        <w:rPr>
          <w:rFonts w:ascii="Times New Roman" w:hAnsi="Times New Roman"/>
          <w:sz w:val="28"/>
          <w:szCs w:val="28"/>
        </w:rPr>
        <w:t>не может превышать 20 рабочих дней.</w:t>
      </w:r>
    </w:p>
    <w:p w:rsidR="00717DDD" w:rsidRDefault="00E01A6F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B80985">
        <w:rPr>
          <w:rFonts w:ascii="Times New Roman" w:hAnsi="Times New Roman"/>
          <w:sz w:val="28"/>
          <w:szCs w:val="28"/>
          <w:lang w:eastAsia="ru-RU"/>
        </w:rPr>
        <w:t>5</w:t>
      </w:r>
      <w:r w:rsidR="005E57CC">
        <w:rPr>
          <w:rFonts w:ascii="Times New Roman" w:hAnsi="Times New Roman"/>
          <w:sz w:val="28"/>
          <w:szCs w:val="28"/>
          <w:lang w:eastAsia="ru-RU"/>
        </w:rPr>
        <w:t>.</w:t>
      </w:r>
      <w:r w:rsidR="0084761F">
        <w:rPr>
          <w:rFonts w:ascii="Times New Roman" w:hAnsi="Times New Roman"/>
          <w:sz w:val="28"/>
          <w:szCs w:val="28"/>
          <w:lang w:eastAsia="ru-RU"/>
        </w:rPr>
        <w:t> </w:t>
      </w:r>
      <w:r w:rsidR="005E57CC">
        <w:rPr>
          <w:rFonts w:ascii="Times New Roman" w:hAnsi="Times New Roman"/>
          <w:sz w:val="28"/>
          <w:szCs w:val="28"/>
          <w:lang w:eastAsia="ru-RU"/>
        </w:rPr>
        <w:t xml:space="preserve">В отношении одного субъекта малого предпринимательства общий срок проведения плановых выездных проверок не может превышать </w:t>
      </w:r>
      <w:r w:rsidR="00D00869">
        <w:rPr>
          <w:rFonts w:ascii="Times New Roman" w:hAnsi="Times New Roman"/>
          <w:sz w:val="28"/>
          <w:szCs w:val="28"/>
          <w:lang w:eastAsia="ru-RU"/>
        </w:rPr>
        <w:t>50</w:t>
      </w:r>
      <w:r w:rsidR="005E57CC">
        <w:rPr>
          <w:rFonts w:ascii="Times New Roman" w:hAnsi="Times New Roman"/>
          <w:sz w:val="28"/>
          <w:szCs w:val="28"/>
          <w:lang w:eastAsia="ru-RU"/>
        </w:rPr>
        <w:t xml:space="preserve"> часов для малого предприятия и </w:t>
      </w:r>
      <w:r w:rsidR="00D00869">
        <w:rPr>
          <w:rFonts w:ascii="Times New Roman" w:hAnsi="Times New Roman"/>
          <w:sz w:val="28"/>
          <w:szCs w:val="28"/>
          <w:lang w:eastAsia="ru-RU"/>
        </w:rPr>
        <w:t>15</w:t>
      </w:r>
      <w:r w:rsidR="005E57CC">
        <w:rPr>
          <w:rFonts w:ascii="Times New Roman" w:hAnsi="Times New Roman"/>
          <w:sz w:val="28"/>
          <w:szCs w:val="28"/>
          <w:lang w:eastAsia="ru-RU"/>
        </w:rPr>
        <w:t xml:space="preserve"> ча</w:t>
      </w:r>
      <w:r w:rsidR="00717DDD">
        <w:rPr>
          <w:rFonts w:ascii="Times New Roman" w:hAnsi="Times New Roman"/>
          <w:sz w:val="28"/>
          <w:szCs w:val="28"/>
          <w:lang w:eastAsia="ru-RU"/>
        </w:rPr>
        <w:t>сов для микропредприятия в год.</w:t>
      </w:r>
    </w:p>
    <w:p w:rsidR="00717DDD" w:rsidRDefault="00C670BE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2</w:t>
      </w:r>
      <w:r w:rsidR="00B80985">
        <w:rPr>
          <w:rFonts w:ascii="Times New Roman" w:hAnsi="Times New Roman"/>
          <w:sz w:val="28"/>
          <w:szCs w:val="28"/>
        </w:rPr>
        <w:t>6</w:t>
      </w:r>
      <w:r w:rsidR="00B725E6">
        <w:rPr>
          <w:rFonts w:ascii="Times New Roman" w:hAnsi="Times New Roman"/>
          <w:sz w:val="28"/>
          <w:szCs w:val="28"/>
        </w:rPr>
        <w:t>.</w:t>
      </w:r>
      <w:r w:rsidR="0084761F">
        <w:rPr>
          <w:rFonts w:ascii="Times New Roman" w:hAnsi="Times New Roman"/>
          <w:sz w:val="28"/>
          <w:szCs w:val="28"/>
        </w:rPr>
        <w:t> </w:t>
      </w:r>
      <w:proofErr w:type="gramStart"/>
      <w:r w:rsidR="005E57CC">
        <w:rPr>
          <w:rFonts w:ascii="Times New Roman" w:hAnsi="Times New Roman"/>
          <w:sz w:val="28"/>
          <w:szCs w:val="28"/>
          <w:lang w:eastAsia="ru-RU"/>
        </w:rPr>
        <w:t>В исключительных случаях, связанных с необходимостью проведения сложных и (или) длительных исследований, испытаний, специальных экспертиз и расследований на основании мотивированных пре</w:t>
      </w:r>
      <w:r w:rsidR="007A75A4">
        <w:rPr>
          <w:rFonts w:ascii="Times New Roman" w:hAnsi="Times New Roman"/>
          <w:sz w:val="28"/>
          <w:szCs w:val="28"/>
          <w:lang w:eastAsia="ru-RU"/>
        </w:rPr>
        <w:t xml:space="preserve">дложений государственных жилищных инспекторов </w:t>
      </w:r>
      <w:r w:rsidR="00335542" w:rsidRPr="007A75A4">
        <w:rPr>
          <w:rFonts w:ascii="Times New Roman" w:hAnsi="Times New Roman"/>
          <w:sz w:val="28"/>
          <w:szCs w:val="28"/>
          <w:lang w:eastAsia="ru-RU"/>
        </w:rPr>
        <w:t>Жилстройнадзора Югры</w:t>
      </w:r>
      <w:r w:rsidR="007A75A4" w:rsidRPr="007A75A4">
        <w:rPr>
          <w:rFonts w:ascii="Times New Roman" w:hAnsi="Times New Roman"/>
          <w:sz w:val="28"/>
          <w:szCs w:val="28"/>
          <w:lang w:eastAsia="ru-RU"/>
        </w:rPr>
        <w:t>,</w:t>
      </w:r>
      <w:r w:rsidR="005E57CC">
        <w:rPr>
          <w:rFonts w:ascii="Times New Roman" w:hAnsi="Times New Roman"/>
          <w:sz w:val="28"/>
          <w:szCs w:val="28"/>
          <w:lang w:eastAsia="ru-RU"/>
        </w:rPr>
        <w:t xml:space="preserve"> проводящих выездную плановую проверку, срок проведения выездной плановой проверки может быть продлен руководителем </w:t>
      </w:r>
      <w:r w:rsidR="00B725E6">
        <w:rPr>
          <w:rFonts w:ascii="Times New Roman" w:hAnsi="Times New Roman"/>
          <w:sz w:val="28"/>
          <w:szCs w:val="28"/>
          <w:lang w:eastAsia="ru-RU"/>
        </w:rPr>
        <w:t xml:space="preserve"> Жи</w:t>
      </w:r>
      <w:r w:rsidR="00717DDD">
        <w:rPr>
          <w:rFonts w:ascii="Times New Roman" w:hAnsi="Times New Roman"/>
          <w:sz w:val="28"/>
          <w:szCs w:val="28"/>
          <w:lang w:eastAsia="ru-RU"/>
        </w:rPr>
        <w:t>л</w:t>
      </w:r>
      <w:r w:rsidR="00B725E6">
        <w:rPr>
          <w:rFonts w:ascii="Times New Roman" w:hAnsi="Times New Roman"/>
          <w:sz w:val="28"/>
          <w:szCs w:val="28"/>
          <w:lang w:eastAsia="ru-RU"/>
        </w:rPr>
        <w:t>стройнадзора Югры</w:t>
      </w:r>
      <w:r w:rsidR="005E57CC">
        <w:rPr>
          <w:rFonts w:ascii="Times New Roman" w:hAnsi="Times New Roman"/>
          <w:sz w:val="28"/>
          <w:szCs w:val="28"/>
          <w:lang w:eastAsia="ru-RU"/>
        </w:rPr>
        <w:t xml:space="preserve">, но не более чем на </w:t>
      </w:r>
      <w:r w:rsidR="00D00869">
        <w:rPr>
          <w:rFonts w:ascii="Times New Roman" w:hAnsi="Times New Roman"/>
          <w:sz w:val="28"/>
          <w:szCs w:val="28"/>
          <w:lang w:eastAsia="ru-RU"/>
        </w:rPr>
        <w:t>20</w:t>
      </w:r>
      <w:r w:rsidR="005E57CC">
        <w:rPr>
          <w:rFonts w:ascii="Times New Roman" w:hAnsi="Times New Roman"/>
          <w:sz w:val="28"/>
          <w:szCs w:val="28"/>
          <w:lang w:eastAsia="ru-RU"/>
        </w:rPr>
        <w:t xml:space="preserve"> рабочих дней, в отношении малых предприяти</w:t>
      </w:r>
      <w:r w:rsidR="00AD3BDC">
        <w:rPr>
          <w:rFonts w:ascii="Times New Roman" w:hAnsi="Times New Roman"/>
          <w:sz w:val="28"/>
          <w:szCs w:val="28"/>
          <w:lang w:eastAsia="ru-RU"/>
        </w:rPr>
        <w:t>й</w:t>
      </w:r>
      <w:r w:rsidR="007072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3BDC" w:rsidRPr="00717DDD">
        <w:rPr>
          <w:rFonts w:ascii="Times New Roman" w:hAnsi="Times New Roman"/>
          <w:sz w:val="28"/>
          <w:szCs w:val="28"/>
        </w:rPr>
        <w:t xml:space="preserve">не более чем на </w:t>
      </w:r>
      <w:r w:rsidR="00D00869">
        <w:rPr>
          <w:rFonts w:ascii="Times New Roman" w:hAnsi="Times New Roman"/>
          <w:sz w:val="28"/>
          <w:szCs w:val="28"/>
        </w:rPr>
        <w:t>50</w:t>
      </w:r>
      <w:r w:rsidR="00AD3BDC" w:rsidRPr="00717DDD">
        <w:rPr>
          <w:rFonts w:ascii="Times New Roman" w:hAnsi="Times New Roman"/>
          <w:sz w:val="28"/>
          <w:szCs w:val="28"/>
        </w:rPr>
        <w:t xml:space="preserve"> часов</w:t>
      </w:r>
      <w:r w:rsidR="00AD3BDC">
        <w:rPr>
          <w:rFonts w:ascii="Times New Roman" w:hAnsi="Times New Roman"/>
          <w:sz w:val="28"/>
          <w:szCs w:val="28"/>
        </w:rPr>
        <w:t>,</w:t>
      </w:r>
      <w:r w:rsidR="005E57CC">
        <w:rPr>
          <w:rFonts w:ascii="Times New Roman" w:hAnsi="Times New Roman"/>
          <w:sz w:val="28"/>
          <w:szCs w:val="28"/>
          <w:lang w:eastAsia="ru-RU"/>
        </w:rPr>
        <w:t xml:space="preserve"> микропредприятий</w:t>
      </w:r>
      <w:proofErr w:type="gramEnd"/>
      <w:r w:rsidR="005E57CC">
        <w:rPr>
          <w:rFonts w:ascii="Times New Roman" w:hAnsi="Times New Roman"/>
          <w:sz w:val="28"/>
          <w:szCs w:val="28"/>
          <w:lang w:eastAsia="ru-RU"/>
        </w:rPr>
        <w:t xml:space="preserve"> не более чем на </w:t>
      </w:r>
      <w:r w:rsidR="00D00869">
        <w:rPr>
          <w:rFonts w:ascii="Times New Roman" w:hAnsi="Times New Roman"/>
          <w:sz w:val="28"/>
          <w:szCs w:val="28"/>
          <w:lang w:eastAsia="ru-RU"/>
        </w:rPr>
        <w:t>15</w:t>
      </w:r>
      <w:r w:rsidR="005E57CC">
        <w:rPr>
          <w:rFonts w:ascii="Times New Roman" w:hAnsi="Times New Roman"/>
          <w:sz w:val="28"/>
          <w:szCs w:val="28"/>
          <w:lang w:eastAsia="ru-RU"/>
        </w:rPr>
        <w:t xml:space="preserve"> часов</w:t>
      </w:r>
      <w:r w:rsidR="00AD3BDC">
        <w:rPr>
          <w:rFonts w:ascii="Times New Roman" w:hAnsi="Times New Roman"/>
          <w:sz w:val="28"/>
          <w:szCs w:val="28"/>
          <w:lang w:eastAsia="ru-RU"/>
        </w:rPr>
        <w:t>.</w:t>
      </w:r>
    </w:p>
    <w:p w:rsidR="00CB19D6" w:rsidRDefault="00C670BE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B80985">
        <w:rPr>
          <w:rFonts w:ascii="Times New Roman" w:hAnsi="Times New Roman"/>
          <w:sz w:val="28"/>
          <w:szCs w:val="28"/>
          <w:lang w:eastAsia="ru-RU"/>
        </w:rPr>
        <w:t>7</w:t>
      </w:r>
      <w:r w:rsidR="005E57CC">
        <w:rPr>
          <w:rFonts w:ascii="Times New Roman" w:hAnsi="Times New Roman"/>
          <w:sz w:val="28"/>
          <w:szCs w:val="28"/>
          <w:lang w:eastAsia="ru-RU"/>
        </w:rPr>
        <w:t>.</w:t>
      </w:r>
      <w:r w:rsidR="0084761F">
        <w:rPr>
          <w:rFonts w:ascii="Times New Roman" w:hAnsi="Times New Roman"/>
          <w:sz w:val="28"/>
          <w:szCs w:val="28"/>
          <w:lang w:eastAsia="ru-RU"/>
        </w:rPr>
        <w:t> </w:t>
      </w:r>
      <w:r w:rsidR="005E57CC">
        <w:rPr>
          <w:rFonts w:ascii="Times New Roman" w:hAnsi="Times New Roman"/>
          <w:sz w:val="28"/>
          <w:szCs w:val="28"/>
          <w:lang w:eastAsia="ru-RU"/>
        </w:rPr>
        <w:t xml:space="preserve">Срок проведения </w:t>
      </w:r>
      <w:r w:rsidR="00A70158">
        <w:rPr>
          <w:rFonts w:ascii="Times New Roman" w:hAnsi="Times New Roman"/>
          <w:sz w:val="28"/>
          <w:szCs w:val="28"/>
          <w:lang w:eastAsia="ru-RU"/>
        </w:rPr>
        <w:t xml:space="preserve"> документарной и (или) выездной </w:t>
      </w:r>
      <w:r w:rsidR="005E57CC">
        <w:rPr>
          <w:rFonts w:ascii="Times New Roman" w:hAnsi="Times New Roman"/>
          <w:sz w:val="28"/>
          <w:szCs w:val="28"/>
          <w:lang w:eastAsia="ru-RU"/>
        </w:rPr>
        <w:t>проверок</w:t>
      </w:r>
      <w:r w:rsidR="00A94794">
        <w:rPr>
          <w:rFonts w:ascii="Times New Roman" w:hAnsi="Times New Roman"/>
          <w:sz w:val="28"/>
          <w:szCs w:val="28"/>
          <w:lang w:eastAsia="ru-RU"/>
        </w:rPr>
        <w:t xml:space="preserve"> в отношении субъектов проверки, которые осуществляю</w:t>
      </w:r>
      <w:r w:rsidR="005E57CC">
        <w:rPr>
          <w:rFonts w:ascii="Times New Roman" w:hAnsi="Times New Roman"/>
          <w:sz w:val="28"/>
          <w:szCs w:val="28"/>
          <w:lang w:eastAsia="ru-RU"/>
        </w:rPr>
        <w:t>т свою деятельность на территориях нескольких субъектов Российской Федерации, устанавливается отдельно по каждому филиалу, представительству, обособленному структурному подразделению юридического лица, при этом общий срок проведения проверки не может пре</w:t>
      </w:r>
      <w:r>
        <w:rPr>
          <w:rFonts w:ascii="Times New Roman" w:hAnsi="Times New Roman"/>
          <w:sz w:val="28"/>
          <w:szCs w:val="28"/>
          <w:lang w:eastAsia="ru-RU"/>
        </w:rPr>
        <w:t xml:space="preserve">вышать </w:t>
      </w:r>
      <w:r w:rsidR="00D00869">
        <w:rPr>
          <w:rFonts w:ascii="Times New Roman" w:hAnsi="Times New Roman"/>
          <w:sz w:val="28"/>
          <w:szCs w:val="28"/>
          <w:lang w:eastAsia="ru-RU"/>
        </w:rPr>
        <w:t>60</w:t>
      </w:r>
      <w:r>
        <w:rPr>
          <w:rFonts w:ascii="Times New Roman" w:hAnsi="Times New Roman"/>
          <w:sz w:val="28"/>
          <w:szCs w:val="28"/>
          <w:lang w:eastAsia="ru-RU"/>
        </w:rPr>
        <w:t xml:space="preserve"> рабочих дней.</w:t>
      </w:r>
    </w:p>
    <w:p w:rsidR="00F55165" w:rsidRPr="00C670BE" w:rsidRDefault="00C670BE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="00B80985">
        <w:rPr>
          <w:rFonts w:ascii="Times New Roman" w:hAnsi="Times New Roman"/>
          <w:sz w:val="28"/>
          <w:szCs w:val="28"/>
          <w:lang w:eastAsia="ru-RU"/>
        </w:rPr>
        <w:t>8</w:t>
      </w:r>
      <w:r w:rsidR="00594304">
        <w:rPr>
          <w:rFonts w:ascii="Times New Roman" w:hAnsi="Times New Roman"/>
          <w:sz w:val="28"/>
          <w:szCs w:val="28"/>
          <w:lang w:eastAsia="ru-RU"/>
        </w:rPr>
        <w:t>.</w:t>
      </w:r>
      <w:r w:rsidR="0084761F">
        <w:rPr>
          <w:rFonts w:ascii="Times New Roman" w:hAnsi="Times New Roman"/>
          <w:sz w:val="28"/>
          <w:szCs w:val="28"/>
          <w:lang w:eastAsia="ru-RU"/>
        </w:rPr>
        <w:t> </w:t>
      </w:r>
      <w:r w:rsidR="00E96F67" w:rsidRPr="00E96F67">
        <w:rPr>
          <w:rFonts w:ascii="Times New Roman" w:hAnsi="Times New Roman"/>
          <w:sz w:val="28"/>
          <w:szCs w:val="28"/>
        </w:rPr>
        <w:t>Срок проведения проверки в отношении регионального оператора не ограничен.</w:t>
      </w:r>
    </w:p>
    <w:p w:rsidR="00CB19D6" w:rsidRPr="00CB19D6" w:rsidRDefault="00CB19D6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F55165" w:rsidRPr="00632352" w:rsidRDefault="00F55165" w:rsidP="000E24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32352">
        <w:rPr>
          <w:rFonts w:ascii="Times New Roman" w:eastAsia="Times New Roman" w:hAnsi="Times New Roman"/>
          <w:b/>
          <w:bCs/>
          <w:sz w:val="28"/>
          <w:szCs w:val="28"/>
          <w:lang w:val="en-US" w:eastAsia="ru-RU"/>
        </w:rPr>
        <w:t>III</w:t>
      </w:r>
      <w:r w:rsidRPr="0063235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 СОСТАВ, ПОСЛЕДОВАТЕЛЬНОСТЬ И СРОКИ ВЫПОЛНЕНИЯ АДМИНИСТРАТИВНЫХ ПРОЦЕДУР (ДЕЙСТВИЙ), ТРЕБОВАНИЯ К ПОРЯДКУ ИХ ВЫПОЛНЕНИЯ, В ТОМ ЧИСЛЕ ОСОБЕННОСТИ ВЫПОЛНЕНИЯ АДМИНИСТРАТИВНЫХ ПРОЦЕДУР (ДЕЙСТВИЙ) В ЭЛЕКТРОННОЙ ФОРМЕ</w:t>
      </w:r>
    </w:p>
    <w:p w:rsidR="00F55165" w:rsidRPr="00632352" w:rsidRDefault="00F55165" w:rsidP="000E24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55165" w:rsidRPr="00F55165" w:rsidRDefault="00F55165" w:rsidP="000E24D7">
      <w:pPr>
        <w:autoSpaceDE w:val="0"/>
        <w:autoSpaceDN w:val="0"/>
        <w:adjustRightInd w:val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32352">
        <w:rPr>
          <w:rFonts w:ascii="Times New Roman" w:eastAsia="Times New Roman" w:hAnsi="Times New Roman"/>
          <w:sz w:val="28"/>
          <w:szCs w:val="28"/>
          <w:lang w:eastAsia="ru-RU"/>
        </w:rPr>
        <w:t>Перечень административных процедур</w:t>
      </w:r>
    </w:p>
    <w:p w:rsidR="00F55165" w:rsidRPr="00F55165" w:rsidRDefault="00F55165" w:rsidP="000E24D7">
      <w:pPr>
        <w:autoSpaceDE w:val="0"/>
        <w:autoSpaceDN w:val="0"/>
        <w:adjustRightInd w:val="0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509F2" w:rsidRDefault="00DF5F5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B80985"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="00DC5A9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C5A9B">
        <w:rPr>
          <w:rFonts w:ascii="Times New Roman" w:hAnsi="Times New Roman"/>
          <w:sz w:val="28"/>
          <w:szCs w:val="28"/>
          <w:lang w:eastAsia="ru-RU"/>
        </w:rPr>
        <w:t>Исполнение государственной функции включает в себя следую</w:t>
      </w:r>
      <w:r w:rsidR="001509F2">
        <w:rPr>
          <w:rFonts w:ascii="Times New Roman" w:hAnsi="Times New Roman"/>
          <w:sz w:val="28"/>
          <w:szCs w:val="28"/>
          <w:lang w:eastAsia="ru-RU"/>
        </w:rPr>
        <w:t>щие административные процедуры:</w:t>
      </w:r>
    </w:p>
    <w:p w:rsidR="001509F2" w:rsidRDefault="00DC5A9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формиров</w:t>
      </w:r>
      <w:r w:rsidR="001509F2">
        <w:rPr>
          <w:rFonts w:ascii="Times New Roman" w:hAnsi="Times New Roman"/>
          <w:sz w:val="28"/>
          <w:szCs w:val="28"/>
          <w:lang w:eastAsia="ru-RU"/>
        </w:rPr>
        <w:t>ание ежегодного плана проверок;</w:t>
      </w:r>
    </w:p>
    <w:p w:rsidR="001509F2" w:rsidRDefault="00DC5A9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организаци</w:t>
      </w:r>
      <w:r w:rsidR="001509F2">
        <w:rPr>
          <w:rFonts w:ascii="Times New Roman" w:hAnsi="Times New Roman"/>
          <w:sz w:val="28"/>
          <w:szCs w:val="28"/>
          <w:lang w:eastAsia="ru-RU"/>
        </w:rPr>
        <w:t>я проведения плановой проверки;</w:t>
      </w:r>
    </w:p>
    <w:p w:rsidR="001509F2" w:rsidRDefault="00DC5A9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проведение плановой проверки;</w:t>
      </w:r>
    </w:p>
    <w:p w:rsidR="001509F2" w:rsidRDefault="00DC5A9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организация проведения внеплановой проверки;</w:t>
      </w:r>
    </w:p>
    <w:p w:rsidR="001509F2" w:rsidRDefault="00DC5A9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</w:t>
      </w:r>
      <w:r w:rsidR="001509F2">
        <w:rPr>
          <w:rFonts w:ascii="Times New Roman" w:hAnsi="Times New Roman"/>
          <w:sz w:val="28"/>
          <w:szCs w:val="28"/>
          <w:lang w:eastAsia="ru-RU"/>
        </w:rPr>
        <w:t>роведение внеплановой проверки;</w:t>
      </w:r>
    </w:p>
    <w:p w:rsidR="00D80C78" w:rsidRPr="00AE2CFB" w:rsidRDefault="00644075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систематическо</w:t>
      </w:r>
      <w:r w:rsidR="00335542" w:rsidRPr="00661D2D">
        <w:rPr>
          <w:rFonts w:ascii="Times New Roman" w:hAnsi="Times New Roman"/>
          <w:sz w:val="28"/>
          <w:szCs w:val="28"/>
          <w:lang w:eastAsia="ru-RU"/>
        </w:rPr>
        <w:t>е</w:t>
      </w:r>
      <w:r>
        <w:rPr>
          <w:rFonts w:ascii="Times New Roman" w:hAnsi="Times New Roman"/>
          <w:sz w:val="28"/>
          <w:szCs w:val="28"/>
          <w:lang w:eastAsia="ru-RU"/>
        </w:rPr>
        <w:t xml:space="preserve"> наблюдени</w:t>
      </w:r>
      <w:r w:rsidR="00335542" w:rsidRPr="00661D2D">
        <w:rPr>
          <w:rFonts w:ascii="Times New Roman" w:hAnsi="Times New Roman"/>
          <w:sz w:val="28"/>
          <w:szCs w:val="28"/>
          <w:lang w:eastAsia="ru-RU"/>
        </w:rPr>
        <w:t>е</w:t>
      </w:r>
      <w:r w:rsidR="00C07629">
        <w:rPr>
          <w:rFonts w:ascii="Times New Roman" w:hAnsi="Times New Roman"/>
          <w:sz w:val="28"/>
          <w:szCs w:val="28"/>
          <w:lang w:eastAsia="ru-RU"/>
        </w:rPr>
        <w:t>, ана</w:t>
      </w:r>
      <w:r w:rsidR="00A94794">
        <w:rPr>
          <w:rFonts w:ascii="Times New Roman" w:hAnsi="Times New Roman"/>
          <w:sz w:val="28"/>
          <w:szCs w:val="28"/>
          <w:lang w:eastAsia="ru-RU"/>
        </w:rPr>
        <w:t>лиз и прогнозирование исполнения субъектами проверок</w:t>
      </w:r>
      <w:r w:rsidR="00AE2CFB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A4F6C" w:rsidRPr="00661D2D">
        <w:rPr>
          <w:rFonts w:ascii="Times New Roman" w:hAnsi="Times New Roman"/>
          <w:sz w:val="28"/>
          <w:szCs w:val="28"/>
          <w:lang w:eastAsia="ru-RU"/>
        </w:rPr>
        <w:t>обязательных требований;</w:t>
      </w:r>
    </w:p>
    <w:p w:rsidR="00D80C78" w:rsidRDefault="00D80C78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AE2CFB">
        <w:rPr>
          <w:rFonts w:ascii="Times New Roman" w:hAnsi="Times New Roman"/>
          <w:color w:val="000000"/>
          <w:sz w:val="28"/>
          <w:szCs w:val="28"/>
          <w:lang w:eastAsia="ru-RU"/>
        </w:rPr>
        <w:t>оформление документов по результатам проверки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6C57A9" w:rsidRDefault="00AE2CF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Блок-схема</w:t>
      </w:r>
      <w:r w:rsidR="006C57A9">
        <w:rPr>
          <w:rFonts w:ascii="Times New Roman" w:hAnsi="Times New Roman"/>
          <w:sz w:val="28"/>
          <w:szCs w:val="28"/>
          <w:lang w:eastAsia="ru-RU"/>
        </w:rPr>
        <w:t xml:space="preserve"> исполнения государственной функции привод</w:t>
      </w:r>
      <w:r w:rsidR="00CF62BC">
        <w:rPr>
          <w:rFonts w:ascii="Times New Roman" w:hAnsi="Times New Roman"/>
          <w:sz w:val="28"/>
          <w:szCs w:val="28"/>
          <w:lang w:eastAsia="ru-RU"/>
        </w:rPr>
        <w:t>и</w:t>
      </w:r>
      <w:r w:rsidR="006C57A9">
        <w:rPr>
          <w:rFonts w:ascii="Times New Roman" w:hAnsi="Times New Roman"/>
          <w:sz w:val="28"/>
          <w:szCs w:val="28"/>
          <w:lang w:eastAsia="ru-RU"/>
        </w:rPr>
        <w:t xml:space="preserve">тся в </w:t>
      </w:r>
      <w:r w:rsidRPr="00F7178D">
        <w:rPr>
          <w:rFonts w:ascii="Times New Roman" w:hAnsi="Times New Roman"/>
          <w:sz w:val="28"/>
          <w:szCs w:val="28"/>
          <w:lang w:eastAsia="ru-RU"/>
        </w:rPr>
        <w:t xml:space="preserve">приложении </w:t>
      </w:r>
      <w:r w:rsidR="006C57A9" w:rsidRPr="00F7178D">
        <w:rPr>
          <w:rFonts w:ascii="Times New Roman" w:hAnsi="Times New Roman"/>
          <w:sz w:val="28"/>
          <w:szCs w:val="28"/>
          <w:lang w:eastAsia="ru-RU"/>
        </w:rPr>
        <w:t>к</w:t>
      </w:r>
      <w:r w:rsidR="006C57A9">
        <w:rPr>
          <w:rFonts w:ascii="Times New Roman" w:hAnsi="Times New Roman"/>
          <w:sz w:val="28"/>
          <w:szCs w:val="28"/>
          <w:lang w:eastAsia="ru-RU"/>
        </w:rPr>
        <w:t xml:space="preserve"> настоящему Административному регламенту.</w:t>
      </w:r>
    </w:p>
    <w:p w:rsidR="00A609AC" w:rsidRPr="00D2334E" w:rsidRDefault="00A609AC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A609AC" w:rsidRPr="00D2334E" w:rsidRDefault="00C82A5C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D2334E">
        <w:rPr>
          <w:rFonts w:ascii="Times New Roman" w:hAnsi="Times New Roman"/>
          <w:sz w:val="28"/>
          <w:szCs w:val="28"/>
        </w:rPr>
        <w:t>Формирование ежегодного плана проверок</w:t>
      </w:r>
    </w:p>
    <w:p w:rsidR="00345B5B" w:rsidRPr="00D2334E" w:rsidRDefault="00345B5B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0C647C" w:rsidRDefault="00D80C78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="00345B5B" w:rsidRPr="001724C1">
        <w:rPr>
          <w:rFonts w:ascii="Times New Roman" w:hAnsi="Times New Roman"/>
          <w:sz w:val="28"/>
          <w:szCs w:val="28"/>
        </w:rPr>
        <w:t>.</w:t>
      </w:r>
      <w:r w:rsidR="00D2334E">
        <w:rPr>
          <w:rFonts w:ascii="Times New Roman" w:hAnsi="Times New Roman"/>
          <w:sz w:val="28"/>
          <w:szCs w:val="28"/>
        </w:rPr>
        <w:t> </w:t>
      </w:r>
      <w:r w:rsidR="00735ACD">
        <w:rPr>
          <w:rFonts w:ascii="Times New Roman" w:hAnsi="Times New Roman"/>
          <w:sz w:val="28"/>
          <w:szCs w:val="28"/>
        </w:rPr>
        <w:t xml:space="preserve">Плановые </w:t>
      </w:r>
      <w:r w:rsidR="00B72717">
        <w:rPr>
          <w:rFonts w:ascii="Times New Roman" w:hAnsi="Times New Roman"/>
          <w:sz w:val="28"/>
          <w:szCs w:val="28"/>
        </w:rPr>
        <w:t xml:space="preserve">проверки проводятся в отношении </w:t>
      </w:r>
      <w:r w:rsidRPr="00B72717">
        <w:rPr>
          <w:rFonts w:ascii="Times New Roman" w:hAnsi="Times New Roman"/>
          <w:sz w:val="28"/>
          <w:szCs w:val="28"/>
        </w:rPr>
        <w:t>субъектов проверок</w:t>
      </w:r>
      <w:r w:rsidR="00B72717">
        <w:rPr>
          <w:rFonts w:ascii="Times New Roman" w:hAnsi="Times New Roman"/>
          <w:sz w:val="28"/>
          <w:szCs w:val="28"/>
        </w:rPr>
        <w:t xml:space="preserve"> </w:t>
      </w:r>
      <w:r w:rsidR="00C82A5C">
        <w:rPr>
          <w:rFonts w:ascii="Times New Roman" w:hAnsi="Times New Roman"/>
          <w:sz w:val="28"/>
          <w:szCs w:val="28"/>
        </w:rPr>
        <w:t>в соответствии с ежегодным планом проверок</w:t>
      </w:r>
      <w:r w:rsidR="00A54169">
        <w:rPr>
          <w:rFonts w:ascii="Times New Roman" w:hAnsi="Times New Roman"/>
          <w:sz w:val="28"/>
          <w:szCs w:val="28"/>
        </w:rPr>
        <w:t>.</w:t>
      </w:r>
    </w:p>
    <w:p w:rsidR="00D80C78" w:rsidRPr="00DD3511" w:rsidRDefault="004E2E9E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DD3511">
        <w:rPr>
          <w:rFonts w:ascii="Times New Roman" w:hAnsi="Times New Roman"/>
          <w:sz w:val="28"/>
          <w:szCs w:val="28"/>
        </w:rPr>
        <w:t>3</w:t>
      </w:r>
      <w:r w:rsidR="00D80C78" w:rsidRPr="00DD3511">
        <w:rPr>
          <w:rFonts w:ascii="Times New Roman" w:hAnsi="Times New Roman"/>
          <w:sz w:val="28"/>
          <w:szCs w:val="28"/>
        </w:rPr>
        <w:t>1</w:t>
      </w:r>
      <w:r w:rsidR="00D2334E">
        <w:rPr>
          <w:rFonts w:ascii="Times New Roman" w:hAnsi="Times New Roman"/>
          <w:sz w:val="28"/>
          <w:szCs w:val="28"/>
        </w:rPr>
        <w:t>. </w:t>
      </w:r>
      <w:r w:rsidR="009A4905" w:rsidRPr="00DD3511">
        <w:rPr>
          <w:rFonts w:ascii="Times New Roman" w:hAnsi="Times New Roman"/>
          <w:sz w:val="28"/>
          <w:szCs w:val="28"/>
          <w:lang w:eastAsia="ru-RU"/>
        </w:rPr>
        <w:t xml:space="preserve">Основанием для включения плановой проверки в ежегодный план проведения плановых проверок (далее </w:t>
      </w:r>
      <w:r w:rsidR="00073783">
        <w:rPr>
          <w:rFonts w:ascii="Times New Roman" w:hAnsi="Times New Roman"/>
          <w:sz w:val="28"/>
          <w:szCs w:val="28"/>
          <w:lang w:eastAsia="ru-RU"/>
        </w:rPr>
        <w:t>–</w:t>
      </w:r>
      <w:r w:rsidR="009A4905" w:rsidRPr="00DD3511">
        <w:rPr>
          <w:rFonts w:ascii="Times New Roman" w:hAnsi="Times New Roman"/>
          <w:sz w:val="28"/>
          <w:szCs w:val="28"/>
          <w:lang w:eastAsia="ru-RU"/>
        </w:rPr>
        <w:t xml:space="preserve"> план</w:t>
      </w:r>
      <w:r w:rsidR="0007378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905" w:rsidRPr="00DD3511">
        <w:rPr>
          <w:rFonts w:ascii="Times New Roman" w:hAnsi="Times New Roman"/>
          <w:sz w:val="28"/>
          <w:szCs w:val="28"/>
          <w:lang w:eastAsia="ru-RU"/>
        </w:rPr>
        <w:t>проверок)</w:t>
      </w:r>
      <w:r w:rsidR="00B72717" w:rsidRPr="00DD35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E04D4" w:rsidRPr="00DD3511">
        <w:rPr>
          <w:rFonts w:ascii="Times New Roman" w:hAnsi="Times New Roman"/>
          <w:sz w:val="28"/>
          <w:szCs w:val="28"/>
        </w:rPr>
        <w:t xml:space="preserve">в отношении </w:t>
      </w:r>
      <w:r w:rsidR="00D80C78" w:rsidRPr="00DD3511">
        <w:rPr>
          <w:rFonts w:ascii="Times New Roman" w:hAnsi="Times New Roman"/>
          <w:sz w:val="28"/>
          <w:szCs w:val="28"/>
        </w:rPr>
        <w:t>субъектов проверки</w:t>
      </w:r>
      <w:r w:rsidR="005E04D4" w:rsidRPr="00DD3511">
        <w:rPr>
          <w:rFonts w:ascii="Times New Roman" w:hAnsi="Times New Roman"/>
          <w:sz w:val="28"/>
          <w:szCs w:val="28"/>
        </w:rPr>
        <w:t>, осуществляющих деятельность по управлению многоквартирными домами</w:t>
      </w:r>
      <w:r w:rsidR="00A67B5F" w:rsidRPr="00DD3511">
        <w:rPr>
          <w:rFonts w:ascii="Times New Roman" w:hAnsi="Times New Roman"/>
          <w:sz w:val="28"/>
          <w:szCs w:val="28"/>
        </w:rPr>
        <w:t>,</w:t>
      </w:r>
      <w:r w:rsidR="009A4905" w:rsidRPr="00DD3511">
        <w:rPr>
          <w:rFonts w:ascii="Times New Roman" w:hAnsi="Times New Roman"/>
          <w:sz w:val="28"/>
          <w:szCs w:val="28"/>
          <w:lang w:eastAsia="ru-RU"/>
        </w:rPr>
        <w:t xml:space="preserve"> являетс</w:t>
      </w:r>
      <w:r w:rsidR="001E6F3D" w:rsidRPr="00DD3511">
        <w:rPr>
          <w:rFonts w:ascii="Times New Roman" w:hAnsi="Times New Roman"/>
          <w:sz w:val="28"/>
          <w:szCs w:val="28"/>
          <w:lang w:eastAsia="ru-RU"/>
        </w:rPr>
        <w:t xml:space="preserve">я истечение </w:t>
      </w:r>
      <w:r w:rsidR="00D00869">
        <w:rPr>
          <w:rFonts w:ascii="Times New Roman" w:hAnsi="Times New Roman"/>
          <w:sz w:val="28"/>
          <w:szCs w:val="28"/>
          <w:lang w:eastAsia="ru-RU"/>
        </w:rPr>
        <w:t>1</w:t>
      </w:r>
      <w:r w:rsidR="000567FA" w:rsidRPr="00DD3511">
        <w:rPr>
          <w:rFonts w:ascii="Times New Roman" w:hAnsi="Times New Roman"/>
          <w:sz w:val="28"/>
          <w:szCs w:val="28"/>
          <w:lang w:eastAsia="ru-RU"/>
        </w:rPr>
        <w:t xml:space="preserve"> года</w:t>
      </w:r>
      <w:r w:rsidR="001E6F3D" w:rsidRPr="00DD3511">
        <w:rPr>
          <w:rFonts w:ascii="Times New Roman" w:hAnsi="Times New Roman"/>
          <w:sz w:val="28"/>
          <w:szCs w:val="28"/>
          <w:lang w:eastAsia="ru-RU"/>
        </w:rPr>
        <w:t xml:space="preserve"> со дня:</w:t>
      </w:r>
    </w:p>
    <w:p w:rsidR="004B760B" w:rsidRPr="00DD3511" w:rsidRDefault="00E61320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DD3511">
        <w:rPr>
          <w:rFonts w:ascii="Times New Roman" w:hAnsi="Times New Roman"/>
          <w:sz w:val="28"/>
          <w:szCs w:val="28"/>
          <w:lang w:eastAsia="ru-RU"/>
        </w:rPr>
        <w:t>начала осуществления субъектом проверки деятельности по управлению многоквартирными домами и деятельности по оказанию услуг и (или) выполнению работ по содержанию и ремонту общего имущества в многоквартирных домах в соответствии с представленным в Жилстройнадзор Югры уведомлением о</w:t>
      </w:r>
      <w:r w:rsidR="006F073D">
        <w:rPr>
          <w:rFonts w:ascii="Times New Roman" w:hAnsi="Times New Roman"/>
          <w:sz w:val="28"/>
          <w:szCs w:val="28"/>
          <w:lang w:eastAsia="ru-RU"/>
        </w:rPr>
        <w:t xml:space="preserve"> начале указанной деятельности;</w:t>
      </w:r>
    </w:p>
    <w:p w:rsidR="001509F2" w:rsidRPr="00DD3511" w:rsidRDefault="009A4905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DD3511">
        <w:rPr>
          <w:rFonts w:ascii="Times New Roman" w:hAnsi="Times New Roman"/>
          <w:sz w:val="28"/>
          <w:szCs w:val="28"/>
          <w:lang w:eastAsia="ru-RU"/>
        </w:rPr>
        <w:t>окончания проведе</w:t>
      </w:r>
      <w:r w:rsidR="00B72717" w:rsidRPr="00DD3511">
        <w:rPr>
          <w:rFonts w:ascii="Times New Roman" w:hAnsi="Times New Roman"/>
          <w:sz w:val="28"/>
          <w:szCs w:val="28"/>
          <w:lang w:eastAsia="ru-RU"/>
        </w:rPr>
        <w:t xml:space="preserve">ния последней плановой проверки </w:t>
      </w:r>
      <w:r w:rsidR="00D80C78" w:rsidRPr="00DD3511">
        <w:rPr>
          <w:rFonts w:ascii="Times New Roman" w:hAnsi="Times New Roman"/>
          <w:sz w:val="28"/>
          <w:szCs w:val="28"/>
          <w:lang w:eastAsia="ru-RU"/>
        </w:rPr>
        <w:t>субъекта проверки</w:t>
      </w:r>
      <w:r w:rsidR="001E6F3D" w:rsidRPr="00DD3511">
        <w:rPr>
          <w:rFonts w:ascii="Times New Roman" w:hAnsi="Times New Roman"/>
          <w:sz w:val="28"/>
          <w:szCs w:val="28"/>
          <w:lang w:eastAsia="ru-RU"/>
        </w:rPr>
        <w:t>;</w:t>
      </w:r>
    </w:p>
    <w:p w:rsidR="001E6F3D" w:rsidRPr="00DD3511" w:rsidRDefault="001E6F3D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DD3511">
        <w:rPr>
          <w:rFonts w:ascii="Times New Roman" w:hAnsi="Times New Roman"/>
          <w:sz w:val="28"/>
          <w:szCs w:val="28"/>
          <w:lang w:eastAsia="ru-RU"/>
        </w:rPr>
        <w:t>постановки на учет в муниципальном реестре наемных домов социального использования</w:t>
      </w:r>
      <w:r w:rsidR="00727DE5" w:rsidRPr="00DD3511">
        <w:rPr>
          <w:rFonts w:ascii="Times New Roman" w:hAnsi="Times New Roman"/>
          <w:sz w:val="28"/>
          <w:szCs w:val="28"/>
          <w:lang w:eastAsia="ru-RU"/>
        </w:rPr>
        <w:t xml:space="preserve"> первого наёмного дома социального использования</w:t>
      </w:r>
      <w:r w:rsidRPr="00DD3511">
        <w:rPr>
          <w:rFonts w:ascii="Times New Roman" w:hAnsi="Times New Roman"/>
          <w:sz w:val="28"/>
          <w:szCs w:val="28"/>
          <w:lang w:eastAsia="ru-RU"/>
        </w:rPr>
        <w:t>, наймодателем жилых помещений в котором является лицо, деятельность которого подлежит проверке.</w:t>
      </w:r>
    </w:p>
    <w:p w:rsidR="001509F2" w:rsidRPr="00DD3511" w:rsidRDefault="004E2E9E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DD3511">
        <w:rPr>
          <w:rFonts w:ascii="Times New Roman" w:hAnsi="Times New Roman"/>
          <w:sz w:val="28"/>
          <w:szCs w:val="28"/>
          <w:lang w:eastAsia="ru-RU"/>
        </w:rPr>
        <w:t>3</w:t>
      </w:r>
      <w:r w:rsidR="002F5390" w:rsidRPr="00DD3511">
        <w:rPr>
          <w:rFonts w:ascii="Times New Roman" w:hAnsi="Times New Roman"/>
          <w:sz w:val="28"/>
          <w:szCs w:val="28"/>
          <w:lang w:eastAsia="ru-RU"/>
        </w:rPr>
        <w:t>2</w:t>
      </w:r>
      <w:r w:rsidR="005E04D4" w:rsidRPr="00DD3511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6F073D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9A4905" w:rsidRPr="00DD3511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F74F73" w:rsidRPr="00DD3511">
        <w:rPr>
          <w:rFonts w:ascii="Times New Roman" w:hAnsi="Times New Roman"/>
          <w:sz w:val="28"/>
          <w:szCs w:val="28"/>
          <w:lang w:eastAsia="ru-RU"/>
        </w:rPr>
        <w:t xml:space="preserve">ежегодных планах </w:t>
      </w:r>
      <w:r w:rsidR="009A4905" w:rsidRPr="00DD3511">
        <w:rPr>
          <w:rFonts w:ascii="Times New Roman" w:hAnsi="Times New Roman"/>
          <w:sz w:val="28"/>
          <w:szCs w:val="28"/>
          <w:lang w:eastAsia="ru-RU"/>
        </w:rPr>
        <w:t>проверок</w:t>
      </w:r>
      <w:r w:rsidR="0070727A" w:rsidRPr="00DD35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80C78" w:rsidRPr="00DD3511">
        <w:rPr>
          <w:rFonts w:ascii="Times New Roman" w:hAnsi="Times New Roman"/>
          <w:sz w:val="28"/>
          <w:szCs w:val="28"/>
          <w:lang w:eastAsia="ru-RU"/>
        </w:rPr>
        <w:t>субъектов проверки</w:t>
      </w:r>
      <w:r w:rsidR="00B72717" w:rsidRPr="00DD351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509F2" w:rsidRPr="00DD3511">
        <w:rPr>
          <w:rFonts w:ascii="Times New Roman" w:hAnsi="Times New Roman"/>
          <w:sz w:val="28"/>
          <w:szCs w:val="28"/>
          <w:lang w:eastAsia="ru-RU"/>
        </w:rPr>
        <w:t>указываются следующие сведения:</w:t>
      </w:r>
    </w:p>
    <w:p w:rsidR="001509F2" w:rsidRPr="00DD3511" w:rsidRDefault="009A4905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i/>
          <w:sz w:val="28"/>
          <w:szCs w:val="28"/>
          <w:lang w:eastAsia="ru-RU"/>
        </w:rPr>
      </w:pPr>
      <w:r w:rsidRPr="00DD3511">
        <w:rPr>
          <w:rFonts w:ascii="Times New Roman" w:hAnsi="Times New Roman"/>
          <w:sz w:val="28"/>
          <w:szCs w:val="28"/>
          <w:lang w:eastAsia="ru-RU"/>
        </w:rPr>
        <w:t>наименования юридических лиц (их филиалов, представительств, обособленных структурных подразделений), фамилии, имена, отчества индивидуальных предпринимателей, деятельность которых подлежит пл</w:t>
      </w:r>
      <w:r w:rsidR="001509F2" w:rsidRPr="00DD3511">
        <w:rPr>
          <w:rFonts w:ascii="Times New Roman" w:hAnsi="Times New Roman"/>
          <w:sz w:val="28"/>
          <w:szCs w:val="28"/>
          <w:lang w:eastAsia="ru-RU"/>
        </w:rPr>
        <w:t>ановым проверкам</w:t>
      </w:r>
      <w:r w:rsidR="00971682" w:rsidRPr="00DD3511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385D48" w:rsidRPr="00DD3511">
        <w:rPr>
          <w:rFonts w:ascii="Times New Roman" w:hAnsi="Times New Roman"/>
          <w:sz w:val="28"/>
          <w:szCs w:val="28"/>
          <w:lang w:eastAsia="ru-RU"/>
        </w:rPr>
        <w:t>места нахождения юридических лиц (их филиалов, представительств, обособленных структурных подразделений) или места фактического осуществления деятельности индивидуальными предпринимателями;</w:t>
      </w:r>
      <w:r w:rsidR="0070727A" w:rsidRPr="00DD3511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F74F73" w:rsidRPr="00DD3511" w:rsidRDefault="00F74F73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DD3511">
        <w:rPr>
          <w:rFonts w:ascii="Times New Roman" w:hAnsi="Times New Roman"/>
          <w:sz w:val="28"/>
          <w:szCs w:val="28"/>
          <w:lang w:eastAsia="ru-RU"/>
        </w:rPr>
        <w:t>цел</w:t>
      </w:r>
      <w:r w:rsidR="00971682" w:rsidRPr="00DD3511">
        <w:rPr>
          <w:rFonts w:ascii="Times New Roman" w:hAnsi="Times New Roman"/>
          <w:sz w:val="28"/>
          <w:szCs w:val="28"/>
          <w:lang w:eastAsia="ru-RU"/>
        </w:rPr>
        <w:t>ь</w:t>
      </w:r>
      <w:r w:rsidRPr="00DD3511">
        <w:rPr>
          <w:rFonts w:ascii="Times New Roman" w:hAnsi="Times New Roman"/>
          <w:sz w:val="28"/>
          <w:szCs w:val="28"/>
          <w:lang w:eastAsia="ru-RU"/>
        </w:rPr>
        <w:t xml:space="preserve"> и основани</w:t>
      </w:r>
      <w:r w:rsidR="00971682" w:rsidRPr="00DD3511">
        <w:rPr>
          <w:rFonts w:ascii="Times New Roman" w:hAnsi="Times New Roman"/>
          <w:sz w:val="28"/>
          <w:szCs w:val="28"/>
          <w:lang w:eastAsia="ru-RU"/>
        </w:rPr>
        <w:t>е</w:t>
      </w:r>
      <w:r w:rsidRPr="00DD3511">
        <w:rPr>
          <w:rFonts w:ascii="Times New Roman" w:hAnsi="Times New Roman"/>
          <w:sz w:val="28"/>
          <w:szCs w:val="28"/>
          <w:lang w:eastAsia="ru-RU"/>
        </w:rPr>
        <w:t xml:space="preserve"> проведения каждой плановой проверки;</w:t>
      </w:r>
    </w:p>
    <w:p w:rsidR="001509F2" w:rsidRPr="00DD3511" w:rsidRDefault="009A4905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DD3511">
        <w:rPr>
          <w:rFonts w:ascii="Times New Roman" w:hAnsi="Times New Roman"/>
          <w:sz w:val="28"/>
          <w:szCs w:val="28"/>
          <w:lang w:eastAsia="ru-RU"/>
        </w:rPr>
        <w:t>дата начала прове</w:t>
      </w:r>
      <w:r w:rsidR="001509F2" w:rsidRPr="00DD3511">
        <w:rPr>
          <w:rFonts w:ascii="Times New Roman" w:hAnsi="Times New Roman"/>
          <w:sz w:val="28"/>
          <w:szCs w:val="28"/>
          <w:lang w:eastAsia="ru-RU"/>
        </w:rPr>
        <w:t>дения каждой плановой проверки;</w:t>
      </w:r>
    </w:p>
    <w:p w:rsidR="007619E9" w:rsidRPr="00DD3511" w:rsidRDefault="009A4905" w:rsidP="000E24D7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3511">
        <w:rPr>
          <w:rFonts w:ascii="Times New Roman" w:hAnsi="Times New Roman"/>
          <w:sz w:val="28"/>
          <w:szCs w:val="28"/>
          <w:lang w:eastAsia="ru-RU"/>
        </w:rPr>
        <w:t xml:space="preserve">наименование </w:t>
      </w:r>
      <w:r w:rsidR="00CD27AF" w:rsidRPr="00DD3511">
        <w:rPr>
          <w:rFonts w:ascii="Times New Roman" w:hAnsi="Times New Roman"/>
          <w:sz w:val="28"/>
          <w:szCs w:val="28"/>
          <w:lang w:eastAsia="ru-RU"/>
        </w:rPr>
        <w:t>Жилстройнадзора Югры.</w:t>
      </w:r>
      <w:r w:rsidR="00F74F73" w:rsidRPr="00DD3511">
        <w:rPr>
          <w:rFonts w:ascii="Times New Roman" w:hAnsi="Times New Roman"/>
          <w:sz w:val="28"/>
          <w:szCs w:val="28"/>
          <w:lang w:eastAsia="ru-RU"/>
        </w:rPr>
        <w:t xml:space="preserve"> При проведении плановой проверки </w:t>
      </w:r>
      <w:r w:rsidR="00AD7443" w:rsidRPr="00DD3511">
        <w:rPr>
          <w:rFonts w:ascii="Times New Roman" w:hAnsi="Times New Roman"/>
          <w:sz w:val="28"/>
          <w:szCs w:val="28"/>
          <w:lang w:eastAsia="ru-RU"/>
        </w:rPr>
        <w:t xml:space="preserve">Жилстройнадзором Югры с </w:t>
      </w:r>
      <w:r w:rsidR="007619E9" w:rsidRPr="00DD3511">
        <w:rPr>
          <w:rFonts w:ascii="Times New Roman" w:hAnsi="Times New Roman"/>
          <w:sz w:val="28"/>
          <w:szCs w:val="28"/>
          <w:lang w:eastAsia="ru-RU"/>
        </w:rPr>
        <w:t xml:space="preserve">органами </w:t>
      </w:r>
      <w:r w:rsidR="00AD7443" w:rsidRPr="00DD3511">
        <w:rPr>
          <w:rFonts w:ascii="Times New Roman" w:hAnsi="Times New Roman"/>
          <w:sz w:val="28"/>
          <w:szCs w:val="28"/>
          <w:lang w:eastAsia="ru-RU"/>
        </w:rPr>
        <w:t xml:space="preserve">государственного контроля (надзора), органами </w:t>
      </w:r>
      <w:r w:rsidR="007619E9" w:rsidRPr="00DD3511">
        <w:rPr>
          <w:rFonts w:ascii="Times New Roman" w:hAnsi="Times New Roman"/>
          <w:sz w:val="28"/>
          <w:szCs w:val="28"/>
          <w:lang w:eastAsia="ru-RU"/>
        </w:rPr>
        <w:t xml:space="preserve">муниципального контроля совместно указываются наименования всех участвующих в такой проверке органов. </w:t>
      </w:r>
    </w:p>
    <w:p w:rsidR="00971682" w:rsidRPr="00DD3511" w:rsidRDefault="00971682" w:rsidP="000E24D7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DD3511">
        <w:rPr>
          <w:rFonts w:ascii="Times New Roman" w:hAnsi="Times New Roman"/>
          <w:sz w:val="28"/>
          <w:szCs w:val="28"/>
          <w:lang w:eastAsia="ru-RU"/>
        </w:rPr>
        <w:t xml:space="preserve">Планы разрабатываются в соответствии с Правилами подготовки органами государственного контроля (надзора) и органами </w:t>
      </w:r>
      <w:r w:rsidRPr="00DD3511">
        <w:rPr>
          <w:rFonts w:ascii="Times New Roman" w:hAnsi="Times New Roman"/>
          <w:sz w:val="28"/>
          <w:szCs w:val="28"/>
          <w:lang w:eastAsia="ru-RU"/>
        </w:rPr>
        <w:lastRenderedPageBreak/>
        <w:t xml:space="preserve">муниципального </w:t>
      </w:r>
      <w:proofErr w:type="gramStart"/>
      <w:r w:rsidRPr="00DD3511">
        <w:rPr>
          <w:rFonts w:ascii="Times New Roman" w:hAnsi="Times New Roman"/>
          <w:sz w:val="28"/>
          <w:szCs w:val="28"/>
          <w:lang w:eastAsia="ru-RU"/>
        </w:rPr>
        <w:t>контроля ежегодных планов проведения плановых проверок юридических лиц</w:t>
      </w:r>
      <w:proofErr w:type="gramEnd"/>
      <w:r w:rsidRPr="00DD3511">
        <w:rPr>
          <w:rFonts w:ascii="Times New Roman" w:hAnsi="Times New Roman"/>
          <w:sz w:val="28"/>
          <w:szCs w:val="28"/>
          <w:lang w:eastAsia="ru-RU"/>
        </w:rPr>
        <w:t xml:space="preserve"> и индивидуальных предпринимателей, </w:t>
      </w:r>
      <w:r w:rsidRPr="00F7178D">
        <w:rPr>
          <w:rFonts w:ascii="Times New Roman" w:hAnsi="Times New Roman"/>
          <w:sz w:val="28"/>
          <w:szCs w:val="28"/>
          <w:lang w:eastAsia="ru-RU"/>
        </w:rPr>
        <w:t>утвержденны</w:t>
      </w:r>
      <w:r w:rsidR="009227A5" w:rsidRPr="00F7178D">
        <w:rPr>
          <w:rFonts w:ascii="Times New Roman" w:hAnsi="Times New Roman"/>
          <w:sz w:val="28"/>
          <w:szCs w:val="28"/>
          <w:lang w:eastAsia="ru-RU"/>
        </w:rPr>
        <w:t>ми</w:t>
      </w:r>
      <w:r w:rsidRPr="00F7178D">
        <w:rPr>
          <w:rFonts w:ascii="Times New Roman" w:hAnsi="Times New Roman"/>
          <w:sz w:val="28"/>
          <w:szCs w:val="28"/>
          <w:lang w:eastAsia="ru-RU"/>
        </w:rPr>
        <w:t xml:space="preserve"> постановлением Правительства Российской Федерации</w:t>
      </w:r>
      <w:r w:rsidR="00E65210" w:rsidRPr="00F7178D">
        <w:rPr>
          <w:rFonts w:ascii="Times New Roman" w:hAnsi="Times New Roman"/>
          <w:sz w:val="28"/>
          <w:szCs w:val="28"/>
          <w:lang w:eastAsia="ru-RU"/>
        </w:rPr>
        <w:br/>
        <w:t>от 30 июня 2010 года</w:t>
      </w:r>
      <w:r w:rsidRPr="00DD3511">
        <w:rPr>
          <w:rFonts w:ascii="Times New Roman" w:hAnsi="Times New Roman"/>
          <w:sz w:val="28"/>
          <w:szCs w:val="28"/>
          <w:lang w:eastAsia="ru-RU"/>
        </w:rPr>
        <w:t xml:space="preserve"> № 489.</w:t>
      </w:r>
    </w:p>
    <w:p w:rsidR="009A4905" w:rsidRDefault="009A4905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DD3511">
        <w:rPr>
          <w:rFonts w:ascii="Times New Roman" w:hAnsi="Times New Roman"/>
          <w:sz w:val="28"/>
          <w:szCs w:val="28"/>
          <w:lang w:eastAsia="ru-RU"/>
        </w:rPr>
        <w:t>Ответственные за подготовку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F54DC">
        <w:rPr>
          <w:rFonts w:ascii="Times New Roman" w:hAnsi="Times New Roman"/>
          <w:sz w:val="28"/>
          <w:szCs w:val="28"/>
          <w:lang w:eastAsia="ru-RU"/>
        </w:rPr>
        <w:t xml:space="preserve">проекта </w:t>
      </w:r>
      <w:r>
        <w:rPr>
          <w:rFonts w:ascii="Times New Roman" w:hAnsi="Times New Roman"/>
          <w:sz w:val="28"/>
          <w:szCs w:val="28"/>
          <w:lang w:eastAsia="ru-RU"/>
        </w:rPr>
        <w:t xml:space="preserve">плана проверок государственные гражданские служащие отдела надзора </w:t>
      </w:r>
      <w:r w:rsidR="008216CD" w:rsidRPr="008216CD">
        <w:rPr>
          <w:rFonts w:ascii="Times New Roman" w:hAnsi="Times New Roman"/>
          <w:color w:val="000000"/>
          <w:sz w:val="28"/>
          <w:szCs w:val="28"/>
        </w:rPr>
        <w:t>за деятельностью управляющих организаций и ТСЖ</w:t>
      </w:r>
      <w:r w:rsidR="008216CD">
        <w:rPr>
          <w:rFonts w:ascii="Times New Roman" w:hAnsi="Times New Roman"/>
          <w:color w:val="000000"/>
          <w:sz w:val="16"/>
          <w:szCs w:val="16"/>
        </w:rPr>
        <w:t>,</w:t>
      </w:r>
      <w:r w:rsidR="008216CD">
        <w:rPr>
          <w:rFonts w:ascii="Times New Roman" w:hAnsi="Times New Roman"/>
          <w:sz w:val="28"/>
          <w:szCs w:val="28"/>
          <w:lang w:eastAsia="ru-RU"/>
        </w:rPr>
        <w:t xml:space="preserve"> отделов инспектирования</w:t>
      </w:r>
      <w:r>
        <w:rPr>
          <w:rFonts w:ascii="Times New Roman" w:hAnsi="Times New Roman"/>
          <w:sz w:val="28"/>
          <w:szCs w:val="28"/>
          <w:lang w:eastAsia="ru-RU"/>
        </w:rPr>
        <w:t xml:space="preserve"> подготавливают предложения по включению юридических лиц (их филиалов, представительств, обособленных структурных подразделений) и индивидуальных предпринимателей в проект плана проверок.</w:t>
      </w:r>
    </w:p>
    <w:p w:rsidR="009A4905" w:rsidRDefault="004E2E9E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AF06EF">
        <w:rPr>
          <w:rFonts w:ascii="Times New Roman" w:hAnsi="Times New Roman"/>
          <w:sz w:val="28"/>
          <w:szCs w:val="28"/>
          <w:lang w:eastAsia="ru-RU"/>
        </w:rPr>
        <w:t>3</w:t>
      </w:r>
      <w:r w:rsidR="004F543C">
        <w:rPr>
          <w:rFonts w:ascii="Times New Roman" w:hAnsi="Times New Roman"/>
          <w:sz w:val="28"/>
          <w:szCs w:val="28"/>
          <w:lang w:eastAsia="ru-RU"/>
        </w:rPr>
        <w:t>.</w:t>
      </w:r>
      <w:r w:rsidR="00CD308E">
        <w:rPr>
          <w:rFonts w:ascii="Times New Roman" w:hAnsi="Times New Roman"/>
          <w:sz w:val="28"/>
          <w:szCs w:val="28"/>
          <w:lang w:eastAsia="ru-RU"/>
        </w:rPr>
        <w:t> </w:t>
      </w:r>
      <w:proofErr w:type="gramStart"/>
      <w:r w:rsidR="009A4905">
        <w:rPr>
          <w:rFonts w:ascii="Times New Roman" w:hAnsi="Times New Roman"/>
          <w:sz w:val="28"/>
          <w:szCs w:val="28"/>
          <w:lang w:eastAsia="ru-RU"/>
        </w:rPr>
        <w:t xml:space="preserve">Должностными лицами </w:t>
      </w:r>
      <w:r w:rsidR="008216CD">
        <w:rPr>
          <w:rFonts w:ascii="Times New Roman" w:hAnsi="Times New Roman"/>
          <w:sz w:val="28"/>
          <w:szCs w:val="28"/>
          <w:lang w:eastAsia="ru-RU"/>
        </w:rPr>
        <w:t>организационно-аналитического отдела</w:t>
      </w:r>
      <w:r w:rsidR="009A4905">
        <w:rPr>
          <w:rFonts w:ascii="Times New Roman" w:hAnsi="Times New Roman"/>
          <w:sz w:val="28"/>
          <w:szCs w:val="28"/>
          <w:lang w:eastAsia="ru-RU"/>
        </w:rPr>
        <w:t>, отв</w:t>
      </w:r>
      <w:r w:rsidR="00914CEC">
        <w:rPr>
          <w:rFonts w:ascii="Times New Roman" w:hAnsi="Times New Roman"/>
          <w:sz w:val="28"/>
          <w:szCs w:val="28"/>
          <w:lang w:eastAsia="ru-RU"/>
        </w:rPr>
        <w:t xml:space="preserve">етственными </w:t>
      </w:r>
      <w:r w:rsidR="00914CEC" w:rsidRPr="00F7178D">
        <w:rPr>
          <w:rFonts w:ascii="Times New Roman" w:hAnsi="Times New Roman"/>
          <w:sz w:val="28"/>
          <w:szCs w:val="28"/>
          <w:lang w:eastAsia="ru-RU"/>
        </w:rPr>
        <w:t xml:space="preserve">за подготовку плана </w:t>
      </w:r>
      <w:r w:rsidR="009A4905" w:rsidRPr="00F7178D">
        <w:rPr>
          <w:rFonts w:ascii="Times New Roman" w:hAnsi="Times New Roman"/>
          <w:sz w:val="28"/>
          <w:szCs w:val="28"/>
          <w:lang w:eastAsia="ru-RU"/>
        </w:rPr>
        <w:t>проверок</w:t>
      </w:r>
      <w:r w:rsidR="009A4905">
        <w:rPr>
          <w:rFonts w:ascii="Times New Roman" w:hAnsi="Times New Roman"/>
          <w:sz w:val="28"/>
          <w:szCs w:val="28"/>
          <w:lang w:eastAsia="ru-RU"/>
        </w:rPr>
        <w:t>, при подготовке предложений в проект плана проверок проводится оценка результатов проводимых за послед</w:t>
      </w:r>
      <w:r w:rsidR="0049673D">
        <w:rPr>
          <w:rFonts w:ascii="Times New Roman" w:hAnsi="Times New Roman"/>
          <w:sz w:val="28"/>
          <w:szCs w:val="28"/>
          <w:lang w:eastAsia="ru-RU"/>
        </w:rPr>
        <w:t xml:space="preserve">ние 3 года внеплановых проверок </w:t>
      </w:r>
      <w:r w:rsidR="007619E9" w:rsidRPr="0049673D">
        <w:rPr>
          <w:rFonts w:ascii="Times New Roman" w:hAnsi="Times New Roman"/>
          <w:sz w:val="28"/>
          <w:szCs w:val="28"/>
          <w:lang w:eastAsia="ru-RU"/>
        </w:rPr>
        <w:t>субъектов проверок</w:t>
      </w:r>
      <w:r w:rsidR="009A4905" w:rsidRPr="0049673D">
        <w:rPr>
          <w:rFonts w:ascii="Times New Roman" w:hAnsi="Times New Roman"/>
          <w:sz w:val="28"/>
          <w:szCs w:val="28"/>
          <w:lang w:eastAsia="ru-RU"/>
        </w:rPr>
        <w:t>, анализ состояния соблюдения ими обязательных требований, а</w:t>
      </w:r>
      <w:r w:rsidR="009A4905">
        <w:rPr>
          <w:rFonts w:ascii="Times New Roman" w:hAnsi="Times New Roman"/>
          <w:sz w:val="28"/>
          <w:szCs w:val="28"/>
          <w:lang w:eastAsia="ru-RU"/>
        </w:rPr>
        <w:t xml:space="preserve"> также оценка потенциального риска причинения вреда, свя</w:t>
      </w:r>
      <w:r w:rsidR="00A94794">
        <w:rPr>
          <w:rFonts w:ascii="Times New Roman" w:hAnsi="Times New Roman"/>
          <w:sz w:val="28"/>
          <w:szCs w:val="28"/>
          <w:lang w:eastAsia="ru-RU"/>
        </w:rPr>
        <w:t xml:space="preserve">занного с осуществляемой субъектами проверок </w:t>
      </w:r>
      <w:r w:rsidR="002D17F1">
        <w:rPr>
          <w:rFonts w:ascii="Times New Roman" w:hAnsi="Times New Roman"/>
          <w:sz w:val="28"/>
          <w:szCs w:val="28"/>
          <w:lang w:eastAsia="ru-RU"/>
        </w:rPr>
        <w:t>предпринимательской</w:t>
      </w:r>
      <w:r w:rsidR="009A4905">
        <w:rPr>
          <w:rFonts w:ascii="Times New Roman" w:hAnsi="Times New Roman"/>
          <w:sz w:val="28"/>
          <w:szCs w:val="28"/>
          <w:lang w:eastAsia="ru-RU"/>
        </w:rPr>
        <w:t xml:space="preserve"> деятельности.</w:t>
      </w:r>
      <w:proofErr w:type="gramEnd"/>
    </w:p>
    <w:p w:rsidR="00F61F8F" w:rsidRDefault="009A4905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Должностные лица </w:t>
      </w:r>
      <w:r w:rsidR="008216CD">
        <w:rPr>
          <w:rFonts w:ascii="Times New Roman" w:hAnsi="Times New Roman"/>
          <w:sz w:val="28"/>
          <w:szCs w:val="28"/>
          <w:lang w:eastAsia="ru-RU"/>
        </w:rPr>
        <w:t>организационно-аналитического отдела</w:t>
      </w:r>
      <w:r w:rsidR="004E2E9E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ответственные </w:t>
      </w:r>
      <w:r w:rsidRPr="00F7178D">
        <w:rPr>
          <w:rFonts w:ascii="Times New Roman" w:hAnsi="Times New Roman"/>
          <w:sz w:val="28"/>
          <w:szCs w:val="28"/>
          <w:lang w:eastAsia="ru-RU"/>
        </w:rPr>
        <w:t>за подготовку плана проверок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F61F8F">
        <w:rPr>
          <w:rFonts w:ascii="Times New Roman" w:hAnsi="Times New Roman"/>
          <w:sz w:val="28"/>
          <w:szCs w:val="28"/>
          <w:lang w:eastAsia="ru-RU"/>
        </w:rPr>
        <w:t>обобщают поступившие в отдел предложения из отделов инспектирования и отдела надзора за деятельностью управляющих компаний и ТСЖ.</w:t>
      </w:r>
    </w:p>
    <w:p w:rsidR="009A4905" w:rsidRDefault="00601CD0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Должностное лицо организационно-аналитического отдела, ответственное за подготовку плана проверок</w:t>
      </w:r>
      <w:r w:rsidR="00C25E41" w:rsidRPr="00F7178D">
        <w:rPr>
          <w:rFonts w:ascii="Times New Roman" w:hAnsi="Times New Roman"/>
          <w:sz w:val="28"/>
          <w:szCs w:val="28"/>
          <w:lang w:eastAsia="ru-RU"/>
        </w:rPr>
        <w:t>,</w:t>
      </w:r>
      <w:r w:rsidRPr="00F7178D">
        <w:rPr>
          <w:rFonts w:ascii="Times New Roman" w:hAnsi="Times New Roman"/>
          <w:sz w:val="28"/>
          <w:szCs w:val="28"/>
          <w:lang w:eastAsia="ru-RU"/>
        </w:rPr>
        <w:t xml:space="preserve"> р</w:t>
      </w:r>
      <w:r>
        <w:rPr>
          <w:rFonts w:ascii="Times New Roman" w:hAnsi="Times New Roman"/>
          <w:sz w:val="28"/>
          <w:szCs w:val="28"/>
          <w:lang w:eastAsia="ru-RU"/>
        </w:rPr>
        <w:t xml:space="preserve">азрабатывает проект плана проверок в соответствии с типовой формой плана проверок, являющейся приложением к Правилам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утвержденным </w:t>
      </w:r>
      <w:r w:rsidR="00A859BF">
        <w:rPr>
          <w:rFonts w:ascii="Times New Roman" w:hAnsi="Times New Roman"/>
          <w:sz w:val="28"/>
          <w:szCs w:val="28"/>
          <w:lang w:eastAsia="ru-RU"/>
        </w:rPr>
        <w:t>постановлением Правительства Российской Федерации от 30 июня 2010 года № 489</w:t>
      </w:r>
      <w:r w:rsidR="004E2E9E">
        <w:rPr>
          <w:rFonts w:ascii="Times New Roman" w:hAnsi="Times New Roman"/>
          <w:sz w:val="28"/>
          <w:szCs w:val="28"/>
          <w:lang w:eastAsia="ru-RU"/>
        </w:rPr>
        <w:t>,</w:t>
      </w:r>
      <w:r w:rsidR="008C10A3">
        <w:rPr>
          <w:rFonts w:ascii="Times New Roman" w:hAnsi="Times New Roman"/>
          <w:sz w:val="28"/>
          <w:szCs w:val="28"/>
          <w:lang w:eastAsia="ru-RU"/>
        </w:rPr>
        <w:br/>
      </w:r>
      <w:r w:rsidR="00A859BF">
        <w:rPr>
          <w:rFonts w:ascii="Times New Roman" w:hAnsi="Times New Roman"/>
          <w:sz w:val="28"/>
          <w:szCs w:val="28"/>
          <w:lang w:eastAsia="ru-RU"/>
        </w:rPr>
        <w:t>и согласовывает его с заместителями руководителя</w:t>
      </w:r>
      <w:proofErr w:type="gramEnd"/>
      <w:r w:rsidR="00A859BF">
        <w:rPr>
          <w:rFonts w:ascii="Times New Roman" w:hAnsi="Times New Roman"/>
          <w:sz w:val="28"/>
          <w:szCs w:val="28"/>
          <w:lang w:eastAsia="ru-RU"/>
        </w:rPr>
        <w:t xml:space="preserve"> Жилстройнадзора Югры – начальниками отделов инспектирования</w:t>
      </w:r>
      <w:r w:rsidR="00F61F8F">
        <w:rPr>
          <w:rFonts w:ascii="Times New Roman" w:hAnsi="Times New Roman"/>
          <w:sz w:val="28"/>
          <w:szCs w:val="28"/>
          <w:lang w:eastAsia="ru-RU"/>
        </w:rPr>
        <w:t>.</w:t>
      </w:r>
    </w:p>
    <w:p w:rsidR="009A4905" w:rsidRDefault="009A4905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До 1 сентября года, предшествующего году проведения плановых проверок, должностное лицо </w:t>
      </w:r>
      <w:r w:rsidR="00D32F4D">
        <w:rPr>
          <w:rFonts w:ascii="Times New Roman" w:hAnsi="Times New Roman"/>
          <w:sz w:val="28"/>
          <w:szCs w:val="28"/>
          <w:lang w:eastAsia="ru-RU"/>
        </w:rPr>
        <w:t xml:space="preserve">организационно-аналитического </w:t>
      </w:r>
      <w:r>
        <w:rPr>
          <w:rFonts w:ascii="Times New Roman" w:hAnsi="Times New Roman"/>
          <w:sz w:val="28"/>
          <w:szCs w:val="28"/>
          <w:lang w:eastAsia="ru-RU"/>
        </w:rPr>
        <w:t xml:space="preserve">отдела </w:t>
      </w:r>
      <w:r w:rsidR="00D32F4D">
        <w:rPr>
          <w:rFonts w:ascii="Times New Roman" w:hAnsi="Times New Roman"/>
          <w:sz w:val="28"/>
          <w:szCs w:val="28"/>
          <w:lang w:eastAsia="ru-RU"/>
        </w:rPr>
        <w:t>Жилстройнадзора Югры</w:t>
      </w:r>
      <w:r>
        <w:rPr>
          <w:rFonts w:ascii="Times New Roman" w:hAnsi="Times New Roman"/>
          <w:sz w:val="28"/>
          <w:szCs w:val="28"/>
          <w:lang w:eastAsia="ru-RU"/>
        </w:rPr>
        <w:t xml:space="preserve">, ответственное за подготовку плана проверок, направляет проект плана проверок для рассмотрения в прокуратуру </w:t>
      </w:r>
      <w:r w:rsidR="00D32F4D">
        <w:rPr>
          <w:rFonts w:ascii="Times New Roman" w:hAnsi="Times New Roman"/>
          <w:sz w:val="28"/>
          <w:szCs w:val="28"/>
          <w:lang w:eastAsia="ru-RU"/>
        </w:rPr>
        <w:t>Ханты-М</w:t>
      </w:r>
      <w:r w:rsidR="006A6CD3">
        <w:rPr>
          <w:rFonts w:ascii="Times New Roman" w:hAnsi="Times New Roman"/>
          <w:sz w:val="28"/>
          <w:szCs w:val="28"/>
          <w:lang w:eastAsia="ru-RU"/>
        </w:rPr>
        <w:t>ансийского автономного округа – Ю</w:t>
      </w:r>
      <w:r w:rsidR="00D32F4D">
        <w:rPr>
          <w:rFonts w:ascii="Times New Roman" w:hAnsi="Times New Roman"/>
          <w:sz w:val="28"/>
          <w:szCs w:val="28"/>
          <w:lang w:eastAsia="ru-RU"/>
        </w:rPr>
        <w:t>гры.</w:t>
      </w:r>
    </w:p>
    <w:p w:rsidR="009A4905" w:rsidRDefault="009A4905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 пост</w:t>
      </w:r>
      <w:r w:rsidR="00D32F4D">
        <w:rPr>
          <w:rFonts w:ascii="Times New Roman" w:hAnsi="Times New Roman"/>
          <w:sz w:val="28"/>
          <w:szCs w:val="28"/>
          <w:lang w:eastAsia="ru-RU"/>
        </w:rPr>
        <w:t xml:space="preserve">уплении предложений </w:t>
      </w:r>
      <w:r w:rsidR="00CE0715">
        <w:rPr>
          <w:rFonts w:ascii="Times New Roman" w:hAnsi="Times New Roman"/>
          <w:sz w:val="28"/>
          <w:szCs w:val="28"/>
          <w:lang w:eastAsia="ru-RU"/>
        </w:rPr>
        <w:t xml:space="preserve">органов </w:t>
      </w:r>
      <w:r w:rsidR="00D32F4D">
        <w:rPr>
          <w:rFonts w:ascii="Times New Roman" w:hAnsi="Times New Roman"/>
          <w:sz w:val="28"/>
          <w:szCs w:val="28"/>
          <w:lang w:eastAsia="ru-RU"/>
        </w:rPr>
        <w:t>прокуратуры</w:t>
      </w:r>
      <w:r>
        <w:rPr>
          <w:rFonts w:ascii="Times New Roman" w:hAnsi="Times New Roman"/>
          <w:sz w:val="28"/>
          <w:szCs w:val="28"/>
          <w:lang w:eastAsia="ru-RU"/>
        </w:rPr>
        <w:t xml:space="preserve"> по результатам рассмотрения проекта плана проверок, должностное лицо </w:t>
      </w:r>
      <w:r w:rsidR="00D32F4D">
        <w:rPr>
          <w:rFonts w:ascii="Times New Roman" w:hAnsi="Times New Roman"/>
          <w:sz w:val="28"/>
          <w:szCs w:val="28"/>
          <w:lang w:eastAsia="ru-RU"/>
        </w:rPr>
        <w:t xml:space="preserve">организационно-аналитического </w:t>
      </w:r>
      <w:r>
        <w:rPr>
          <w:rFonts w:ascii="Times New Roman" w:hAnsi="Times New Roman"/>
          <w:sz w:val="28"/>
          <w:szCs w:val="28"/>
          <w:lang w:eastAsia="ru-RU"/>
        </w:rPr>
        <w:t>отдела</w:t>
      </w:r>
      <w:r w:rsidR="00D32F4D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ответственное за подг</w:t>
      </w:r>
      <w:r w:rsidR="00264A1B">
        <w:rPr>
          <w:rFonts w:ascii="Times New Roman" w:hAnsi="Times New Roman"/>
          <w:sz w:val="28"/>
          <w:szCs w:val="28"/>
          <w:lang w:eastAsia="ru-RU"/>
        </w:rPr>
        <w:t>отовку плана проверок,</w:t>
      </w:r>
      <w:r w:rsidR="007F243F">
        <w:rPr>
          <w:rFonts w:ascii="Times New Roman" w:hAnsi="Times New Roman"/>
          <w:sz w:val="28"/>
          <w:szCs w:val="28"/>
          <w:lang w:eastAsia="ru-RU"/>
        </w:rPr>
        <w:br/>
      </w:r>
      <w:r w:rsidR="00264A1B">
        <w:rPr>
          <w:rFonts w:ascii="Times New Roman" w:hAnsi="Times New Roman"/>
          <w:sz w:val="28"/>
          <w:szCs w:val="28"/>
          <w:lang w:eastAsia="ru-RU"/>
        </w:rPr>
        <w:t xml:space="preserve">в срок </w:t>
      </w:r>
      <w:r w:rsidR="00D00869">
        <w:rPr>
          <w:rFonts w:ascii="Times New Roman" w:hAnsi="Times New Roman"/>
          <w:sz w:val="28"/>
          <w:szCs w:val="28"/>
          <w:lang w:eastAsia="ru-RU"/>
        </w:rPr>
        <w:t>14</w:t>
      </w:r>
      <w:r>
        <w:rPr>
          <w:rFonts w:ascii="Times New Roman" w:hAnsi="Times New Roman"/>
          <w:sz w:val="28"/>
          <w:szCs w:val="28"/>
          <w:lang w:eastAsia="ru-RU"/>
        </w:rPr>
        <w:t xml:space="preserve"> рабочих дней со дня поступления предложений в </w:t>
      </w:r>
      <w:r w:rsidR="008D5206">
        <w:rPr>
          <w:rFonts w:ascii="Times New Roman" w:hAnsi="Times New Roman"/>
          <w:sz w:val="28"/>
          <w:szCs w:val="28"/>
          <w:lang w:eastAsia="ru-RU"/>
        </w:rPr>
        <w:t xml:space="preserve">Жилстройнадзор Югры </w:t>
      </w:r>
      <w:r>
        <w:rPr>
          <w:rFonts w:ascii="Times New Roman" w:hAnsi="Times New Roman"/>
          <w:sz w:val="28"/>
          <w:szCs w:val="28"/>
          <w:lang w:eastAsia="ru-RU"/>
        </w:rPr>
        <w:t xml:space="preserve">дорабатывает, с учетом поступивших предложений, план проверок и направляет его руководителю </w:t>
      </w:r>
      <w:r w:rsidR="008D5206">
        <w:rPr>
          <w:rFonts w:ascii="Times New Roman" w:hAnsi="Times New Roman"/>
          <w:sz w:val="28"/>
          <w:szCs w:val="28"/>
          <w:lang w:eastAsia="ru-RU"/>
        </w:rPr>
        <w:t xml:space="preserve">Жилстройнадзора Югры </w:t>
      </w:r>
      <w:r>
        <w:rPr>
          <w:rFonts w:ascii="Times New Roman" w:hAnsi="Times New Roman"/>
          <w:sz w:val="28"/>
          <w:szCs w:val="28"/>
          <w:lang w:eastAsia="ru-RU"/>
        </w:rPr>
        <w:t>на утверждение.</w:t>
      </w:r>
    </w:p>
    <w:p w:rsidR="009A4905" w:rsidRDefault="009A4905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При отс</w:t>
      </w:r>
      <w:r w:rsidR="008D5206">
        <w:rPr>
          <w:rFonts w:ascii="Times New Roman" w:hAnsi="Times New Roman"/>
          <w:sz w:val="28"/>
          <w:szCs w:val="28"/>
          <w:lang w:eastAsia="ru-RU"/>
        </w:rPr>
        <w:t xml:space="preserve">утствии предложений </w:t>
      </w:r>
      <w:r w:rsidR="004B353D">
        <w:rPr>
          <w:rFonts w:ascii="Times New Roman" w:hAnsi="Times New Roman"/>
          <w:sz w:val="28"/>
          <w:szCs w:val="28"/>
          <w:lang w:eastAsia="ru-RU"/>
        </w:rPr>
        <w:t xml:space="preserve">органов </w:t>
      </w:r>
      <w:r w:rsidR="008D5206">
        <w:rPr>
          <w:rFonts w:ascii="Times New Roman" w:hAnsi="Times New Roman"/>
          <w:sz w:val="28"/>
          <w:szCs w:val="28"/>
          <w:lang w:eastAsia="ru-RU"/>
        </w:rPr>
        <w:t>прокуратуры</w:t>
      </w:r>
      <w:r>
        <w:rPr>
          <w:rFonts w:ascii="Times New Roman" w:hAnsi="Times New Roman"/>
          <w:sz w:val="28"/>
          <w:szCs w:val="28"/>
          <w:lang w:eastAsia="ru-RU"/>
        </w:rPr>
        <w:t xml:space="preserve"> по результатам рассмотрения проекта плана пр</w:t>
      </w:r>
      <w:r w:rsidR="0024166D">
        <w:rPr>
          <w:rFonts w:ascii="Times New Roman" w:hAnsi="Times New Roman"/>
          <w:sz w:val="28"/>
          <w:szCs w:val="28"/>
          <w:lang w:eastAsia="ru-RU"/>
        </w:rPr>
        <w:t>оверок Жилстройнадзора Югры</w:t>
      </w:r>
      <w:r w:rsidR="008D5206">
        <w:rPr>
          <w:rFonts w:ascii="Times New Roman" w:hAnsi="Times New Roman"/>
          <w:sz w:val="28"/>
          <w:szCs w:val="28"/>
          <w:lang w:eastAsia="ru-RU"/>
        </w:rPr>
        <w:t>, должностное лицо</w:t>
      </w:r>
      <w:r w:rsidR="00E260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E2E9E" w:rsidRPr="00112538">
        <w:rPr>
          <w:rFonts w:ascii="Times New Roman" w:hAnsi="Times New Roman"/>
          <w:sz w:val="28"/>
          <w:szCs w:val="28"/>
          <w:lang w:eastAsia="ru-RU"/>
        </w:rPr>
        <w:t>организационно-аналитического отдела</w:t>
      </w:r>
      <w:r>
        <w:rPr>
          <w:rFonts w:ascii="Times New Roman" w:hAnsi="Times New Roman"/>
          <w:sz w:val="28"/>
          <w:szCs w:val="28"/>
          <w:lang w:eastAsia="ru-RU"/>
        </w:rPr>
        <w:t xml:space="preserve">, ответственное за подготовку плана проверок, направляет проект плана проверок руководителю </w:t>
      </w:r>
      <w:r w:rsidR="008D5206">
        <w:rPr>
          <w:rFonts w:ascii="Times New Roman" w:hAnsi="Times New Roman"/>
          <w:sz w:val="28"/>
          <w:szCs w:val="28"/>
          <w:lang w:eastAsia="ru-RU"/>
        </w:rPr>
        <w:t xml:space="preserve">Жилстройнадзора Югры </w:t>
      </w:r>
      <w:r>
        <w:rPr>
          <w:rFonts w:ascii="Times New Roman" w:hAnsi="Times New Roman"/>
          <w:sz w:val="28"/>
          <w:szCs w:val="28"/>
          <w:lang w:eastAsia="ru-RU"/>
        </w:rPr>
        <w:t>на утверждение в день его поступления из прокуратуры.</w:t>
      </w:r>
    </w:p>
    <w:p w:rsidR="006534AB" w:rsidRDefault="009A4905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Должностное лицо</w:t>
      </w:r>
      <w:r w:rsidR="008D5206">
        <w:rPr>
          <w:rFonts w:ascii="Times New Roman" w:hAnsi="Times New Roman"/>
          <w:sz w:val="28"/>
          <w:szCs w:val="28"/>
          <w:lang w:eastAsia="ru-RU"/>
        </w:rPr>
        <w:t xml:space="preserve"> организационно-аналитического отдела,</w:t>
      </w:r>
      <w:r>
        <w:rPr>
          <w:rFonts w:ascii="Times New Roman" w:hAnsi="Times New Roman"/>
          <w:sz w:val="28"/>
          <w:szCs w:val="28"/>
          <w:lang w:eastAsia="ru-RU"/>
        </w:rPr>
        <w:t xml:space="preserve"> ответственное за подгот</w:t>
      </w:r>
      <w:r w:rsidR="007278C6">
        <w:rPr>
          <w:rFonts w:ascii="Times New Roman" w:hAnsi="Times New Roman"/>
          <w:sz w:val="28"/>
          <w:szCs w:val="28"/>
          <w:lang w:eastAsia="ru-RU"/>
        </w:rPr>
        <w:t xml:space="preserve">овку плана проверок, в течение </w:t>
      </w:r>
      <w:r w:rsidR="00D00869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 рабочих дней после утверждения плана проверок руководителем </w:t>
      </w:r>
      <w:r w:rsidR="008D5206">
        <w:rPr>
          <w:rFonts w:ascii="Times New Roman" w:hAnsi="Times New Roman"/>
          <w:sz w:val="28"/>
          <w:szCs w:val="28"/>
          <w:lang w:eastAsia="ru-RU"/>
        </w:rPr>
        <w:t>Жилстройнадзора Югры</w:t>
      </w:r>
      <w:r w:rsidR="00225BDC">
        <w:rPr>
          <w:rFonts w:ascii="Times New Roman" w:hAnsi="Times New Roman"/>
          <w:sz w:val="28"/>
          <w:szCs w:val="28"/>
          <w:lang w:eastAsia="ru-RU"/>
        </w:rPr>
        <w:t>, но не позднее 1</w:t>
      </w:r>
      <w:r w:rsidR="00542B3C">
        <w:rPr>
          <w:rFonts w:ascii="Times New Roman" w:hAnsi="Times New Roman"/>
          <w:sz w:val="28"/>
          <w:szCs w:val="28"/>
          <w:lang w:eastAsia="ru-RU"/>
        </w:rPr>
        <w:t xml:space="preserve"> ноября</w:t>
      </w:r>
      <w:r>
        <w:rPr>
          <w:rFonts w:ascii="Times New Roman" w:hAnsi="Times New Roman"/>
          <w:sz w:val="28"/>
          <w:szCs w:val="28"/>
          <w:lang w:eastAsia="ru-RU"/>
        </w:rPr>
        <w:t xml:space="preserve"> года, предшествующего году проведения плановых проверок, направляет утвержденный план проверок на бумажном носителе (с приложением копии в электронном виде) в </w:t>
      </w:r>
      <w:r w:rsidRPr="00112538">
        <w:rPr>
          <w:rFonts w:ascii="Times New Roman" w:hAnsi="Times New Roman"/>
          <w:sz w:val="28"/>
          <w:szCs w:val="28"/>
          <w:lang w:eastAsia="ru-RU"/>
        </w:rPr>
        <w:t xml:space="preserve">прокуратуру </w:t>
      </w:r>
      <w:r w:rsidR="008D5206" w:rsidRPr="00112538">
        <w:rPr>
          <w:rFonts w:ascii="Times New Roman" w:hAnsi="Times New Roman"/>
          <w:sz w:val="28"/>
          <w:szCs w:val="28"/>
          <w:lang w:eastAsia="ru-RU"/>
        </w:rPr>
        <w:t>Ханты-М</w:t>
      </w:r>
      <w:r w:rsidR="005A0F98" w:rsidRPr="00112538">
        <w:rPr>
          <w:rFonts w:ascii="Times New Roman" w:hAnsi="Times New Roman"/>
          <w:sz w:val="28"/>
          <w:szCs w:val="28"/>
          <w:lang w:eastAsia="ru-RU"/>
        </w:rPr>
        <w:t xml:space="preserve">ансийского автономного округа – </w:t>
      </w:r>
      <w:r w:rsidR="00360DD4" w:rsidRPr="00112538">
        <w:rPr>
          <w:rFonts w:ascii="Times New Roman" w:hAnsi="Times New Roman"/>
          <w:sz w:val="28"/>
          <w:szCs w:val="28"/>
          <w:lang w:eastAsia="ru-RU"/>
        </w:rPr>
        <w:t>Ю</w:t>
      </w:r>
      <w:r w:rsidR="008D5206" w:rsidRPr="00112538">
        <w:rPr>
          <w:rFonts w:ascii="Times New Roman" w:hAnsi="Times New Roman"/>
          <w:sz w:val="28"/>
          <w:szCs w:val="28"/>
          <w:lang w:eastAsia="ru-RU"/>
        </w:rPr>
        <w:t>гры</w:t>
      </w:r>
      <w:r w:rsidR="0011253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заказным почтовым отправлением с уведомлением о вручении либо</w:t>
      </w:r>
      <w:r w:rsidR="00E174CA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в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форме электронного документа, подписанного</w:t>
      </w:r>
      <w:r w:rsidR="001F707F">
        <w:rPr>
          <w:rFonts w:ascii="Times New Roman" w:hAnsi="Times New Roman"/>
          <w:sz w:val="28"/>
          <w:szCs w:val="28"/>
          <w:lang w:eastAsia="ru-RU"/>
        </w:rPr>
        <w:t xml:space="preserve"> усиленной квалифицированной</w:t>
      </w:r>
      <w:r w:rsidR="00E5484D">
        <w:rPr>
          <w:rFonts w:ascii="Times New Roman" w:hAnsi="Times New Roman"/>
          <w:sz w:val="28"/>
          <w:szCs w:val="28"/>
          <w:lang w:eastAsia="ru-RU"/>
        </w:rPr>
        <w:t xml:space="preserve"> электронной </w:t>
      </w:r>
      <w:r>
        <w:rPr>
          <w:rFonts w:ascii="Times New Roman" w:hAnsi="Times New Roman"/>
          <w:sz w:val="28"/>
          <w:szCs w:val="28"/>
          <w:lang w:eastAsia="ru-RU"/>
        </w:rPr>
        <w:t>подпись</w:t>
      </w:r>
      <w:r w:rsidR="006534AB">
        <w:rPr>
          <w:rFonts w:ascii="Times New Roman" w:hAnsi="Times New Roman"/>
          <w:sz w:val="28"/>
          <w:szCs w:val="28"/>
          <w:lang w:eastAsia="ru-RU"/>
        </w:rPr>
        <w:t>ю.</w:t>
      </w:r>
    </w:p>
    <w:p w:rsidR="006534AB" w:rsidRDefault="009A4905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Утвержденный руководителем </w:t>
      </w:r>
      <w:r w:rsidR="00360DD4">
        <w:rPr>
          <w:rFonts w:ascii="Times New Roman" w:hAnsi="Times New Roman"/>
          <w:sz w:val="28"/>
          <w:szCs w:val="28"/>
          <w:lang w:eastAsia="ru-RU"/>
        </w:rPr>
        <w:t xml:space="preserve">Жилстройнадзора Югры </w:t>
      </w:r>
      <w:r w:rsidR="005C3411">
        <w:rPr>
          <w:rFonts w:ascii="Times New Roman" w:hAnsi="Times New Roman"/>
          <w:sz w:val="28"/>
          <w:szCs w:val="28"/>
          <w:lang w:eastAsia="ru-RU"/>
        </w:rPr>
        <w:t xml:space="preserve">ежегодный </w:t>
      </w:r>
      <w:r>
        <w:rPr>
          <w:rFonts w:ascii="Times New Roman" w:hAnsi="Times New Roman"/>
          <w:sz w:val="28"/>
          <w:szCs w:val="28"/>
          <w:lang w:eastAsia="ru-RU"/>
        </w:rPr>
        <w:t xml:space="preserve"> план проверок в срок до </w:t>
      </w:r>
      <w:r w:rsidR="005C3411">
        <w:rPr>
          <w:rFonts w:ascii="Times New Roman" w:hAnsi="Times New Roman"/>
          <w:sz w:val="28"/>
          <w:szCs w:val="28"/>
          <w:lang w:eastAsia="ru-RU"/>
        </w:rPr>
        <w:t>31</w:t>
      </w:r>
      <w:r>
        <w:rPr>
          <w:rFonts w:ascii="Times New Roman" w:hAnsi="Times New Roman"/>
          <w:sz w:val="28"/>
          <w:szCs w:val="28"/>
          <w:lang w:eastAsia="ru-RU"/>
        </w:rPr>
        <w:t xml:space="preserve"> декабря года, предшествующего году проведения плановых проверок, доводится должностным лицом </w:t>
      </w:r>
      <w:r w:rsidR="00360DD4">
        <w:rPr>
          <w:rFonts w:ascii="Times New Roman" w:hAnsi="Times New Roman"/>
          <w:sz w:val="28"/>
          <w:szCs w:val="28"/>
          <w:lang w:eastAsia="ru-RU"/>
        </w:rPr>
        <w:t>организационно-аналитического отдела</w:t>
      </w:r>
      <w:r w:rsidR="006021F6" w:rsidRPr="00F7178D">
        <w:rPr>
          <w:rFonts w:ascii="Times New Roman" w:hAnsi="Times New Roman"/>
          <w:sz w:val="28"/>
          <w:szCs w:val="28"/>
          <w:lang w:eastAsia="ru-RU"/>
        </w:rPr>
        <w:t>,</w:t>
      </w:r>
      <w:r w:rsidR="00360DD4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ответственным за подготовку плана проверок, до сведения заинтересованных лиц посредством его размещения на </w:t>
      </w:r>
      <w:r w:rsidR="005C3411">
        <w:rPr>
          <w:rFonts w:ascii="Times New Roman" w:hAnsi="Times New Roman"/>
          <w:sz w:val="28"/>
          <w:szCs w:val="28"/>
          <w:lang w:eastAsia="ru-RU"/>
        </w:rPr>
        <w:t xml:space="preserve">официальном </w:t>
      </w:r>
      <w:r>
        <w:rPr>
          <w:rFonts w:ascii="Times New Roman" w:hAnsi="Times New Roman"/>
          <w:sz w:val="28"/>
          <w:szCs w:val="28"/>
          <w:lang w:eastAsia="ru-RU"/>
        </w:rPr>
        <w:t xml:space="preserve">сайте </w:t>
      </w:r>
      <w:r w:rsidR="00E174CA">
        <w:rPr>
          <w:rFonts w:ascii="Times New Roman" w:hAnsi="Times New Roman"/>
          <w:sz w:val="28"/>
          <w:szCs w:val="28"/>
          <w:lang w:eastAsia="ru-RU"/>
        </w:rPr>
        <w:t>Жилстройнадзора Югры</w:t>
      </w:r>
      <w:r w:rsidR="005C3411">
        <w:rPr>
          <w:rFonts w:ascii="Times New Roman" w:hAnsi="Times New Roman"/>
          <w:sz w:val="28"/>
          <w:szCs w:val="28"/>
          <w:lang w:eastAsia="ru-RU"/>
        </w:rPr>
        <w:t xml:space="preserve"> в информационно-телекоммуникационной сети </w:t>
      </w:r>
      <w:r w:rsidR="005C3411" w:rsidRPr="00F7178D">
        <w:rPr>
          <w:rFonts w:ascii="Times New Roman" w:hAnsi="Times New Roman"/>
          <w:sz w:val="28"/>
          <w:szCs w:val="28"/>
          <w:lang w:eastAsia="ru-RU"/>
        </w:rPr>
        <w:t>Интернет</w:t>
      </w:r>
      <w:r w:rsidR="00F65DED" w:rsidRPr="00F7178D">
        <w:rPr>
          <w:rFonts w:ascii="Times New Roman" w:hAnsi="Times New Roman"/>
          <w:sz w:val="28"/>
          <w:szCs w:val="28"/>
          <w:lang w:eastAsia="ru-RU"/>
        </w:rPr>
        <w:t>.</w:t>
      </w:r>
    </w:p>
    <w:p w:rsidR="00F35299" w:rsidRDefault="004E2E9E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34</w:t>
      </w:r>
      <w:r w:rsidR="00F35299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proofErr w:type="gramStart"/>
      <w:r w:rsidR="004B3673">
        <w:rPr>
          <w:rFonts w:ascii="Times New Roman" w:hAnsi="Times New Roman"/>
          <w:sz w:val="28"/>
          <w:szCs w:val="28"/>
          <w:lang w:eastAsia="ru-RU"/>
        </w:rPr>
        <w:t xml:space="preserve">Изменения в ежегодный план проведения плановых </w:t>
      </w:r>
      <w:r w:rsidR="0078716C">
        <w:rPr>
          <w:rFonts w:ascii="Times New Roman" w:hAnsi="Times New Roman"/>
          <w:sz w:val="28"/>
          <w:szCs w:val="28"/>
          <w:lang w:eastAsia="ru-RU"/>
        </w:rPr>
        <w:t>проверок внос</w:t>
      </w:r>
      <w:r>
        <w:rPr>
          <w:rFonts w:ascii="Times New Roman" w:hAnsi="Times New Roman"/>
          <w:sz w:val="28"/>
          <w:szCs w:val="28"/>
          <w:lang w:eastAsia="ru-RU"/>
        </w:rPr>
        <w:t>я</w:t>
      </w:r>
      <w:r w:rsidR="0078716C">
        <w:rPr>
          <w:rFonts w:ascii="Times New Roman" w:hAnsi="Times New Roman"/>
          <w:sz w:val="28"/>
          <w:szCs w:val="28"/>
          <w:lang w:eastAsia="ru-RU"/>
        </w:rPr>
        <w:t xml:space="preserve">тся Жилстройнадзором Югры в соответствии с постановлением Правительства Российской Федерации от 26 ноября 2015 года </w:t>
      </w:r>
      <w:r w:rsidR="001C1DFF">
        <w:rPr>
          <w:rFonts w:ascii="Times New Roman" w:hAnsi="Times New Roman"/>
          <w:sz w:val="28"/>
          <w:szCs w:val="28"/>
          <w:lang w:eastAsia="ru-RU"/>
        </w:rPr>
        <w:t>№ 1268</w:t>
      </w:r>
      <w:r>
        <w:rPr>
          <w:rFonts w:ascii="Times New Roman" w:hAnsi="Times New Roman"/>
          <w:sz w:val="28"/>
          <w:szCs w:val="28"/>
          <w:lang w:eastAsia="ru-RU"/>
        </w:rPr>
        <w:br/>
      </w:r>
      <w:r w:rsidR="0078716C">
        <w:rPr>
          <w:rFonts w:ascii="Times New Roman" w:hAnsi="Times New Roman"/>
          <w:sz w:val="28"/>
          <w:szCs w:val="28"/>
          <w:lang w:eastAsia="ru-RU"/>
        </w:rPr>
        <w:t xml:space="preserve">«Об утверждении Правил подачи и рассмотрения заявления об исключении проверки в отношении юридического лица, индивидуального предпринимателя из ежегодного плана проведения плановых проверок и о внесении изменений в </w:t>
      </w:r>
      <w:r w:rsidR="001C1DFF">
        <w:rPr>
          <w:rFonts w:ascii="Times New Roman" w:hAnsi="Times New Roman"/>
          <w:sz w:val="28"/>
          <w:szCs w:val="28"/>
          <w:lang w:eastAsia="ru-RU"/>
        </w:rPr>
        <w:t>постановление Правительства Российской</w:t>
      </w:r>
      <w:r w:rsidR="00C62171">
        <w:rPr>
          <w:rFonts w:ascii="Times New Roman" w:hAnsi="Times New Roman"/>
          <w:sz w:val="28"/>
          <w:szCs w:val="28"/>
          <w:lang w:eastAsia="ru-RU"/>
        </w:rPr>
        <w:t xml:space="preserve"> Федерации от 30 июня 2010 года № 489</w:t>
      </w:r>
      <w:proofErr w:type="gramEnd"/>
      <w:r w:rsidR="00C62171">
        <w:rPr>
          <w:rFonts w:ascii="Times New Roman" w:hAnsi="Times New Roman"/>
          <w:sz w:val="28"/>
          <w:szCs w:val="28"/>
          <w:lang w:eastAsia="ru-RU"/>
        </w:rPr>
        <w:t>».</w:t>
      </w:r>
    </w:p>
    <w:p w:rsidR="00CB20DB" w:rsidRPr="006F6877" w:rsidRDefault="004E2E9E" w:rsidP="000E24D7">
      <w:pPr>
        <w:autoSpaceDE w:val="0"/>
        <w:autoSpaceDN w:val="0"/>
        <w:adjustRightInd w:val="0"/>
        <w:ind w:firstLine="709"/>
        <w:rPr>
          <w:rFonts w:ascii="Times New Roman" w:hAnsi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35</w:t>
      </w:r>
      <w:r w:rsidR="00871326">
        <w:rPr>
          <w:rFonts w:ascii="Times New Roman" w:hAnsi="Times New Roman"/>
          <w:sz w:val="28"/>
          <w:szCs w:val="28"/>
        </w:rPr>
        <w:t>.</w:t>
      </w:r>
      <w:r w:rsidR="00EC275E">
        <w:rPr>
          <w:rFonts w:ascii="Times New Roman" w:hAnsi="Times New Roman"/>
          <w:sz w:val="28"/>
          <w:szCs w:val="28"/>
        </w:rPr>
        <w:t> </w:t>
      </w:r>
      <w:r w:rsidR="00871326" w:rsidRPr="00F86FA3">
        <w:rPr>
          <w:rFonts w:ascii="Times New Roman" w:hAnsi="Times New Roman"/>
          <w:sz w:val="28"/>
          <w:szCs w:val="28"/>
        </w:rPr>
        <w:t xml:space="preserve">Критерием </w:t>
      </w:r>
      <w:proofErr w:type="gramStart"/>
      <w:r w:rsidR="00871326" w:rsidRPr="00F86FA3">
        <w:rPr>
          <w:rFonts w:ascii="Times New Roman" w:hAnsi="Times New Roman"/>
          <w:sz w:val="28"/>
          <w:szCs w:val="28"/>
        </w:rPr>
        <w:t>принятия решения</w:t>
      </w:r>
      <w:r w:rsidR="00871326" w:rsidRPr="00D64B39">
        <w:rPr>
          <w:rFonts w:ascii="Times New Roman" w:hAnsi="Times New Roman"/>
          <w:sz w:val="28"/>
          <w:szCs w:val="28"/>
        </w:rPr>
        <w:t xml:space="preserve"> формирования ежегодного плана проверок</w:t>
      </w:r>
      <w:proofErr w:type="gramEnd"/>
      <w:r w:rsidR="002E39AD" w:rsidRPr="00D64B39">
        <w:rPr>
          <w:rFonts w:ascii="Times New Roman" w:hAnsi="Times New Roman"/>
          <w:sz w:val="28"/>
          <w:szCs w:val="28"/>
        </w:rPr>
        <w:t xml:space="preserve"> </w:t>
      </w:r>
      <w:r w:rsidR="0019602E">
        <w:rPr>
          <w:rFonts w:ascii="Times New Roman" w:hAnsi="Times New Roman"/>
          <w:sz w:val="28"/>
          <w:szCs w:val="28"/>
        </w:rPr>
        <w:t>являются обязательные требования о проведении плановых проверок, предусмотренные Федеральным законом № 294-ФЗ.</w:t>
      </w:r>
    </w:p>
    <w:p w:rsidR="009A4905" w:rsidRDefault="006534AB" w:rsidP="000E24D7">
      <w:pPr>
        <w:autoSpaceDE w:val="0"/>
        <w:autoSpaceDN w:val="0"/>
        <w:adjustRightInd w:val="0"/>
        <w:ind w:firstLine="708"/>
        <w:rPr>
          <w:rFonts w:ascii="Times New Roman" w:hAnsi="Times New Roman"/>
          <w:sz w:val="28"/>
          <w:szCs w:val="28"/>
          <w:lang w:eastAsia="ru-RU"/>
        </w:rPr>
      </w:pPr>
      <w:r w:rsidRPr="001E6D84">
        <w:rPr>
          <w:rFonts w:ascii="Times New Roman" w:hAnsi="Times New Roman"/>
          <w:sz w:val="28"/>
          <w:szCs w:val="28"/>
          <w:lang w:eastAsia="ru-RU"/>
        </w:rPr>
        <w:t>3</w:t>
      </w:r>
      <w:r w:rsidR="004E2E9E" w:rsidRPr="001E6D84">
        <w:rPr>
          <w:rFonts w:ascii="Times New Roman" w:hAnsi="Times New Roman"/>
          <w:sz w:val="28"/>
          <w:szCs w:val="28"/>
          <w:lang w:eastAsia="ru-RU"/>
        </w:rPr>
        <w:t>6</w:t>
      </w:r>
      <w:r w:rsidR="002F5390" w:rsidRPr="001E6D84">
        <w:rPr>
          <w:rFonts w:ascii="Times New Roman" w:hAnsi="Times New Roman"/>
          <w:sz w:val="28"/>
          <w:szCs w:val="28"/>
          <w:lang w:eastAsia="ru-RU"/>
        </w:rPr>
        <w:t>.</w:t>
      </w:r>
      <w:r w:rsidR="002A4911">
        <w:rPr>
          <w:rFonts w:ascii="Times New Roman" w:hAnsi="Times New Roman"/>
          <w:sz w:val="28"/>
          <w:szCs w:val="28"/>
          <w:lang w:eastAsia="ru-RU"/>
        </w:rPr>
        <w:t> </w:t>
      </w:r>
      <w:r w:rsidR="009A4905" w:rsidRPr="001E6D84">
        <w:rPr>
          <w:rFonts w:ascii="Times New Roman" w:hAnsi="Times New Roman"/>
          <w:sz w:val="28"/>
          <w:szCs w:val="28"/>
          <w:lang w:eastAsia="ru-RU"/>
        </w:rPr>
        <w:t xml:space="preserve">Оснований для приостановления исполнения государственной функции законодательством </w:t>
      </w:r>
      <w:r w:rsidR="004E2E9E" w:rsidRPr="001E6D84">
        <w:rPr>
          <w:rFonts w:ascii="Times New Roman" w:hAnsi="Times New Roman"/>
          <w:sz w:val="28"/>
          <w:szCs w:val="28"/>
          <w:lang w:eastAsia="ru-RU"/>
        </w:rPr>
        <w:t>Российской Федерации, законодательством Ханты-Мансийского автономного округа – Югры</w:t>
      </w:r>
      <w:r w:rsidR="0070727A" w:rsidRPr="001E6D8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A4905" w:rsidRPr="001E6D84">
        <w:rPr>
          <w:rFonts w:ascii="Times New Roman" w:hAnsi="Times New Roman"/>
          <w:sz w:val="28"/>
          <w:szCs w:val="28"/>
          <w:lang w:eastAsia="ru-RU"/>
        </w:rPr>
        <w:t>не предусмотрено.</w:t>
      </w:r>
    </w:p>
    <w:p w:rsidR="00F67FDF" w:rsidRDefault="006534A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E2E9E">
        <w:rPr>
          <w:rFonts w:ascii="Times New Roman" w:hAnsi="Times New Roman"/>
          <w:sz w:val="28"/>
          <w:szCs w:val="28"/>
          <w:lang w:eastAsia="ru-RU"/>
        </w:rPr>
        <w:t>7</w:t>
      </w:r>
      <w:r w:rsidR="002F5390">
        <w:rPr>
          <w:rFonts w:ascii="Times New Roman" w:hAnsi="Times New Roman"/>
          <w:sz w:val="28"/>
          <w:szCs w:val="28"/>
          <w:lang w:eastAsia="ru-RU"/>
        </w:rPr>
        <w:t>.</w:t>
      </w:r>
      <w:r w:rsidR="002A4911">
        <w:rPr>
          <w:rFonts w:ascii="Times New Roman" w:hAnsi="Times New Roman"/>
          <w:sz w:val="28"/>
          <w:szCs w:val="28"/>
          <w:lang w:eastAsia="ru-RU"/>
        </w:rPr>
        <w:t> </w:t>
      </w:r>
      <w:r w:rsidR="008E6C21">
        <w:rPr>
          <w:rFonts w:ascii="Times New Roman" w:hAnsi="Times New Roman"/>
          <w:sz w:val="28"/>
          <w:szCs w:val="28"/>
          <w:lang w:eastAsia="ru-RU"/>
        </w:rPr>
        <w:t>Результатом администр</w:t>
      </w:r>
      <w:r w:rsidR="007412A4">
        <w:rPr>
          <w:rFonts w:ascii="Times New Roman" w:hAnsi="Times New Roman"/>
          <w:sz w:val="28"/>
          <w:szCs w:val="28"/>
          <w:lang w:eastAsia="ru-RU"/>
        </w:rPr>
        <w:t>ативной процедуры явля</w:t>
      </w:r>
      <w:r w:rsidR="004E2E9E">
        <w:rPr>
          <w:rFonts w:ascii="Times New Roman" w:hAnsi="Times New Roman"/>
          <w:sz w:val="28"/>
          <w:szCs w:val="28"/>
          <w:lang w:eastAsia="ru-RU"/>
        </w:rPr>
        <w:t>е</w:t>
      </w:r>
      <w:r w:rsidR="007412A4">
        <w:rPr>
          <w:rFonts w:ascii="Times New Roman" w:hAnsi="Times New Roman"/>
          <w:sz w:val="28"/>
          <w:szCs w:val="28"/>
          <w:lang w:eastAsia="ru-RU"/>
        </w:rPr>
        <w:t xml:space="preserve">тся </w:t>
      </w:r>
      <w:r w:rsidR="00C74488" w:rsidRPr="00FA5F3A">
        <w:rPr>
          <w:rFonts w:ascii="Times New Roman" w:hAnsi="Times New Roman"/>
          <w:sz w:val="28"/>
          <w:szCs w:val="28"/>
          <w:lang w:eastAsia="ru-RU"/>
        </w:rPr>
        <w:t xml:space="preserve">утвержденный руководителем Жилстройнадзора Югры </w:t>
      </w:r>
      <w:r w:rsidR="007412A4" w:rsidRPr="00FA5F3A">
        <w:rPr>
          <w:rFonts w:ascii="Times New Roman" w:hAnsi="Times New Roman"/>
          <w:sz w:val="28"/>
          <w:szCs w:val="28"/>
          <w:lang w:eastAsia="ru-RU"/>
        </w:rPr>
        <w:t>план</w:t>
      </w:r>
      <w:r w:rsidR="008E6C21" w:rsidRPr="00FA5F3A">
        <w:rPr>
          <w:rFonts w:ascii="Times New Roman" w:hAnsi="Times New Roman"/>
          <w:sz w:val="28"/>
          <w:szCs w:val="28"/>
          <w:lang w:eastAsia="ru-RU"/>
        </w:rPr>
        <w:t xml:space="preserve"> проверок</w:t>
      </w:r>
      <w:r w:rsidR="004E2E9E" w:rsidRPr="00FA5F3A">
        <w:rPr>
          <w:rFonts w:ascii="Times New Roman" w:hAnsi="Times New Roman"/>
          <w:sz w:val="28"/>
          <w:szCs w:val="28"/>
          <w:lang w:eastAsia="ru-RU"/>
        </w:rPr>
        <w:t xml:space="preserve"> субъектов проверок</w:t>
      </w:r>
      <w:r w:rsidR="00FA5F3A">
        <w:rPr>
          <w:rFonts w:ascii="Times New Roman" w:hAnsi="Times New Roman"/>
          <w:sz w:val="28"/>
          <w:szCs w:val="28"/>
          <w:lang w:eastAsia="ru-RU"/>
        </w:rPr>
        <w:t>.</w:t>
      </w:r>
    </w:p>
    <w:p w:rsidR="00F67FDF" w:rsidRDefault="006534A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="004E2E9E">
        <w:rPr>
          <w:rFonts w:ascii="Times New Roman" w:hAnsi="Times New Roman"/>
          <w:sz w:val="28"/>
          <w:szCs w:val="28"/>
          <w:lang w:eastAsia="ru-RU"/>
        </w:rPr>
        <w:t>8</w:t>
      </w:r>
      <w:r w:rsidR="00F67FDF">
        <w:rPr>
          <w:rFonts w:ascii="Times New Roman" w:hAnsi="Times New Roman"/>
          <w:sz w:val="28"/>
          <w:szCs w:val="28"/>
          <w:lang w:eastAsia="ru-RU"/>
        </w:rPr>
        <w:t>.</w:t>
      </w:r>
      <w:r w:rsidR="002A4911">
        <w:rPr>
          <w:rFonts w:ascii="Times New Roman" w:hAnsi="Times New Roman"/>
          <w:sz w:val="28"/>
          <w:szCs w:val="28"/>
          <w:lang w:eastAsia="ru-RU"/>
        </w:rPr>
        <w:t> </w:t>
      </w:r>
      <w:r w:rsidR="008E6C21">
        <w:rPr>
          <w:rFonts w:ascii="Times New Roman" w:hAnsi="Times New Roman"/>
          <w:sz w:val="28"/>
          <w:szCs w:val="28"/>
          <w:lang w:eastAsia="ru-RU"/>
        </w:rPr>
        <w:t xml:space="preserve">Способом фиксации результата выполнения административной </w:t>
      </w:r>
      <w:r w:rsidR="008E6C21" w:rsidRPr="00EC6E2D">
        <w:rPr>
          <w:rFonts w:ascii="Times New Roman" w:hAnsi="Times New Roman"/>
          <w:sz w:val="28"/>
          <w:szCs w:val="28"/>
          <w:lang w:eastAsia="ru-RU"/>
        </w:rPr>
        <w:t>процедуры</w:t>
      </w:r>
      <w:r w:rsidR="008E6C21">
        <w:rPr>
          <w:rFonts w:ascii="Times New Roman" w:hAnsi="Times New Roman"/>
          <w:sz w:val="28"/>
          <w:szCs w:val="28"/>
          <w:lang w:eastAsia="ru-RU"/>
        </w:rPr>
        <w:t xml:space="preserve"> является </w:t>
      </w:r>
      <w:r w:rsidR="00C74488" w:rsidRPr="00FA5F3A">
        <w:rPr>
          <w:rFonts w:ascii="Times New Roman" w:hAnsi="Times New Roman"/>
          <w:sz w:val="28"/>
          <w:szCs w:val="28"/>
          <w:lang w:eastAsia="ru-RU"/>
        </w:rPr>
        <w:t>размещение на сайте Жилстройнадзора Югры</w:t>
      </w:r>
      <w:r w:rsidR="0070727A" w:rsidRPr="00FA5F3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E6C21" w:rsidRPr="00FA5F3A">
        <w:rPr>
          <w:rFonts w:ascii="Times New Roman" w:hAnsi="Times New Roman"/>
          <w:sz w:val="28"/>
          <w:szCs w:val="28"/>
          <w:lang w:eastAsia="ru-RU"/>
        </w:rPr>
        <w:t>утверж</w:t>
      </w:r>
      <w:r w:rsidR="00180EB4" w:rsidRPr="00FA5F3A">
        <w:rPr>
          <w:rFonts w:ascii="Times New Roman" w:hAnsi="Times New Roman"/>
          <w:sz w:val="28"/>
          <w:szCs w:val="28"/>
          <w:lang w:eastAsia="ru-RU"/>
        </w:rPr>
        <w:t>д</w:t>
      </w:r>
      <w:r w:rsidR="00DC274E" w:rsidRPr="00FA5F3A">
        <w:rPr>
          <w:rFonts w:ascii="Times New Roman" w:hAnsi="Times New Roman"/>
          <w:sz w:val="28"/>
          <w:szCs w:val="28"/>
          <w:lang w:eastAsia="ru-RU"/>
        </w:rPr>
        <w:t>енн</w:t>
      </w:r>
      <w:r w:rsidR="00C74488" w:rsidRPr="00FA5F3A">
        <w:rPr>
          <w:rFonts w:ascii="Times New Roman" w:hAnsi="Times New Roman"/>
          <w:sz w:val="28"/>
          <w:szCs w:val="28"/>
          <w:lang w:eastAsia="ru-RU"/>
        </w:rPr>
        <w:t>ого</w:t>
      </w:r>
      <w:r w:rsidR="0070727A" w:rsidRPr="00FA5F3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34C16" w:rsidRPr="00FA5F3A">
        <w:rPr>
          <w:rFonts w:ascii="Times New Roman" w:hAnsi="Times New Roman"/>
          <w:sz w:val="28"/>
          <w:szCs w:val="28"/>
          <w:lang w:eastAsia="ru-RU"/>
        </w:rPr>
        <w:t>руководителем Жилстройнадзора Югры</w:t>
      </w:r>
      <w:r w:rsidR="00DC274E" w:rsidRPr="00FA5F3A">
        <w:rPr>
          <w:rFonts w:ascii="Times New Roman" w:hAnsi="Times New Roman"/>
          <w:sz w:val="28"/>
          <w:szCs w:val="28"/>
          <w:lang w:eastAsia="ru-RU"/>
        </w:rPr>
        <w:t xml:space="preserve"> план</w:t>
      </w:r>
      <w:r w:rsidR="00C74488" w:rsidRPr="00FA5F3A">
        <w:rPr>
          <w:rFonts w:ascii="Times New Roman" w:hAnsi="Times New Roman"/>
          <w:sz w:val="28"/>
          <w:szCs w:val="28"/>
          <w:lang w:eastAsia="ru-RU"/>
        </w:rPr>
        <w:t>а</w:t>
      </w:r>
      <w:r w:rsidR="0070727A" w:rsidRPr="00FA5F3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E6C21" w:rsidRPr="00FA5F3A">
        <w:rPr>
          <w:rFonts w:ascii="Times New Roman" w:hAnsi="Times New Roman"/>
          <w:sz w:val="28"/>
          <w:szCs w:val="28"/>
          <w:lang w:eastAsia="ru-RU"/>
        </w:rPr>
        <w:t>проверок</w:t>
      </w:r>
      <w:r w:rsidR="007412A4" w:rsidRPr="00FA5F3A">
        <w:rPr>
          <w:rFonts w:ascii="Times New Roman" w:hAnsi="Times New Roman"/>
          <w:sz w:val="28"/>
          <w:szCs w:val="28"/>
          <w:lang w:eastAsia="ru-RU"/>
        </w:rPr>
        <w:t xml:space="preserve"> на текущий год</w:t>
      </w:r>
      <w:r w:rsidR="008E6C21" w:rsidRPr="00FA5F3A">
        <w:rPr>
          <w:rFonts w:ascii="Times New Roman" w:hAnsi="Times New Roman"/>
          <w:sz w:val="28"/>
          <w:szCs w:val="28"/>
          <w:lang w:eastAsia="ru-RU"/>
        </w:rPr>
        <w:t>.</w:t>
      </w:r>
    </w:p>
    <w:p w:rsidR="003B5585" w:rsidRPr="00FB5C20" w:rsidRDefault="006534A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FB5C20">
        <w:rPr>
          <w:rFonts w:ascii="Times New Roman" w:hAnsi="Times New Roman"/>
          <w:sz w:val="28"/>
          <w:szCs w:val="28"/>
          <w:lang w:eastAsia="ru-RU"/>
        </w:rPr>
        <w:lastRenderedPageBreak/>
        <w:t>3</w:t>
      </w:r>
      <w:r w:rsidR="004E2E9E" w:rsidRPr="00FB5C20">
        <w:rPr>
          <w:rFonts w:ascii="Times New Roman" w:hAnsi="Times New Roman"/>
          <w:sz w:val="28"/>
          <w:szCs w:val="28"/>
          <w:lang w:eastAsia="ru-RU"/>
        </w:rPr>
        <w:t>9</w:t>
      </w:r>
      <w:r w:rsidR="00F67FDF" w:rsidRPr="00FB5C20">
        <w:rPr>
          <w:rFonts w:ascii="Times New Roman" w:hAnsi="Times New Roman"/>
          <w:sz w:val="28"/>
          <w:szCs w:val="28"/>
          <w:lang w:eastAsia="ru-RU"/>
        </w:rPr>
        <w:t>.</w:t>
      </w:r>
      <w:r w:rsidR="002A4911" w:rsidRPr="00FB5C20">
        <w:rPr>
          <w:rFonts w:ascii="Times New Roman" w:hAnsi="Times New Roman"/>
          <w:sz w:val="28"/>
          <w:szCs w:val="28"/>
          <w:lang w:eastAsia="ru-RU"/>
        </w:rPr>
        <w:t> </w:t>
      </w:r>
      <w:r w:rsidR="00FA5F3A" w:rsidRPr="00FB5C20">
        <w:rPr>
          <w:rFonts w:ascii="Times New Roman" w:hAnsi="Times New Roman"/>
          <w:sz w:val="28"/>
          <w:szCs w:val="28"/>
        </w:rPr>
        <w:t xml:space="preserve">В отношении регионального оператора </w:t>
      </w:r>
      <w:r w:rsidR="003B5585" w:rsidRPr="00FB5C20">
        <w:rPr>
          <w:rFonts w:ascii="Times New Roman" w:hAnsi="Times New Roman"/>
          <w:sz w:val="28"/>
          <w:szCs w:val="28"/>
        </w:rPr>
        <w:t>плановые проверки не проводятся</w:t>
      </w:r>
      <w:r w:rsidR="002F5390" w:rsidRPr="00FB5C20">
        <w:rPr>
          <w:rFonts w:ascii="Times New Roman" w:hAnsi="Times New Roman"/>
          <w:sz w:val="28"/>
          <w:szCs w:val="28"/>
        </w:rPr>
        <w:t>.</w:t>
      </w:r>
    </w:p>
    <w:p w:rsidR="003B5585" w:rsidRDefault="003B5585" w:rsidP="000E24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80EB4" w:rsidRDefault="00180EB4" w:rsidP="000E24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Организация проведе</w:t>
      </w:r>
      <w:r w:rsidR="003B5585">
        <w:rPr>
          <w:rFonts w:ascii="Times New Roman" w:hAnsi="Times New Roman"/>
          <w:sz w:val="28"/>
          <w:szCs w:val="28"/>
          <w:lang w:eastAsia="ru-RU"/>
        </w:rPr>
        <w:t>ния плановой проверки</w:t>
      </w:r>
    </w:p>
    <w:p w:rsidR="003B5585" w:rsidRDefault="003B5585" w:rsidP="000E24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80EB4" w:rsidRDefault="007C479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40</w:t>
      </w:r>
      <w:r w:rsidR="003B5585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Основанием для организации проведения плановой проверки является наличие </w:t>
      </w:r>
      <w:r w:rsidRPr="00FA5F3A">
        <w:rPr>
          <w:rFonts w:ascii="Times New Roman" w:hAnsi="Times New Roman"/>
          <w:sz w:val="28"/>
          <w:szCs w:val="28"/>
          <w:lang w:eastAsia="ru-RU"/>
        </w:rPr>
        <w:t>субъекта проверки</w:t>
      </w:r>
      <w:r w:rsidR="000D72C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0EB4">
        <w:rPr>
          <w:rFonts w:ascii="Times New Roman" w:hAnsi="Times New Roman"/>
          <w:sz w:val="28"/>
          <w:szCs w:val="28"/>
          <w:lang w:eastAsia="ru-RU"/>
        </w:rPr>
        <w:t>в плане проверок и наступление даты ее проведения.</w:t>
      </w:r>
    </w:p>
    <w:p w:rsidR="00180EB4" w:rsidRDefault="007C479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41</w:t>
      </w:r>
      <w:r w:rsidR="00805FC0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r w:rsidR="00180EB4">
        <w:rPr>
          <w:rFonts w:ascii="Times New Roman" w:hAnsi="Times New Roman"/>
          <w:sz w:val="28"/>
          <w:szCs w:val="28"/>
          <w:lang w:eastAsia="ru-RU"/>
        </w:rPr>
        <w:t>Плановая проверка проводится в форме документарной проверки и (или) выездной проверки.</w:t>
      </w:r>
    </w:p>
    <w:p w:rsidR="00180EB4" w:rsidRDefault="007C479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42</w:t>
      </w:r>
      <w:r w:rsidR="00805FC0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r w:rsidR="00180EB4" w:rsidRPr="002868A9">
        <w:rPr>
          <w:rFonts w:ascii="Times New Roman" w:hAnsi="Times New Roman"/>
          <w:sz w:val="28"/>
          <w:szCs w:val="28"/>
          <w:lang w:eastAsia="ru-RU"/>
        </w:rPr>
        <w:t>Решение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о проведении плановой проверки (в форме документарной и (или) выездной проверки) принимается в форме приказа  Жилстройнадзора Югры.</w:t>
      </w:r>
    </w:p>
    <w:p w:rsidR="005E3442" w:rsidRDefault="007C479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43</w:t>
      </w:r>
      <w:r w:rsidR="00805FC0">
        <w:rPr>
          <w:rFonts w:ascii="Times New Roman" w:hAnsi="Times New Roman"/>
          <w:sz w:val="28"/>
          <w:szCs w:val="28"/>
        </w:rPr>
        <w:t>.</w:t>
      </w:r>
      <w:r w:rsidR="00EC275E">
        <w:rPr>
          <w:rFonts w:ascii="Times New Roman" w:hAnsi="Times New Roman"/>
          <w:sz w:val="28"/>
          <w:szCs w:val="28"/>
        </w:rPr>
        <w:t> </w:t>
      </w:r>
      <w:r w:rsidR="005E3442" w:rsidRPr="00E07C10">
        <w:rPr>
          <w:rFonts w:ascii="Times New Roman" w:hAnsi="Times New Roman"/>
          <w:sz w:val="28"/>
          <w:szCs w:val="28"/>
        </w:rPr>
        <w:t>Должностным лицом, ответственным за принятие решений о проведении провер</w:t>
      </w:r>
      <w:r w:rsidR="005E3442" w:rsidRPr="0038337B">
        <w:rPr>
          <w:rFonts w:ascii="Times New Roman" w:hAnsi="Times New Roman"/>
          <w:sz w:val="28"/>
          <w:szCs w:val="28"/>
        </w:rPr>
        <w:t>ки</w:t>
      </w:r>
      <w:r w:rsidR="005E3442" w:rsidRPr="00E07C10">
        <w:rPr>
          <w:rFonts w:ascii="Times New Roman" w:hAnsi="Times New Roman"/>
          <w:sz w:val="28"/>
          <w:szCs w:val="28"/>
        </w:rPr>
        <w:t xml:space="preserve"> и </w:t>
      </w:r>
      <w:r w:rsidR="005E3442">
        <w:rPr>
          <w:rFonts w:ascii="Times New Roman" w:hAnsi="Times New Roman"/>
          <w:sz w:val="28"/>
          <w:szCs w:val="28"/>
        </w:rPr>
        <w:t>ее</w:t>
      </w:r>
      <w:r w:rsidR="005E3442" w:rsidRPr="00E07C10">
        <w:rPr>
          <w:rFonts w:ascii="Times New Roman" w:hAnsi="Times New Roman"/>
          <w:sz w:val="28"/>
          <w:szCs w:val="28"/>
        </w:rPr>
        <w:t xml:space="preserve"> подготовку, является руководитель Жилстройнадзора Югры</w:t>
      </w:r>
      <w:r w:rsidR="0076737B">
        <w:rPr>
          <w:rFonts w:ascii="Times New Roman" w:hAnsi="Times New Roman"/>
          <w:sz w:val="28"/>
          <w:szCs w:val="28"/>
        </w:rPr>
        <w:t xml:space="preserve">, </w:t>
      </w:r>
      <w:r w:rsidR="0076737B" w:rsidRPr="00880CB4">
        <w:rPr>
          <w:rFonts w:ascii="Times New Roman" w:hAnsi="Times New Roman"/>
          <w:color w:val="000000"/>
          <w:sz w:val="28"/>
          <w:szCs w:val="28"/>
        </w:rPr>
        <w:t>его заместители</w:t>
      </w:r>
      <w:r w:rsidR="00E260D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32A6B">
        <w:rPr>
          <w:rFonts w:ascii="Times New Roman" w:hAnsi="Times New Roman"/>
          <w:color w:val="000000"/>
          <w:sz w:val="28"/>
          <w:szCs w:val="28"/>
        </w:rPr>
        <w:t xml:space="preserve">либо </w:t>
      </w:r>
      <w:r w:rsidR="0076737B" w:rsidRPr="00880CB4">
        <w:rPr>
          <w:rFonts w:ascii="Times New Roman" w:hAnsi="Times New Roman"/>
          <w:color w:val="000000"/>
          <w:sz w:val="28"/>
          <w:szCs w:val="28"/>
        </w:rPr>
        <w:t>лица их замещающие,</w:t>
      </w:r>
      <w:r w:rsidR="0076737B">
        <w:rPr>
          <w:rFonts w:ascii="Times New Roman" w:hAnsi="Times New Roman"/>
          <w:sz w:val="28"/>
          <w:szCs w:val="28"/>
        </w:rPr>
        <w:t xml:space="preserve"> котор</w:t>
      </w:r>
      <w:r w:rsidR="0076737B" w:rsidRPr="00C92240">
        <w:rPr>
          <w:rFonts w:ascii="Times New Roman" w:hAnsi="Times New Roman"/>
          <w:sz w:val="28"/>
          <w:szCs w:val="28"/>
        </w:rPr>
        <w:t>ые</w:t>
      </w:r>
      <w:r w:rsidR="00F86DFA">
        <w:rPr>
          <w:rFonts w:ascii="Times New Roman" w:hAnsi="Times New Roman"/>
          <w:sz w:val="28"/>
          <w:szCs w:val="28"/>
        </w:rPr>
        <w:t xml:space="preserve"> </w:t>
      </w:r>
      <w:r w:rsidR="0076737B">
        <w:rPr>
          <w:rFonts w:ascii="Times New Roman" w:hAnsi="Times New Roman"/>
          <w:sz w:val="28"/>
          <w:szCs w:val="28"/>
        </w:rPr>
        <w:t>изда</w:t>
      </w:r>
      <w:r w:rsidR="0076737B" w:rsidRPr="00880CB4">
        <w:rPr>
          <w:rFonts w:ascii="Times New Roman" w:hAnsi="Times New Roman"/>
          <w:color w:val="000000"/>
          <w:sz w:val="28"/>
          <w:szCs w:val="28"/>
        </w:rPr>
        <w:t>ю</w:t>
      </w:r>
      <w:r w:rsidR="005E3442" w:rsidRPr="00E07C10">
        <w:rPr>
          <w:rFonts w:ascii="Times New Roman" w:hAnsi="Times New Roman"/>
          <w:sz w:val="28"/>
          <w:szCs w:val="28"/>
        </w:rPr>
        <w:t>т приказ о проведении проверки</w:t>
      </w:r>
      <w:r w:rsidR="00256D3D">
        <w:rPr>
          <w:rFonts w:ascii="Times New Roman" w:hAnsi="Times New Roman"/>
          <w:sz w:val="28"/>
          <w:szCs w:val="28"/>
        </w:rPr>
        <w:t>.</w:t>
      </w:r>
    </w:p>
    <w:p w:rsidR="00180EB4" w:rsidRPr="001C7B46" w:rsidRDefault="007C479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bookmarkStart w:id="2" w:name="Par4"/>
      <w:bookmarkEnd w:id="2"/>
      <w:r>
        <w:rPr>
          <w:rFonts w:ascii="Times New Roman" w:hAnsi="Times New Roman"/>
          <w:sz w:val="28"/>
          <w:szCs w:val="28"/>
          <w:lang w:eastAsia="ru-RU"/>
        </w:rPr>
        <w:t>44</w:t>
      </w:r>
      <w:r w:rsidR="00F86DFA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r w:rsidR="00F86DFA">
        <w:rPr>
          <w:rFonts w:ascii="Times New Roman" w:hAnsi="Times New Roman"/>
          <w:sz w:val="28"/>
          <w:szCs w:val="28"/>
          <w:lang w:eastAsia="ru-RU"/>
        </w:rPr>
        <w:t>Государственный жилищный инспектор, назначенный</w:t>
      </w:r>
      <w:r w:rsidR="00F17189">
        <w:rPr>
          <w:rFonts w:ascii="Times New Roman" w:hAnsi="Times New Roman"/>
          <w:sz w:val="28"/>
          <w:szCs w:val="28"/>
          <w:lang w:eastAsia="ru-RU"/>
        </w:rPr>
        <w:t xml:space="preserve"> руководителем отдела</w:t>
      </w:r>
      <w:r w:rsidR="00F86FA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6DFA">
        <w:rPr>
          <w:rFonts w:ascii="Times New Roman" w:hAnsi="Times New Roman"/>
          <w:sz w:val="28"/>
          <w:szCs w:val="28"/>
          <w:lang w:eastAsia="ru-RU"/>
        </w:rPr>
        <w:t>ответственным за проведение проверки</w:t>
      </w:r>
      <w:r w:rsidRPr="007C479B">
        <w:rPr>
          <w:rFonts w:ascii="Times New Roman" w:hAnsi="Times New Roman"/>
          <w:sz w:val="28"/>
          <w:szCs w:val="28"/>
          <w:lang w:eastAsia="ru-RU"/>
        </w:rPr>
        <w:t>,</w:t>
      </w:r>
      <w:r w:rsidR="000D72C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E3442">
        <w:rPr>
          <w:rFonts w:ascii="Times New Roman" w:hAnsi="Times New Roman"/>
          <w:sz w:val="28"/>
          <w:szCs w:val="28"/>
          <w:lang w:eastAsia="ru-RU"/>
        </w:rPr>
        <w:t>за 10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рабочих дней до наступления даты проведения проверки, указанной в плане проверок</w:t>
      </w:r>
      <w:r w:rsidR="00D53D9D" w:rsidRPr="00F86FA3">
        <w:rPr>
          <w:rFonts w:ascii="Times New Roman" w:hAnsi="Times New Roman"/>
          <w:sz w:val="28"/>
          <w:szCs w:val="28"/>
          <w:lang w:eastAsia="ru-RU"/>
        </w:rPr>
        <w:t>,</w:t>
      </w:r>
      <w:r w:rsidR="00F17189">
        <w:rPr>
          <w:rFonts w:ascii="Times New Roman" w:hAnsi="Times New Roman"/>
          <w:sz w:val="28"/>
          <w:szCs w:val="28"/>
          <w:lang w:eastAsia="ru-RU"/>
        </w:rPr>
        <w:t xml:space="preserve"> подготавливает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проект приказа о проведении плановой проверки и передает его на подпись руководителю </w:t>
      </w:r>
      <w:r w:rsidR="00F17189">
        <w:rPr>
          <w:rFonts w:ascii="Times New Roman" w:hAnsi="Times New Roman"/>
          <w:sz w:val="28"/>
          <w:szCs w:val="28"/>
          <w:lang w:eastAsia="ru-RU"/>
        </w:rPr>
        <w:t xml:space="preserve">Жилстройнадзора Югры </w:t>
      </w:r>
      <w:r w:rsidR="00180EB4">
        <w:rPr>
          <w:rFonts w:ascii="Times New Roman" w:hAnsi="Times New Roman"/>
          <w:sz w:val="28"/>
          <w:szCs w:val="28"/>
          <w:lang w:eastAsia="ru-RU"/>
        </w:rPr>
        <w:t>либо</w:t>
      </w:r>
      <w:r>
        <w:rPr>
          <w:rFonts w:ascii="Times New Roman" w:hAnsi="Times New Roman"/>
          <w:sz w:val="28"/>
          <w:szCs w:val="28"/>
          <w:lang w:eastAsia="ru-RU"/>
        </w:rPr>
        <w:t xml:space="preserve"> его </w:t>
      </w:r>
      <w:r w:rsidR="00F86DFA">
        <w:rPr>
          <w:rFonts w:ascii="Times New Roman" w:hAnsi="Times New Roman"/>
          <w:sz w:val="28"/>
          <w:szCs w:val="28"/>
          <w:lang w:eastAsia="ru-RU"/>
        </w:rPr>
        <w:t xml:space="preserve">заместителю </w:t>
      </w:r>
      <w:r w:rsidR="00180EB4">
        <w:rPr>
          <w:rFonts w:ascii="Times New Roman" w:hAnsi="Times New Roman"/>
          <w:sz w:val="28"/>
          <w:szCs w:val="28"/>
          <w:lang w:eastAsia="ru-RU"/>
        </w:rPr>
        <w:t>в соответствии</w:t>
      </w:r>
      <w:r w:rsidR="001C7B46">
        <w:rPr>
          <w:rFonts w:ascii="Times New Roman" w:hAnsi="Times New Roman"/>
          <w:sz w:val="28"/>
          <w:szCs w:val="28"/>
          <w:lang w:eastAsia="ru-RU"/>
        </w:rPr>
        <w:t xml:space="preserve"> с распределением обязанностей.</w:t>
      </w:r>
    </w:p>
    <w:p w:rsidR="00E721F5" w:rsidRDefault="005E3442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E07C10">
        <w:rPr>
          <w:rFonts w:ascii="Times New Roman" w:hAnsi="Times New Roman"/>
          <w:sz w:val="28"/>
          <w:szCs w:val="28"/>
        </w:rPr>
        <w:t xml:space="preserve">Приказ </w:t>
      </w:r>
      <w:r w:rsidR="00F86DFA">
        <w:rPr>
          <w:rFonts w:ascii="Times New Roman" w:hAnsi="Times New Roman"/>
          <w:sz w:val="28"/>
          <w:szCs w:val="28"/>
        </w:rPr>
        <w:t xml:space="preserve">о проведении плановой проверки </w:t>
      </w:r>
      <w:r w:rsidRPr="00E07C10">
        <w:rPr>
          <w:rFonts w:ascii="Times New Roman" w:hAnsi="Times New Roman"/>
          <w:sz w:val="28"/>
          <w:szCs w:val="28"/>
        </w:rPr>
        <w:t>оформляется в соответств</w:t>
      </w:r>
      <w:r w:rsidR="00FA27C7">
        <w:rPr>
          <w:rFonts w:ascii="Times New Roman" w:hAnsi="Times New Roman"/>
          <w:sz w:val="28"/>
          <w:szCs w:val="28"/>
        </w:rPr>
        <w:t>ии с типовой формой распоряжения</w:t>
      </w:r>
      <w:r w:rsidRPr="00E07C10">
        <w:rPr>
          <w:rFonts w:ascii="Times New Roman" w:hAnsi="Times New Roman"/>
          <w:sz w:val="28"/>
          <w:szCs w:val="28"/>
        </w:rPr>
        <w:t xml:space="preserve"> (приказа) о проведении проверки юридического лица, индивидуального предпринимателя, утвержденной </w:t>
      </w:r>
      <w:r w:rsidRPr="007D66CD">
        <w:rPr>
          <w:rFonts w:ascii="Times New Roman" w:hAnsi="Times New Roman"/>
          <w:sz w:val="28"/>
          <w:szCs w:val="28"/>
        </w:rPr>
        <w:t>приказом Министерства экономического развития Российской Федерации от 30 апреля 2009 года № 141 «</w:t>
      </w:r>
      <w:r w:rsidRPr="007D66CD">
        <w:rPr>
          <w:rFonts w:ascii="Times New Roman" w:hAnsi="Times New Roman"/>
          <w:sz w:val="28"/>
          <w:szCs w:val="28"/>
          <w:lang w:eastAsia="ru-RU"/>
        </w:rPr>
        <w:t xml:space="preserve">О реализации положений Федерального закона «О защите прав юридических лиц и индивидуальных предпринимателей при осуществлении </w:t>
      </w:r>
      <w:r w:rsidR="00ED4ACB">
        <w:rPr>
          <w:rFonts w:ascii="Times New Roman" w:hAnsi="Times New Roman"/>
          <w:sz w:val="28"/>
          <w:szCs w:val="28"/>
          <w:lang w:eastAsia="ru-RU"/>
        </w:rPr>
        <w:t xml:space="preserve">регионального </w:t>
      </w:r>
      <w:r w:rsidRPr="007D66CD">
        <w:rPr>
          <w:rFonts w:ascii="Times New Roman" w:hAnsi="Times New Roman"/>
          <w:sz w:val="28"/>
          <w:szCs w:val="28"/>
          <w:lang w:eastAsia="ru-RU"/>
        </w:rPr>
        <w:t>государственного контроля (надзора) и муниципального контроля</w:t>
      </w:r>
      <w:r w:rsidRPr="007D66CD">
        <w:rPr>
          <w:rFonts w:ascii="Times New Roman" w:hAnsi="Times New Roman"/>
          <w:sz w:val="28"/>
          <w:szCs w:val="28"/>
        </w:rPr>
        <w:t>»</w:t>
      </w:r>
      <w:r w:rsidR="00655DAC">
        <w:rPr>
          <w:rFonts w:ascii="Times New Roman" w:hAnsi="Times New Roman"/>
          <w:sz w:val="28"/>
          <w:szCs w:val="28"/>
        </w:rPr>
        <w:br/>
      </w:r>
      <w:r w:rsidR="000477FD">
        <w:rPr>
          <w:rFonts w:ascii="Times New Roman" w:hAnsi="Times New Roman"/>
          <w:sz w:val="28"/>
          <w:szCs w:val="28"/>
        </w:rPr>
        <w:t xml:space="preserve">(далее – приказ </w:t>
      </w:r>
      <w:r w:rsidR="007C479B" w:rsidRPr="00F86DFA">
        <w:rPr>
          <w:rFonts w:ascii="Times New Roman" w:hAnsi="Times New Roman"/>
          <w:sz w:val="28"/>
          <w:szCs w:val="28"/>
        </w:rPr>
        <w:t>Минэконом</w:t>
      </w:r>
      <w:r w:rsidR="000477FD" w:rsidRPr="00F86DFA">
        <w:rPr>
          <w:rFonts w:ascii="Times New Roman" w:hAnsi="Times New Roman"/>
          <w:sz w:val="28"/>
          <w:szCs w:val="28"/>
        </w:rPr>
        <w:t>развития Росси</w:t>
      </w:r>
      <w:r w:rsidR="007C479B" w:rsidRPr="00F86DFA">
        <w:rPr>
          <w:rFonts w:ascii="Times New Roman" w:hAnsi="Times New Roman"/>
          <w:sz w:val="28"/>
          <w:szCs w:val="28"/>
        </w:rPr>
        <w:t>и</w:t>
      </w:r>
      <w:r w:rsidR="00F86DFA">
        <w:rPr>
          <w:rFonts w:ascii="Times New Roman" w:hAnsi="Times New Roman"/>
          <w:sz w:val="28"/>
          <w:szCs w:val="28"/>
        </w:rPr>
        <w:t xml:space="preserve"> </w:t>
      </w:r>
      <w:r w:rsidR="000477FD">
        <w:rPr>
          <w:rFonts w:ascii="Times New Roman" w:hAnsi="Times New Roman"/>
          <w:sz w:val="28"/>
          <w:szCs w:val="28"/>
        </w:rPr>
        <w:t>№ 141</w:t>
      </w:r>
      <w:proofErr w:type="gramEnd"/>
      <w:r w:rsidR="000477FD">
        <w:rPr>
          <w:rFonts w:ascii="Times New Roman" w:hAnsi="Times New Roman"/>
          <w:sz w:val="28"/>
          <w:szCs w:val="28"/>
        </w:rPr>
        <w:t>)</w:t>
      </w:r>
      <w:r w:rsidRPr="007D66CD">
        <w:rPr>
          <w:rFonts w:ascii="Times New Roman" w:hAnsi="Times New Roman"/>
          <w:sz w:val="28"/>
          <w:szCs w:val="28"/>
        </w:rPr>
        <w:t>.</w:t>
      </w:r>
      <w:r w:rsidR="00F86DFA">
        <w:rPr>
          <w:rFonts w:ascii="Times New Roman" w:hAnsi="Times New Roman"/>
          <w:sz w:val="28"/>
          <w:szCs w:val="28"/>
        </w:rPr>
        <w:t xml:space="preserve"> </w:t>
      </w:r>
    </w:p>
    <w:p w:rsidR="00180EB4" w:rsidRDefault="007C479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1B231A">
        <w:rPr>
          <w:rFonts w:ascii="Times New Roman" w:hAnsi="Times New Roman"/>
          <w:sz w:val="28"/>
          <w:szCs w:val="28"/>
          <w:lang w:eastAsia="ru-RU"/>
        </w:rPr>
        <w:t xml:space="preserve">Руководитель Жилстройнадзора Югры, </w:t>
      </w:r>
      <w:r w:rsidRPr="001B231A">
        <w:rPr>
          <w:rFonts w:ascii="Times New Roman" w:hAnsi="Times New Roman"/>
          <w:color w:val="000000"/>
          <w:sz w:val="28"/>
          <w:szCs w:val="28"/>
          <w:lang w:eastAsia="ru-RU"/>
        </w:rPr>
        <w:t>его заместитель</w:t>
      </w:r>
      <w:r w:rsidRPr="001B231A">
        <w:rPr>
          <w:rFonts w:ascii="Times New Roman" w:hAnsi="Times New Roman"/>
          <w:sz w:val="28"/>
          <w:szCs w:val="28"/>
          <w:lang w:eastAsia="ru-RU"/>
        </w:rPr>
        <w:t xml:space="preserve"> в соответствии с распределением обязанностей</w:t>
      </w:r>
      <w:r w:rsidR="0070727A" w:rsidRPr="001B231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1B231A">
        <w:rPr>
          <w:rFonts w:ascii="Times New Roman" w:hAnsi="Times New Roman"/>
          <w:sz w:val="28"/>
          <w:szCs w:val="28"/>
          <w:lang w:eastAsia="ru-RU"/>
        </w:rPr>
        <w:t xml:space="preserve">подписывает приказ </w:t>
      </w:r>
      <w:r w:rsidR="00180EB4" w:rsidRPr="001B231A">
        <w:rPr>
          <w:rFonts w:ascii="Times New Roman" w:hAnsi="Times New Roman"/>
          <w:sz w:val="28"/>
          <w:szCs w:val="28"/>
          <w:lang w:eastAsia="ru-RU"/>
        </w:rPr>
        <w:t>о проведении плановой проверки в течение 1 рабочего дня со дня поступления его на подпись.</w:t>
      </w:r>
    </w:p>
    <w:p w:rsidR="00180EB4" w:rsidRDefault="007C479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bookmarkStart w:id="3" w:name="Par16"/>
      <w:bookmarkEnd w:id="3"/>
      <w:r>
        <w:rPr>
          <w:rFonts w:ascii="Times New Roman" w:hAnsi="Times New Roman"/>
          <w:sz w:val="28"/>
          <w:szCs w:val="28"/>
          <w:lang w:eastAsia="ru-RU"/>
        </w:rPr>
        <w:t>45</w:t>
      </w:r>
      <w:r w:rsidR="00805FC0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r w:rsidR="00371F27">
        <w:rPr>
          <w:rFonts w:ascii="Times New Roman" w:hAnsi="Times New Roman"/>
          <w:sz w:val="28"/>
          <w:szCs w:val="28"/>
          <w:lang w:eastAsia="ru-RU"/>
        </w:rPr>
        <w:t xml:space="preserve">Государственный жилищный инспектор </w:t>
      </w:r>
      <w:r w:rsidR="00EB685C">
        <w:rPr>
          <w:rFonts w:ascii="Times New Roman" w:hAnsi="Times New Roman"/>
          <w:sz w:val="28"/>
          <w:szCs w:val="28"/>
          <w:lang w:eastAsia="ru-RU"/>
        </w:rPr>
        <w:t>Жилстройнадзора Югры</w:t>
      </w:r>
      <w:r w:rsidR="00F15BC2">
        <w:rPr>
          <w:rFonts w:ascii="Times New Roman" w:hAnsi="Times New Roman"/>
          <w:sz w:val="28"/>
          <w:szCs w:val="28"/>
          <w:lang w:eastAsia="ru-RU"/>
        </w:rPr>
        <w:t>,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уполномочен</w:t>
      </w:r>
      <w:r w:rsidR="00371F27">
        <w:rPr>
          <w:rFonts w:ascii="Times New Roman" w:hAnsi="Times New Roman"/>
          <w:sz w:val="28"/>
          <w:szCs w:val="28"/>
          <w:lang w:eastAsia="ru-RU"/>
        </w:rPr>
        <w:t>ный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на проведение плановой проверки, в течение </w:t>
      </w:r>
      <w:r w:rsidR="00D00869">
        <w:rPr>
          <w:rFonts w:ascii="Times New Roman" w:hAnsi="Times New Roman"/>
          <w:sz w:val="28"/>
          <w:szCs w:val="28"/>
          <w:lang w:eastAsia="ru-RU"/>
        </w:rPr>
        <w:t>1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рабочего дня со дня поступления к нему зарегистрированного приказа о проведении плановой проверки, готовит и подписывает уведомление о проведении плановой проверки. К уведомлению о проведении плановой проверки прилагается копия приказа о проведении плановой проверки.</w:t>
      </w:r>
    </w:p>
    <w:p w:rsidR="00E43229" w:rsidRDefault="00180EB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Уведомление о проведении плановой проверки с копией приказа </w:t>
      </w:r>
      <w:r w:rsidR="00434C16">
        <w:rPr>
          <w:rFonts w:ascii="Times New Roman" w:hAnsi="Times New Roman"/>
          <w:sz w:val="28"/>
          <w:szCs w:val="28"/>
          <w:lang w:eastAsia="ru-RU"/>
        </w:rPr>
        <w:t>Жилстройнадзора Югры</w:t>
      </w:r>
      <w:r>
        <w:rPr>
          <w:rFonts w:ascii="Times New Roman" w:hAnsi="Times New Roman"/>
          <w:sz w:val="28"/>
          <w:szCs w:val="28"/>
          <w:lang w:eastAsia="ru-RU"/>
        </w:rPr>
        <w:t xml:space="preserve"> о проведении плановой проверки направляется субъекту проверки заказным письмом с уведомлением о вручении или иным доступным способом, обеспечивающим подтверждение факта надлежащего уведомления субъекта проверки о предстоящей проверке не позднее</w:t>
      </w:r>
      <w:r w:rsidR="00FB43CF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чем за 3 рабоч</w:t>
      </w:r>
      <w:r w:rsidR="00E43229">
        <w:rPr>
          <w:rFonts w:ascii="Times New Roman" w:hAnsi="Times New Roman"/>
          <w:sz w:val="28"/>
          <w:szCs w:val="28"/>
          <w:lang w:eastAsia="ru-RU"/>
        </w:rPr>
        <w:t>их дня до начала ее проведения.</w:t>
      </w:r>
    </w:p>
    <w:p w:rsidR="002F6761" w:rsidRDefault="001B78F3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 проведения плановой проверки членов саморегулируемой организации государственный жилищны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й(</w:t>
      </w:r>
      <w:proofErr w:type="spellStart"/>
      <w:proofErr w:type="gramEnd"/>
      <w:r>
        <w:rPr>
          <w:rFonts w:ascii="Times New Roman" w:hAnsi="Times New Roman"/>
          <w:sz w:val="28"/>
          <w:szCs w:val="28"/>
          <w:lang w:eastAsia="ru-RU"/>
        </w:rPr>
        <w:t>ые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) инспектор(ы), уполномоченные на осуществление плановой проверки</w:t>
      </w:r>
      <w:r w:rsidR="003E3E71">
        <w:rPr>
          <w:rFonts w:ascii="Times New Roman" w:hAnsi="Times New Roman"/>
          <w:sz w:val="28"/>
          <w:szCs w:val="28"/>
          <w:lang w:eastAsia="ru-RU"/>
        </w:rPr>
        <w:t>,</w:t>
      </w:r>
      <w:r>
        <w:rPr>
          <w:rFonts w:ascii="Times New Roman" w:hAnsi="Times New Roman"/>
          <w:sz w:val="28"/>
          <w:szCs w:val="28"/>
          <w:lang w:eastAsia="ru-RU"/>
        </w:rPr>
        <w:t xml:space="preserve"> обязаны уведомить саморегулируемую организацию в целях обеспечения возможности участия или присутствия её представителей при </w:t>
      </w:r>
      <w:r w:rsidR="00E43229">
        <w:rPr>
          <w:rFonts w:ascii="Times New Roman" w:hAnsi="Times New Roman"/>
          <w:sz w:val="28"/>
          <w:szCs w:val="28"/>
          <w:lang w:eastAsia="ru-RU"/>
        </w:rPr>
        <w:t>проведении плановой проверки.</w:t>
      </w:r>
    </w:p>
    <w:p w:rsidR="00906053" w:rsidRPr="00E71E79" w:rsidRDefault="007C479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46</w:t>
      </w:r>
      <w:r w:rsidR="009C5991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r w:rsidR="00906053">
        <w:rPr>
          <w:rFonts w:ascii="Times New Roman" w:hAnsi="Times New Roman"/>
          <w:sz w:val="28"/>
          <w:szCs w:val="28"/>
        </w:rPr>
        <w:t xml:space="preserve">Критерием принятия решения </w:t>
      </w:r>
      <w:r w:rsidR="00112EB5">
        <w:rPr>
          <w:rFonts w:ascii="Times New Roman" w:hAnsi="Times New Roman"/>
          <w:sz w:val="28"/>
          <w:szCs w:val="28"/>
        </w:rPr>
        <w:t>о подготовк</w:t>
      </w:r>
      <w:r w:rsidRPr="00E17D16">
        <w:rPr>
          <w:rFonts w:ascii="Times New Roman" w:hAnsi="Times New Roman"/>
          <w:sz w:val="28"/>
          <w:szCs w:val="28"/>
        </w:rPr>
        <w:t>е</w:t>
      </w:r>
      <w:r w:rsidR="00112EB5">
        <w:rPr>
          <w:rFonts w:ascii="Times New Roman" w:hAnsi="Times New Roman"/>
          <w:sz w:val="28"/>
          <w:szCs w:val="28"/>
        </w:rPr>
        <w:t xml:space="preserve"> приказа о проведении плановой проверки и уведомления является наличие </w:t>
      </w:r>
      <w:r w:rsidR="00413C25">
        <w:rPr>
          <w:rFonts w:ascii="Times New Roman" w:hAnsi="Times New Roman"/>
          <w:sz w:val="28"/>
          <w:szCs w:val="28"/>
        </w:rPr>
        <w:t xml:space="preserve">субъекта проверки </w:t>
      </w:r>
      <w:r w:rsidR="00E71E79" w:rsidRPr="00E71E79">
        <w:rPr>
          <w:rFonts w:ascii="Times New Roman" w:hAnsi="Times New Roman"/>
          <w:sz w:val="28"/>
          <w:szCs w:val="28"/>
        </w:rPr>
        <w:t>в ежегодном плане проверок</w:t>
      </w:r>
      <w:r w:rsidR="00E71E79">
        <w:rPr>
          <w:rFonts w:ascii="Times New Roman" w:hAnsi="Times New Roman"/>
          <w:sz w:val="28"/>
          <w:szCs w:val="28"/>
        </w:rPr>
        <w:t>.</w:t>
      </w:r>
    </w:p>
    <w:p w:rsidR="00E43229" w:rsidRDefault="006534A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BA4500">
        <w:rPr>
          <w:rFonts w:ascii="Times New Roman" w:hAnsi="Times New Roman"/>
          <w:sz w:val="28"/>
          <w:szCs w:val="28"/>
          <w:lang w:eastAsia="ru-RU"/>
        </w:rPr>
        <w:t>7</w:t>
      </w:r>
      <w:r w:rsidR="001E60EB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r w:rsidR="00180EB4" w:rsidRPr="00D30123">
        <w:rPr>
          <w:rFonts w:ascii="Times New Roman" w:hAnsi="Times New Roman"/>
          <w:sz w:val="28"/>
          <w:szCs w:val="28"/>
          <w:lang w:eastAsia="ru-RU"/>
        </w:rPr>
        <w:t>Оснований для приостановления ис</w:t>
      </w:r>
      <w:r w:rsidR="00B719D4">
        <w:rPr>
          <w:rFonts w:ascii="Times New Roman" w:hAnsi="Times New Roman"/>
          <w:sz w:val="28"/>
          <w:szCs w:val="28"/>
          <w:lang w:eastAsia="ru-RU"/>
        </w:rPr>
        <w:t xml:space="preserve">полнения </w:t>
      </w:r>
      <w:r w:rsidR="00F168C4" w:rsidRPr="00B719D4">
        <w:rPr>
          <w:rFonts w:ascii="Times New Roman" w:hAnsi="Times New Roman"/>
          <w:sz w:val="28"/>
          <w:szCs w:val="28"/>
          <w:lang w:eastAsia="ru-RU"/>
        </w:rPr>
        <w:t>государственной функции</w:t>
      </w:r>
      <w:r w:rsidR="00B719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0EB4" w:rsidRPr="00B719D4">
        <w:rPr>
          <w:rFonts w:ascii="Times New Roman" w:hAnsi="Times New Roman"/>
          <w:sz w:val="28"/>
          <w:szCs w:val="28"/>
          <w:lang w:eastAsia="ru-RU"/>
        </w:rPr>
        <w:t>зако</w:t>
      </w:r>
      <w:r w:rsidR="00E43229" w:rsidRPr="00B719D4">
        <w:rPr>
          <w:rFonts w:ascii="Times New Roman" w:hAnsi="Times New Roman"/>
          <w:sz w:val="28"/>
          <w:szCs w:val="28"/>
          <w:lang w:eastAsia="ru-RU"/>
        </w:rPr>
        <w:t xml:space="preserve">нодательством </w:t>
      </w:r>
      <w:r w:rsidR="00BA4500" w:rsidRPr="00B719D4">
        <w:rPr>
          <w:rFonts w:ascii="Times New Roman" w:hAnsi="Times New Roman"/>
          <w:sz w:val="28"/>
          <w:szCs w:val="28"/>
          <w:lang w:eastAsia="ru-RU"/>
        </w:rPr>
        <w:t>Российской Федерации, законодательством</w:t>
      </w:r>
      <w:r w:rsidR="00BA4500" w:rsidRPr="00E17D16">
        <w:rPr>
          <w:rFonts w:ascii="Times New Roman" w:hAnsi="Times New Roman"/>
          <w:sz w:val="28"/>
          <w:szCs w:val="28"/>
          <w:lang w:eastAsia="ru-RU"/>
        </w:rPr>
        <w:t xml:space="preserve"> Ханты-Мансийского автономного округа – Югры</w:t>
      </w:r>
      <w:r w:rsidR="007072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43229">
        <w:rPr>
          <w:rFonts w:ascii="Times New Roman" w:hAnsi="Times New Roman"/>
          <w:sz w:val="28"/>
          <w:szCs w:val="28"/>
          <w:lang w:eastAsia="ru-RU"/>
        </w:rPr>
        <w:t>не предусмотрено.</w:t>
      </w:r>
    </w:p>
    <w:p w:rsidR="00B72E9F" w:rsidRPr="00F168C4" w:rsidRDefault="006534A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="00BA4500">
        <w:rPr>
          <w:rFonts w:ascii="Times New Roman" w:hAnsi="Times New Roman"/>
          <w:sz w:val="28"/>
          <w:szCs w:val="28"/>
          <w:lang w:eastAsia="ru-RU"/>
        </w:rPr>
        <w:t>8</w:t>
      </w:r>
      <w:r w:rsidR="008661F2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r w:rsidR="00180EB4" w:rsidRPr="00D30123">
        <w:rPr>
          <w:rFonts w:ascii="Times New Roman" w:hAnsi="Times New Roman"/>
          <w:sz w:val="28"/>
          <w:szCs w:val="28"/>
          <w:lang w:eastAsia="ru-RU"/>
        </w:rPr>
        <w:t xml:space="preserve">Результатом административной процедуры является приказ </w:t>
      </w:r>
      <w:r w:rsidR="00EB685C" w:rsidRPr="00D30123">
        <w:rPr>
          <w:rFonts w:ascii="Times New Roman" w:hAnsi="Times New Roman"/>
          <w:sz w:val="28"/>
          <w:szCs w:val="28"/>
          <w:lang w:eastAsia="ru-RU"/>
        </w:rPr>
        <w:t>Жилстройнадзора</w:t>
      </w:r>
      <w:r w:rsidR="00EB685C">
        <w:rPr>
          <w:rFonts w:ascii="Times New Roman" w:hAnsi="Times New Roman"/>
          <w:sz w:val="28"/>
          <w:szCs w:val="28"/>
          <w:lang w:eastAsia="ru-RU"/>
        </w:rPr>
        <w:t xml:space="preserve"> Югры </w:t>
      </w:r>
      <w:r w:rsidR="00180EB4">
        <w:rPr>
          <w:rFonts w:ascii="Times New Roman" w:hAnsi="Times New Roman"/>
          <w:sz w:val="28"/>
          <w:szCs w:val="28"/>
          <w:lang w:eastAsia="ru-RU"/>
        </w:rPr>
        <w:t>о проведении плановой проверки и уведомление о проведении плановой (документар</w:t>
      </w:r>
      <w:r w:rsidR="00AD74CA">
        <w:rPr>
          <w:rFonts w:ascii="Times New Roman" w:hAnsi="Times New Roman"/>
          <w:sz w:val="28"/>
          <w:szCs w:val="28"/>
          <w:lang w:eastAsia="ru-RU"/>
        </w:rPr>
        <w:t>ной и (или) выездной) проверки.</w:t>
      </w:r>
    </w:p>
    <w:p w:rsidR="00BA4500" w:rsidRPr="00AD74CA" w:rsidRDefault="00BA4500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E17D16">
        <w:rPr>
          <w:rFonts w:ascii="Times New Roman" w:hAnsi="Times New Roman"/>
          <w:sz w:val="28"/>
          <w:szCs w:val="28"/>
          <w:lang w:eastAsia="ru-RU"/>
        </w:rPr>
        <w:t>49.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r w:rsidRPr="00E17D16">
        <w:rPr>
          <w:rFonts w:ascii="Times New Roman" w:hAnsi="Times New Roman"/>
          <w:sz w:val="28"/>
          <w:szCs w:val="28"/>
          <w:lang w:eastAsia="ru-RU"/>
        </w:rPr>
        <w:t>Регистрация приказа Жилстройнадзора Югры о проведении плановой проверки и уведомления о проведении плановой (документарной и (или) выездной) проверки осуществляется в журн</w:t>
      </w:r>
      <w:r w:rsidR="00E17D16">
        <w:rPr>
          <w:rFonts w:ascii="Times New Roman" w:hAnsi="Times New Roman"/>
          <w:sz w:val="28"/>
          <w:szCs w:val="28"/>
          <w:lang w:eastAsia="ru-RU"/>
        </w:rPr>
        <w:t>алах регистрации п</w:t>
      </w:r>
      <w:r w:rsidR="002F6761">
        <w:rPr>
          <w:rFonts w:ascii="Times New Roman" w:hAnsi="Times New Roman"/>
          <w:sz w:val="28"/>
          <w:szCs w:val="28"/>
          <w:lang w:eastAsia="ru-RU"/>
        </w:rPr>
        <w:t>лановых и внеплановых проверок.</w:t>
      </w:r>
    </w:p>
    <w:p w:rsidR="00BA4500" w:rsidRPr="00AD74CA" w:rsidRDefault="00BA4500" w:rsidP="000E24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180EB4" w:rsidRDefault="00EA06B9" w:rsidP="000E24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Проведение плановой про</w:t>
      </w:r>
      <w:r w:rsidR="0093427B">
        <w:rPr>
          <w:rFonts w:ascii="Times New Roman" w:hAnsi="Times New Roman"/>
          <w:sz w:val="28"/>
          <w:szCs w:val="28"/>
          <w:lang w:eastAsia="ru-RU"/>
        </w:rPr>
        <w:t>верки</w:t>
      </w:r>
    </w:p>
    <w:p w:rsidR="00B72E9F" w:rsidRDefault="00B72E9F" w:rsidP="000E24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555603" w:rsidRDefault="00BA4500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50</w:t>
      </w:r>
      <w:r w:rsidR="00B72E9F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Плановая документарная проверка проводится по месту нахождения </w:t>
      </w:r>
      <w:r w:rsidR="00EB685C">
        <w:rPr>
          <w:rFonts w:ascii="Times New Roman" w:hAnsi="Times New Roman"/>
          <w:sz w:val="28"/>
          <w:szCs w:val="28"/>
          <w:lang w:eastAsia="ru-RU"/>
        </w:rPr>
        <w:t>Жилстройнадзора Югры</w:t>
      </w:r>
      <w:r w:rsidR="00396E5F">
        <w:rPr>
          <w:rFonts w:ascii="Times New Roman" w:hAnsi="Times New Roman"/>
          <w:sz w:val="28"/>
          <w:szCs w:val="28"/>
          <w:lang w:eastAsia="ru-RU"/>
        </w:rPr>
        <w:t>, его территориальных органов</w:t>
      </w:r>
      <w:r w:rsidR="00555603">
        <w:rPr>
          <w:rFonts w:ascii="Times New Roman" w:hAnsi="Times New Roman"/>
          <w:sz w:val="28"/>
          <w:szCs w:val="28"/>
          <w:lang w:eastAsia="ru-RU"/>
        </w:rPr>
        <w:t>.</w:t>
      </w:r>
    </w:p>
    <w:p w:rsidR="008763AE" w:rsidRPr="00E07C10" w:rsidRDefault="008E1307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50.1</w:t>
      </w:r>
      <w:r w:rsidR="008763AE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r w:rsidR="008763AE" w:rsidRPr="00E07C10">
        <w:rPr>
          <w:rFonts w:ascii="Times New Roman" w:hAnsi="Times New Roman"/>
          <w:sz w:val="28"/>
          <w:szCs w:val="28"/>
        </w:rPr>
        <w:t>При проведении плановой проверки осуществляются следующие административные действия:</w:t>
      </w:r>
    </w:p>
    <w:p w:rsidR="008763AE" w:rsidRPr="00E07C10" w:rsidRDefault="008763AE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принятие решения о проведении проверки;</w:t>
      </w:r>
    </w:p>
    <w:p w:rsidR="008763AE" w:rsidRPr="00E07C10" w:rsidRDefault="008763AE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проведение проверки;</w:t>
      </w:r>
    </w:p>
    <w:p w:rsidR="00555603" w:rsidRDefault="008763AE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E07C10">
        <w:rPr>
          <w:rFonts w:ascii="Times New Roman" w:hAnsi="Times New Roman"/>
          <w:sz w:val="28"/>
          <w:szCs w:val="28"/>
        </w:rPr>
        <w:t>оформление документов по результатам проверки.</w:t>
      </w:r>
    </w:p>
    <w:p w:rsidR="00BD15E4" w:rsidRDefault="00BA4500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8E1307">
        <w:rPr>
          <w:rFonts w:ascii="Times New Roman" w:hAnsi="Times New Roman"/>
          <w:sz w:val="28"/>
          <w:szCs w:val="28"/>
          <w:lang w:eastAsia="ru-RU"/>
        </w:rPr>
        <w:t>0.2</w:t>
      </w:r>
      <w:r w:rsidR="00555603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r w:rsidR="00DF472C" w:rsidRPr="007D66CD">
        <w:rPr>
          <w:rFonts w:ascii="Times New Roman" w:hAnsi="Times New Roman"/>
          <w:sz w:val="28"/>
          <w:szCs w:val="28"/>
        </w:rPr>
        <w:t>Ответственным</w:t>
      </w:r>
      <w:r w:rsidR="00DF472C" w:rsidRPr="00E07C10">
        <w:rPr>
          <w:rFonts w:ascii="Times New Roman" w:hAnsi="Times New Roman"/>
          <w:sz w:val="28"/>
          <w:szCs w:val="28"/>
        </w:rPr>
        <w:t xml:space="preserve"> за проведение </w:t>
      </w:r>
      <w:r w:rsidR="00046252">
        <w:rPr>
          <w:rFonts w:ascii="Times New Roman" w:hAnsi="Times New Roman"/>
          <w:sz w:val="28"/>
          <w:szCs w:val="28"/>
        </w:rPr>
        <w:t xml:space="preserve">плановой </w:t>
      </w:r>
      <w:r w:rsidR="00DF472C" w:rsidRPr="00E07C10">
        <w:rPr>
          <w:rFonts w:ascii="Times New Roman" w:hAnsi="Times New Roman"/>
          <w:sz w:val="28"/>
          <w:szCs w:val="28"/>
        </w:rPr>
        <w:t>проверки является государственный жилищный инспектор, назначенный приказом Жилстройнадзора Югры о проведении проверки</w:t>
      </w:r>
      <w:r w:rsidR="000D72CF">
        <w:rPr>
          <w:rFonts w:ascii="Times New Roman" w:hAnsi="Times New Roman"/>
          <w:sz w:val="28"/>
          <w:szCs w:val="28"/>
        </w:rPr>
        <w:t xml:space="preserve"> </w:t>
      </w:r>
      <w:r w:rsidRPr="00475403">
        <w:rPr>
          <w:rFonts w:ascii="Times New Roman" w:hAnsi="Times New Roman"/>
          <w:sz w:val="28"/>
          <w:szCs w:val="28"/>
        </w:rPr>
        <w:t xml:space="preserve">(далее – государственный жилищный инспектор, </w:t>
      </w:r>
      <w:r w:rsidRPr="00475403">
        <w:rPr>
          <w:rFonts w:ascii="Times New Roman" w:hAnsi="Times New Roman"/>
          <w:sz w:val="28"/>
          <w:szCs w:val="28"/>
          <w:lang w:eastAsia="ru-RU"/>
        </w:rPr>
        <w:t>уполномоченный на проведение плановой документарной проверки)</w:t>
      </w:r>
      <w:r w:rsidR="00DF472C" w:rsidRPr="00475403">
        <w:rPr>
          <w:rFonts w:ascii="Times New Roman" w:hAnsi="Times New Roman"/>
          <w:sz w:val="28"/>
          <w:szCs w:val="28"/>
        </w:rPr>
        <w:t>.</w:t>
      </w:r>
    </w:p>
    <w:p w:rsidR="00E43229" w:rsidRDefault="00BA4500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8E1307">
        <w:rPr>
          <w:rFonts w:ascii="Times New Roman" w:hAnsi="Times New Roman"/>
          <w:sz w:val="28"/>
          <w:szCs w:val="28"/>
          <w:lang w:eastAsia="ru-RU"/>
        </w:rPr>
        <w:t>0.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8661F2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r w:rsidR="00180EB4" w:rsidRPr="008661F2">
        <w:rPr>
          <w:rFonts w:ascii="Times New Roman" w:hAnsi="Times New Roman"/>
          <w:sz w:val="28"/>
          <w:szCs w:val="28"/>
          <w:lang w:eastAsia="ru-RU"/>
        </w:rPr>
        <w:t>Предметом плановой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документарной проверки являются сведения, содержащиеся в документах субъекта проверки, устанавливающих его организационно-правовую форму, права и обязанности, а также документы, используемые при осуществлении </w:t>
      </w:r>
      <w:r w:rsidR="00180EB4">
        <w:rPr>
          <w:rFonts w:ascii="Times New Roman" w:hAnsi="Times New Roman"/>
          <w:sz w:val="28"/>
          <w:szCs w:val="28"/>
          <w:lang w:eastAsia="ru-RU"/>
        </w:rPr>
        <w:lastRenderedPageBreak/>
        <w:t>субъектом проверки деятельности и связанные с исполнением им обязательных требований, исполнением пред</w:t>
      </w:r>
      <w:r w:rsidR="00434C16">
        <w:rPr>
          <w:rFonts w:ascii="Times New Roman" w:hAnsi="Times New Roman"/>
          <w:sz w:val="28"/>
          <w:szCs w:val="28"/>
          <w:lang w:eastAsia="ru-RU"/>
        </w:rPr>
        <w:t>писаний и постановлений Жилстройнадзора Югры</w:t>
      </w:r>
      <w:r w:rsidR="00E43229">
        <w:rPr>
          <w:rFonts w:ascii="Times New Roman" w:hAnsi="Times New Roman"/>
          <w:sz w:val="28"/>
          <w:szCs w:val="28"/>
          <w:lang w:eastAsia="ru-RU"/>
        </w:rPr>
        <w:t>.</w:t>
      </w:r>
    </w:p>
    <w:p w:rsidR="00E43229" w:rsidRPr="0083698D" w:rsidRDefault="00BA4500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8E1307">
        <w:rPr>
          <w:rFonts w:ascii="Times New Roman" w:hAnsi="Times New Roman"/>
          <w:sz w:val="28"/>
          <w:szCs w:val="28"/>
          <w:lang w:eastAsia="ru-RU"/>
        </w:rPr>
        <w:t>0.</w:t>
      </w:r>
      <w:r>
        <w:rPr>
          <w:rFonts w:ascii="Times New Roman" w:hAnsi="Times New Roman"/>
          <w:sz w:val="28"/>
          <w:szCs w:val="28"/>
          <w:lang w:eastAsia="ru-RU"/>
        </w:rPr>
        <w:t>4</w:t>
      </w:r>
      <w:r w:rsidR="009E453C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proofErr w:type="gramStart"/>
      <w:r w:rsidR="00180EB4">
        <w:rPr>
          <w:rFonts w:ascii="Times New Roman" w:hAnsi="Times New Roman"/>
          <w:sz w:val="28"/>
          <w:szCs w:val="28"/>
          <w:lang w:eastAsia="ru-RU"/>
        </w:rPr>
        <w:t xml:space="preserve">В процессе проведения плановой документарной проверки </w:t>
      </w:r>
      <w:r w:rsidR="00475403">
        <w:rPr>
          <w:rFonts w:ascii="Times New Roman" w:hAnsi="Times New Roman"/>
          <w:sz w:val="28"/>
          <w:szCs w:val="28"/>
        </w:rPr>
        <w:t>государственным жилищным</w:t>
      </w:r>
      <w:r w:rsidRPr="00475403">
        <w:rPr>
          <w:rFonts w:ascii="Times New Roman" w:hAnsi="Times New Roman"/>
          <w:sz w:val="28"/>
          <w:szCs w:val="28"/>
        </w:rPr>
        <w:t xml:space="preserve"> инспектор</w:t>
      </w:r>
      <w:r w:rsidR="00475403">
        <w:rPr>
          <w:rFonts w:ascii="Times New Roman" w:hAnsi="Times New Roman"/>
          <w:sz w:val="28"/>
          <w:szCs w:val="28"/>
        </w:rPr>
        <w:t>ом</w:t>
      </w:r>
      <w:r w:rsidR="00180EB4">
        <w:rPr>
          <w:rFonts w:ascii="Times New Roman" w:hAnsi="Times New Roman"/>
          <w:sz w:val="28"/>
          <w:szCs w:val="28"/>
          <w:lang w:eastAsia="ru-RU"/>
        </w:rPr>
        <w:t>, уполномоченным на проведение плановой документарной проверки, в первую очередь рассматриваются документы субъекта проверки, имеющиеся в расп</w:t>
      </w:r>
      <w:r w:rsidR="00272432">
        <w:rPr>
          <w:rFonts w:ascii="Times New Roman" w:hAnsi="Times New Roman"/>
          <w:sz w:val="28"/>
          <w:szCs w:val="28"/>
          <w:lang w:eastAsia="ru-RU"/>
        </w:rPr>
        <w:t>оряжении Жилстройнадзора Югры</w:t>
      </w:r>
      <w:r w:rsidR="009E453C">
        <w:rPr>
          <w:rFonts w:ascii="Times New Roman" w:hAnsi="Times New Roman"/>
          <w:sz w:val="28"/>
          <w:szCs w:val="28"/>
          <w:lang w:eastAsia="ru-RU"/>
        </w:rPr>
        <w:t>, в том числе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, представленные в установленном законом порядке, акты предыдущих проверок, материалы рассмотрения дел об административных правонарушениях и иные документы о результатах </w:t>
      </w:r>
      <w:r w:rsidR="00C64726">
        <w:rPr>
          <w:rFonts w:ascii="Times New Roman" w:hAnsi="Times New Roman"/>
          <w:sz w:val="28"/>
          <w:szCs w:val="28"/>
          <w:lang w:eastAsia="ru-RU"/>
        </w:rPr>
        <w:t xml:space="preserve">регионального </w:t>
      </w:r>
      <w:r w:rsidR="00180EB4">
        <w:rPr>
          <w:rFonts w:ascii="Times New Roman" w:hAnsi="Times New Roman"/>
          <w:sz w:val="28"/>
          <w:szCs w:val="28"/>
          <w:lang w:eastAsia="ru-RU"/>
        </w:rPr>
        <w:t>государственного жилищного надзора, осуществленного</w:t>
      </w:r>
      <w:r w:rsidR="0083698D">
        <w:rPr>
          <w:rFonts w:ascii="Times New Roman" w:hAnsi="Times New Roman"/>
          <w:sz w:val="28"/>
          <w:szCs w:val="28"/>
          <w:lang w:eastAsia="ru-RU"/>
        </w:rPr>
        <w:t xml:space="preserve"> в отношении субъекта проверки.</w:t>
      </w:r>
      <w:proofErr w:type="gramEnd"/>
    </w:p>
    <w:p w:rsidR="00E43229" w:rsidRDefault="00180EB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случае</w:t>
      </w:r>
      <w:proofErr w:type="gramStart"/>
      <w:r w:rsidR="00030D93">
        <w:rPr>
          <w:rFonts w:ascii="Times New Roman" w:hAnsi="Times New Roman"/>
          <w:sz w:val="28"/>
          <w:szCs w:val="28"/>
          <w:lang w:eastAsia="ru-RU"/>
        </w:rPr>
        <w:t>,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если в ходе плановой документарной проверки выявлены ошибки и (или) противоречия в предоставленных субъектом проверки документах либо несоответствие сведений, содержащихся в этих документах, сведениям, с</w:t>
      </w:r>
      <w:r w:rsidR="00272432">
        <w:rPr>
          <w:rFonts w:ascii="Times New Roman" w:hAnsi="Times New Roman"/>
          <w:sz w:val="28"/>
          <w:szCs w:val="28"/>
          <w:lang w:eastAsia="ru-RU"/>
        </w:rPr>
        <w:t xml:space="preserve">одержащимся в имеющихся у Жилстройнадзора Югры </w:t>
      </w:r>
      <w:r>
        <w:rPr>
          <w:rFonts w:ascii="Times New Roman" w:hAnsi="Times New Roman"/>
          <w:sz w:val="28"/>
          <w:szCs w:val="28"/>
          <w:lang w:eastAsia="ru-RU"/>
        </w:rPr>
        <w:t>документах и (или) полученным в ходе осуществления государственного жили</w:t>
      </w:r>
      <w:r w:rsidR="00C115D7">
        <w:rPr>
          <w:rFonts w:ascii="Times New Roman" w:hAnsi="Times New Roman"/>
          <w:sz w:val="28"/>
          <w:szCs w:val="28"/>
          <w:lang w:eastAsia="ru-RU"/>
        </w:rPr>
        <w:t>щного надзора, государственный жилищный инспектор</w:t>
      </w:r>
      <w:r w:rsidR="008E1307">
        <w:rPr>
          <w:rFonts w:ascii="Times New Roman" w:hAnsi="Times New Roman"/>
          <w:sz w:val="28"/>
          <w:szCs w:val="28"/>
          <w:lang w:eastAsia="ru-RU"/>
        </w:rPr>
        <w:t>,</w:t>
      </w:r>
      <w:r w:rsidR="0070727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E1307" w:rsidRPr="00916502">
        <w:rPr>
          <w:rFonts w:ascii="Times New Roman" w:hAnsi="Times New Roman"/>
          <w:sz w:val="28"/>
          <w:szCs w:val="28"/>
          <w:lang w:eastAsia="ru-RU"/>
        </w:rPr>
        <w:t>уполномоченным на проведение плановой документарной проверки,</w:t>
      </w:r>
      <w:r w:rsidR="00916502" w:rsidRPr="00916502">
        <w:rPr>
          <w:rFonts w:ascii="Times New Roman" w:hAnsi="Times New Roman"/>
          <w:color w:val="FF0000"/>
          <w:sz w:val="28"/>
          <w:szCs w:val="28"/>
          <w:lang w:eastAsia="ru-RU"/>
        </w:rPr>
        <w:t xml:space="preserve"> </w:t>
      </w:r>
      <w:r w:rsidRPr="00916502">
        <w:rPr>
          <w:rFonts w:ascii="Times New Roman" w:hAnsi="Times New Roman"/>
          <w:sz w:val="28"/>
          <w:szCs w:val="28"/>
          <w:lang w:eastAsia="ru-RU"/>
        </w:rPr>
        <w:t>нап</w:t>
      </w:r>
      <w:r>
        <w:rPr>
          <w:rFonts w:ascii="Times New Roman" w:hAnsi="Times New Roman"/>
          <w:sz w:val="28"/>
          <w:szCs w:val="28"/>
          <w:lang w:eastAsia="ru-RU"/>
        </w:rPr>
        <w:t>равляет субъекту проверки информацию с требованием предоставить в течение 10 рабочих дней необходимые поясн</w:t>
      </w:r>
      <w:r w:rsidR="00E43229">
        <w:rPr>
          <w:rFonts w:ascii="Times New Roman" w:hAnsi="Times New Roman"/>
          <w:sz w:val="28"/>
          <w:szCs w:val="28"/>
          <w:lang w:eastAsia="ru-RU"/>
        </w:rPr>
        <w:t>ения в письменной форме.</w:t>
      </w:r>
    </w:p>
    <w:p w:rsidR="00916238" w:rsidRDefault="008E1307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50.5</w:t>
      </w:r>
      <w:r w:rsidR="009E453C">
        <w:rPr>
          <w:rFonts w:ascii="Times New Roman" w:hAnsi="Times New Roman"/>
          <w:sz w:val="28"/>
          <w:szCs w:val="28"/>
          <w:lang w:eastAsia="ru-RU"/>
        </w:rPr>
        <w:t>.</w:t>
      </w:r>
      <w:r w:rsidR="00EC275E">
        <w:rPr>
          <w:rFonts w:ascii="Times New Roman" w:hAnsi="Times New Roman"/>
          <w:sz w:val="28"/>
          <w:szCs w:val="28"/>
          <w:lang w:eastAsia="ru-RU"/>
        </w:rPr>
        <w:t> </w:t>
      </w:r>
      <w:r w:rsidR="009E453C">
        <w:rPr>
          <w:rFonts w:ascii="Times New Roman" w:hAnsi="Times New Roman"/>
          <w:sz w:val="28"/>
          <w:szCs w:val="28"/>
          <w:lang w:eastAsia="ru-RU"/>
        </w:rPr>
        <w:t>Государственный жилищный инспектор, уполномоченный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на проведение плановой</w:t>
      </w:r>
      <w:r w:rsidR="00916238">
        <w:rPr>
          <w:rFonts w:ascii="Times New Roman" w:hAnsi="Times New Roman"/>
          <w:sz w:val="28"/>
          <w:szCs w:val="28"/>
          <w:lang w:eastAsia="ru-RU"/>
        </w:rPr>
        <w:t xml:space="preserve"> документарной проверки, обязан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рассмотреть предоставленные субъектом проверки пояснения и документы, подтверждающие достоверность ранее предоставленных документов в срок, указанный в приказе </w:t>
      </w:r>
      <w:r w:rsidR="00EB685C">
        <w:rPr>
          <w:rFonts w:ascii="Times New Roman" w:hAnsi="Times New Roman"/>
          <w:sz w:val="28"/>
          <w:szCs w:val="28"/>
          <w:lang w:eastAsia="ru-RU"/>
        </w:rPr>
        <w:t xml:space="preserve">Жилстройнадзора Югры </w:t>
      </w:r>
      <w:r w:rsidR="00180EB4">
        <w:rPr>
          <w:rFonts w:ascii="Times New Roman" w:hAnsi="Times New Roman"/>
          <w:sz w:val="28"/>
          <w:szCs w:val="28"/>
          <w:lang w:eastAsia="ru-RU"/>
        </w:rPr>
        <w:t>о проведении плановой документарной проверки.</w:t>
      </w:r>
    </w:p>
    <w:p w:rsidR="00180EB4" w:rsidRDefault="008E1307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51</w:t>
      </w:r>
      <w:r w:rsidR="00916238">
        <w:rPr>
          <w:rFonts w:ascii="Times New Roman" w:hAnsi="Times New Roman"/>
          <w:sz w:val="28"/>
          <w:szCs w:val="28"/>
          <w:lang w:eastAsia="ru-RU"/>
        </w:rPr>
        <w:t>.</w:t>
      </w:r>
      <w:r w:rsidR="007D0B08">
        <w:rPr>
          <w:rFonts w:ascii="Times New Roman" w:hAnsi="Times New Roman"/>
          <w:sz w:val="28"/>
          <w:szCs w:val="28"/>
          <w:lang w:eastAsia="ru-RU"/>
        </w:rPr>
        <w:t> </w:t>
      </w:r>
      <w:r w:rsidR="00916238">
        <w:rPr>
          <w:rFonts w:ascii="Times New Roman" w:hAnsi="Times New Roman"/>
          <w:sz w:val="28"/>
          <w:szCs w:val="28"/>
          <w:lang w:eastAsia="ru-RU"/>
        </w:rPr>
        <w:t>Плановая выездная проверка проводится по месту нахождения, месту осуществления предпринимательской деятельности и (или) по месту фактического осуществления деятельности субъекта проверки.</w:t>
      </w:r>
    </w:p>
    <w:p w:rsidR="00E43229" w:rsidRDefault="008E1307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51.1</w:t>
      </w:r>
      <w:r w:rsidR="00916238">
        <w:rPr>
          <w:rFonts w:ascii="Times New Roman" w:hAnsi="Times New Roman"/>
          <w:sz w:val="28"/>
          <w:szCs w:val="28"/>
          <w:lang w:eastAsia="ru-RU"/>
        </w:rPr>
        <w:t>.</w:t>
      </w:r>
      <w:r w:rsidR="007D0B08">
        <w:rPr>
          <w:rFonts w:ascii="Times New Roman" w:hAnsi="Times New Roman"/>
          <w:sz w:val="28"/>
          <w:szCs w:val="28"/>
          <w:lang w:eastAsia="ru-RU"/>
        </w:rPr>
        <w:t> </w:t>
      </w:r>
      <w:r w:rsidR="00916238">
        <w:rPr>
          <w:rFonts w:ascii="Times New Roman" w:hAnsi="Times New Roman"/>
          <w:sz w:val="28"/>
          <w:szCs w:val="28"/>
          <w:lang w:eastAsia="ru-RU"/>
        </w:rPr>
        <w:t>Основанием для проведения плановой выездной проверки является невозможно</w:t>
      </w:r>
      <w:r w:rsidR="00B254AB">
        <w:rPr>
          <w:rFonts w:ascii="Times New Roman" w:hAnsi="Times New Roman"/>
          <w:sz w:val="28"/>
          <w:szCs w:val="28"/>
          <w:lang w:eastAsia="ru-RU"/>
        </w:rPr>
        <w:t xml:space="preserve">сть при документарной проверке </w:t>
      </w:r>
      <w:r w:rsidR="00180EB4">
        <w:rPr>
          <w:rFonts w:ascii="Times New Roman" w:hAnsi="Times New Roman"/>
          <w:sz w:val="28"/>
          <w:szCs w:val="28"/>
          <w:lang w:eastAsia="ru-RU"/>
        </w:rPr>
        <w:t>оценить соответствие деятельности субъекта проверки обязательным требованиям без проведения соответствующего мероприятия по государст</w:t>
      </w:r>
      <w:r w:rsidR="00E43229">
        <w:rPr>
          <w:rFonts w:ascii="Times New Roman" w:hAnsi="Times New Roman"/>
          <w:sz w:val="28"/>
          <w:szCs w:val="28"/>
          <w:lang w:eastAsia="ru-RU"/>
        </w:rPr>
        <w:t>венному жилищному надзору.</w:t>
      </w:r>
    </w:p>
    <w:p w:rsidR="00585EAE" w:rsidRDefault="00585EAE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51.2</w:t>
      </w:r>
      <w:r w:rsidR="00916238">
        <w:rPr>
          <w:rFonts w:ascii="Times New Roman" w:hAnsi="Times New Roman"/>
          <w:sz w:val="28"/>
          <w:szCs w:val="28"/>
          <w:lang w:eastAsia="ru-RU"/>
        </w:rPr>
        <w:t>.</w:t>
      </w:r>
      <w:r w:rsidR="007D0B08">
        <w:rPr>
          <w:rFonts w:ascii="Times New Roman" w:hAnsi="Times New Roman"/>
          <w:sz w:val="28"/>
          <w:szCs w:val="28"/>
          <w:lang w:eastAsia="ru-RU"/>
        </w:rPr>
        <w:t> </w:t>
      </w:r>
      <w:r w:rsidRPr="00B254AB">
        <w:rPr>
          <w:rFonts w:ascii="Times New Roman" w:hAnsi="Times New Roman"/>
          <w:sz w:val="28"/>
          <w:szCs w:val="28"/>
        </w:rPr>
        <w:t xml:space="preserve">Ответственным за проведение плановой выездной проверки, является государственный жилищный инспектор, назначенный приказом Жилстройнадзора Югры о проведении </w:t>
      </w:r>
      <w:r w:rsidR="0070727A" w:rsidRPr="00B254AB">
        <w:rPr>
          <w:rFonts w:ascii="Times New Roman" w:hAnsi="Times New Roman"/>
          <w:sz w:val="28"/>
          <w:szCs w:val="28"/>
        </w:rPr>
        <w:t xml:space="preserve">плановой </w:t>
      </w:r>
      <w:r w:rsidRPr="00B254AB">
        <w:rPr>
          <w:rFonts w:ascii="Times New Roman" w:hAnsi="Times New Roman"/>
          <w:sz w:val="28"/>
          <w:szCs w:val="28"/>
        </w:rPr>
        <w:t>выездной проверки</w:t>
      </w:r>
      <w:r w:rsidR="007D0B08">
        <w:rPr>
          <w:rFonts w:ascii="Times New Roman" w:hAnsi="Times New Roman"/>
          <w:sz w:val="28"/>
          <w:szCs w:val="28"/>
        </w:rPr>
        <w:br/>
      </w:r>
      <w:r w:rsidRPr="00B254AB">
        <w:rPr>
          <w:rFonts w:ascii="Times New Roman" w:hAnsi="Times New Roman"/>
          <w:sz w:val="28"/>
          <w:szCs w:val="28"/>
        </w:rPr>
        <w:t xml:space="preserve">(далее – государственный жилищный инспектор, </w:t>
      </w:r>
      <w:r w:rsidRPr="00B254AB">
        <w:rPr>
          <w:rFonts w:ascii="Times New Roman" w:hAnsi="Times New Roman"/>
          <w:sz w:val="28"/>
          <w:szCs w:val="28"/>
          <w:lang w:eastAsia="ru-RU"/>
        </w:rPr>
        <w:t>уполномоченный на проведение плановой выездной проверки)</w:t>
      </w:r>
      <w:r w:rsidRPr="00B254AB">
        <w:rPr>
          <w:rFonts w:ascii="Times New Roman" w:hAnsi="Times New Roman"/>
          <w:sz w:val="28"/>
          <w:szCs w:val="28"/>
        </w:rPr>
        <w:t>.</w:t>
      </w:r>
    </w:p>
    <w:p w:rsidR="00180EB4" w:rsidRDefault="00585EAE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51.3.</w:t>
      </w:r>
      <w:r w:rsidR="007D0B08">
        <w:rPr>
          <w:rFonts w:ascii="Times New Roman" w:hAnsi="Times New Roman"/>
          <w:sz w:val="28"/>
          <w:szCs w:val="28"/>
          <w:lang w:eastAsia="ru-RU"/>
        </w:rPr>
        <w:t> 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Предметом плановой выездной проверки являются содержащиеся в документах субъекта проверки сведения, а также состояние используемых им при осуществлении деятельности территорий, </w:t>
      </w:r>
      <w:r w:rsidR="00180EB4">
        <w:rPr>
          <w:rFonts w:ascii="Times New Roman" w:hAnsi="Times New Roman"/>
          <w:sz w:val="28"/>
          <w:szCs w:val="28"/>
          <w:lang w:eastAsia="ru-RU"/>
        </w:rPr>
        <w:lastRenderedPageBreak/>
        <w:t>зданий, строений, сооружений, помещений, оборудования, подобных объектов, выполняемая работа, предоставляемые услуги и принимаемые им меры по исполнению обязательных требований.</w:t>
      </w:r>
    </w:p>
    <w:p w:rsidR="0050427C" w:rsidRDefault="00585EAE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51.4</w:t>
      </w:r>
      <w:r w:rsidR="00916238">
        <w:rPr>
          <w:rFonts w:ascii="Times New Roman" w:hAnsi="Times New Roman"/>
          <w:sz w:val="28"/>
          <w:szCs w:val="28"/>
          <w:lang w:eastAsia="ru-RU"/>
        </w:rPr>
        <w:t>.</w:t>
      </w:r>
      <w:r w:rsidR="007D0B08">
        <w:rPr>
          <w:rFonts w:ascii="Times New Roman" w:hAnsi="Times New Roman"/>
          <w:sz w:val="28"/>
          <w:szCs w:val="28"/>
          <w:lang w:eastAsia="ru-RU"/>
        </w:rPr>
        <w:t> </w:t>
      </w:r>
      <w:proofErr w:type="gramStart"/>
      <w:r w:rsidR="00180EB4">
        <w:rPr>
          <w:rFonts w:ascii="Times New Roman" w:hAnsi="Times New Roman"/>
          <w:sz w:val="28"/>
          <w:szCs w:val="28"/>
          <w:lang w:eastAsia="ru-RU"/>
        </w:rPr>
        <w:t>Плановая выездная проверка начинается с</w:t>
      </w:r>
      <w:r w:rsidR="000628B4">
        <w:rPr>
          <w:rFonts w:ascii="Times New Roman" w:hAnsi="Times New Roman"/>
          <w:sz w:val="28"/>
          <w:szCs w:val="28"/>
          <w:lang w:eastAsia="ru-RU"/>
        </w:rPr>
        <w:t xml:space="preserve"> предъявления государственным жилищным инспектором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, уполномоченным на проведение плановой выездной проверки, служебного удостоверения и вручения субъекту проверки под роспись копии приказа </w:t>
      </w:r>
      <w:r w:rsidR="00EF269A">
        <w:rPr>
          <w:rFonts w:ascii="Times New Roman" w:hAnsi="Times New Roman"/>
          <w:sz w:val="28"/>
          <w:szCs w:val="28"/>
          <w:lang w:eastAsia="ru-RU"/>
        </w:rPr>
        <w:t>Жилстройнадзора Югры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, заверенной печатью </w:t>
      </w:r>
      <w:r w:rsidR="00EF269A">
        <w:rPr>
          <w:rFonts w:ascii="Times New Roman" w:hAnsi="Times New Roman"/>
          <w:sz w:val="28"/>
          <w:szCs w:val="28"/>
          <w:lang w:eastAsia="ru-RU"/>
        </w:rPr>
        <w:t>Жилстройнадзора Югры</w:t>
      </w:r>
      <w:r>
        <w:rPr>
          <w:rFonts w:ascii="Times New Roman" w:hAnsi="Times New Roman"/>
          <w:sz w:val="28"/>
          <w:szCs w:val="28"/>
          <w:lang w:eastAsia="ru-RU"/>
        </w:rPr>
        <w:t>,</w:t>
      </w:r>
      <w:r w:rsidR="00E260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0EB4">
        <w:rPr>
          <w:rFonts w:ascii="Times New Roman" w:hAnsi="Times New Roman"/>
          <w:sz w:val="28"/>
          <w:szCs w:val="28"/>
          <w:lang w:eastAsia="ru-RU"/>
        </w:rPr>
        <w:t>обязательного ознакомления субъекта проверки с полномочиями проводящих плановую выездную проверку лиц, а также с целями, задачами, основаниями проведения плановой выездной проверки, видами и объемом мероприятий, составом экспертов, представителями экспертных</w:t>
      </w:r>
      <w:proofErr w:type="gramEnd"/>
      <w:r w:rsidR="00180EB4">
        <w:rPr>
          <w:rFonts w:ascii="Times New Roman" w:hAnsi="Times New Roman"/>
          <w:sz w:val="28"/>
          <w:szCs w:val="28"/>
          <w:lang w:eastAsia="ru-RU"/>
        </w:rPr>
        <w:t xml:space="preserve"> организаций, привлекаемых к плановой выездной проверке, со срока</w:t>
      </w:r>
      <w:r w:rsidR="0050427C">
        <w:rPr>
          <w:rFonts w:ascii="Times New Roman" w:hAnsi="Times New Roman"/>
          <w:sz w:val="28"/>
          <w:szCs w:val="28"/>
          <w:lang w:eastAsia="ru-RU"/>
        </w:rPr>
        <w:t>ми и с условиями ее проведения.</w:t>
      </w:r>
    </w:p>
    <w:p w:rsidR="001E6889" w:rsidRDefault="00180EB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916238">
        <w:rPr>
          <w:rFonts w:ascii="Times New Roman" w:hAnsi="Times New Roman"/>
          <w:sz w:val="28"/>
          <w:szCs w:val="28"/>
          <w:lang w:eastAsia="ru-RU"/>
        </w:rPr>
        <w:t>По просьбе су</w:t>
      </w:r>
      <w:r w:rsidR="00916238">
        <w:rPr>
          <w:rFonts w:ascii="Times New Roman" w:hAnsi="Times New Roman"/>
          <w:sz w:val="28"/>
          <w:szCs w:val="28"/>
          <w:lang w:eastAsia="ru-RU"/>
        </w:rPr>
        <w:t>бъекта проверки государственный жилищный инспектор, уполномоченный</w:t>
      </w:r>
      <w:r w:rsidRPr="00916238">
        <w:rPr>
          <w:rFonts w:ascii="Times New Roman" w:hAnsi="Times New Roman"/>
          <w:sz w:val="28"/>
          <w:szCs w:val="28"/>
          <w:lang w:eastAsia="ru-RU"/>
        </w:rPr>
        <w:t xml:space="preserve"> на проведение пла</w:t>
      </w:r>
      <w:r w:rsidR="00916238">
        <w:rPr>
          <w:rFonts w:ascii="Times New Roman" w:hAnsi="Times New Roman"/>
          <w:sz w:val="28"/>
          <w:szCs w:val="28"/>
          <w:lang w:eastAsia="ru-RU"/>
        </w:rPr>
        <w:t>новой выездной проверки, обязан</w:t>
      </w:r>
      <w:r w:rsidRPr="00916238">
        <w:rPr>
          <w:rFonts w:ascii="Times New Roman" w:hAnsi="Times New Roman"/>
          <w:sz w:val="28"/>
          <w:szCs w:val="28"/>
          <w:lang w:eastAsia="ru-RU"/>
        </w:rPr>
        <w:t xml:space="preserve"> предоставить информацию о </w:t>
      </w:r>
      <w:r w:rsidR="00EF269A" w:rsidRPr="00916238">
        <w:rPr>
          <w:rFonts w:ascii="Times New Roman" w:hAnsi="Times New Roman"/>
          <w:sz w:val="28"/>
          <w:szCs w:val="28"/>
          <w:lang w:eastAsia="ru-RU"/>
        </w:rPr>
        <w:t xml:space="preserve"> Жилстройнадзоре Югры</w:t>
      </w:r>
      <w:r w:rsidRPr="00916238">
        <w:rPr>
          <w:rFonts w:ascii="Times New Roman" w:hAnsi="Times New Roman"/>
          <w:sz w:val="28"/>
          <w:szCs w:val="28"/>
          <w:lang w:eastAsia="ru-RU"/>
        </w:rPr>
        <w:t>, а также ознакомить субъектов проверки с настоящим Административным регламентом.</w:t>
      </w:r>
    </w:p>
    <w:p w:rsidR="001E6889" w:rsidRDefault="006534A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585EAE">
        <w:rPr>
          <w:rFonts w:ascii="Times New Roman" w:hAnsi="Times New Roman"/>
          <w:sz w:val="28"/>
          <w:szCs w:val="28"/>
          <w:lang w:eastAsia="ru-RU"/>
        </w:rPr>
        <w:t>1.5</w:t>
      </w:r>
      <w:r w:rsidR="00916238">
        <w:rPr>
          <w:rFonts w:ascii="Times New Roman" w:hAnsi="Times New Roman"/>
          <w:sz w:val="28"/>
          <w:szCs w:val="28"/>
          <w:lang w:eastAsia="ru-RU"/>
        </w:rPr>
        <w:t>.</w:t>
      </w:r>
      <w:r w:rsidR="007D0B08">
        <w:rPr>
          <w:rFonts w:ascii="Times New Roman" w:hAnsi="Times New Roman"/>
          <w:sz w:val="28"/>
          <w:szCs w:val="28"/>
          <w:lang w:eastAsia="ru-RU"/>
        </w:rPr>
        <w:t> </w:t>
      </w:r>
      <w:r w:rsidR="00180EB4">
        <w:rPr>
          <w:rFonts w:ascii="Times New Roman" w:hAnsi="Times New Roman"/>
          <w:sz w:val="28"/>
          <w:szCs w:val="28"/>
          <w:lang w:eastAsia="ru-RU"/>
        </w:rPr>
        <w:t>При проведении плановой выездной проверки</w:t>
      </w:r>
      <w:r w:rsidR="00E260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16238">
        <w:rPr>
          <w:rFonts w:ascii="Times New Roman" w:hAnsi="Times New Roman"/>
          <w:sz w:val="28"/>
          <w:szCs w:val="28"/>
          <w:lang w:eastAsia="ru-RU"/>
        </w:rPr>
        <w:t>государственный жилищный инспектор</w:t>
      </w:r>
      <w:r w:rsidR="00180EB4">
        <w:rPr>
          <w:rFonts w:ascii="Times New Roman" w:hAnsi="Times New Roman"/>
          <w:sz w:val="28"/>
          <w:szCs w:val="28"/>
          <w:lang w:eastAsia="ru-RU"/>
        </w:rPr>
        <w:t>, уполномоче</w:t>
      </w:r>
      <w:r w:rsidR="00916238">
        <w:rPr>
          <w:rFonts w:ascii="Times New Roman" w:hAnsi="Times New Roman"/>
          <w:sz w:val="28"/>
          <w:szCs w:val="28"/>
          <w:lang w:eastAsia="ru-RU"/>
        </w:rPr>
        <w:t>нный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на проведение</w:t>
      </w:r>
      <w:r w:rsidR="00C115D7">
        <w:rPr>
          <w:rFonts w:ascii="Times New Roman" w:hAnsi="Times New Roman"/>
          <w:sz w:val="28"/>
          <w:szCs w:val="28"/>
          <w:lang w:eastAsia="ru-RU"/>
        </w:rPr>
        <w:t xml:space="preserve"> проверки, требует </w:t>
      </w:r>
      <w:proofErr w:type="gramStart"/>
      <w:r w:rsidR="00C115D7">
        <w:rPr>
          <w:rFonts w:ascii="Times New Roman" w:hAnsi="Times New Roman"/>
          <w:sz w:val="28"/>
          <w:szCs w:val="28"/>
          <w:lang w:eastAsia="ru-RU"/>
        </w:rPr>
        <w:t>предоставить документы</w:t>
      </w:r>
      <w:proofErr w:type="gramEnd"/>
      <w:r w:rsidR="00C115D7">
        <w:rPr>
          <w:rFonts w:ascii="Times New Roman" w:hAnsi="Times New Roman"/>
          <w:sz w:val="28"/>
          <w:szCs w:val="28"/>
          <w:lang w:eastAsia="ru-RU"/>
        </w:rPr>
        <w:t>, относящиеся к предмету проверки</w:t>
      </w:r>
      <w:r w:rsidR="0083249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115D7">
        <w:rPr>
          <w:rFonts w:ascii="Times New Roman" w:hAnsi="Times New Roman"/>
          <w:sz w:val="28"/>
          <w:szCs w:val="28"/>
          <w:lang w:eastAsia="ru-RU"/>
        </w:rPr>
        <w:t>проводит мероприятия по государственному жилищному надзору, необходимые для достижения целей и задач проведения плановой выездной проверки.</w:t>
      </w:r>
    </w:p>
    <w:p w:rsidR="001E6889" w:rsidRDefault="006534A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585EAE">
        <w:rPr>
          <w:rFonts w:ascii="Times New Roman" w:hAnsi="Times New Roman"/>
          <w:sz w:val="28"/>
          <w:szCs w:val="28"/>
          <w:lang w:eastAsia="ru-RU"/>
        </w:rPr>
        <w:t>1.6</w:t>
      </w:r>
      <w:r w:rsidR="00A923FB">
        <w:rPr>
          <w:rFonts w:ascii="Times New Roman" w:hAnsi="Times New Roman"/>
          <w:sz w:val="28"/>
          <w:szCs w:val="28"/>
          <w:lang w:eastAsia="ru-RU"/>
        </w:rPr>
        <w:t>.</w:t>
      </w:r>
      <w:r w:rsidR="007D0B08">
        <w:rPr>
          <w:rFonts w:ascii="Times New Roman" w:hAnsi="Times New Roman"/>
          <w:sz w:val="28"/>
          <w:szCs w:val="28"/>
          <w:lang w:eastAsia="ru-RU"/>
        </w:rPr>
        <w:t> </w:t>
      </w:r>
      <w:proofErr w:type="gramStart"/>
      <w:r w:rsidR="00A923FB">
        <w:rPr>
          <w:rFonts w:ascii="Times New Roman" w:hAnsi="Times New Roman"/>
          <w:sz w:val="28"/>
          <w:szCs w:val="28"/>
          <w:lang w:eastAsia="ru-RU"/>
        </w:rPr>
        <w:t>Государственный жилищный инспектор</w:t>
      </w:r>
      <w:r w:rsidR="00832499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61990">
        <w:rPr>
          <w:rFonts w:ascii="Times New Roman" w:hAnsi="Times New Roman"/>
          <w:sz w:val="28"/>
          <w:szCs w:val="28"/>
          <w:lang w:eastAsia="ru-RU"/>
        </w:rPr>
        <w:t>уполномоченный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на проведение плановой выездной проверки, по завершении проверки </w:t>
      </w:r>
      <w:r w:rsidR="006A71CE">
        <w:rPr>
          <w:rFonts w:ascii="Times New Roman" w:hAnsi="Times New Roman"/>
          <w:sz w:val="28"/>
          <w:szCs w:val="28"/>
          <w:lang w:eastAsia="ru-RU"/>
        </w:rPr>
        <w:t xml:space="preserve">в отношении юридических лиц </w:t>
      </w:r>
      <w:r w:rsidR="00180EB4">
        <w:rPr>
          <w:rFonts w:ascii="Times New Roman" w:hAnsi="Times New Roman"/>
          <w:sz w:val="28"/>
          <w:szCs w:val="28"/>
          <w:lang w:eastAsia="ru-RU"/>
        </w:rPr>
        <w:t>вносит записи о проведенной плановой выездной пр</w:t>
      </w:r>
      <w:r w:rsidR="001E6889">
        <w:rPr>
          <w:rFonts w:ascii="Times New Roman" w:hAnsi="Times New Roman"/>
          <w:sz w:val="28"/>
          <w:szCs w:val="28"/>
          <w:lang w:eastAsia="ru-RU"/>
        </w:rPr>
        <w:t>оверке в журнал учета проверок при его наличии</w:t>
      </w:r>
      <w:r w:rsidR="00F335F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85EAE" w:rsidRPr="00222F16">
        <w:rPr>
          <w:rFonts w:ascii="Times New Roman" w:hAnsi="Times New Roman"/>
          <w:sz w:val="28"/>
          <w:szCs w:val="28"/>
          <w:lang w:eastAsia="ru-RU"/>
        </w:rPr>
        <w:t>у субъекта проверки</w:t>
      </w:r>
      <w:r w:rsidR="001E6889" w:rsidRPr="00222F16">
        <w:rPr>
          <w:rFonts w:ascii="Times New Roman" w:hAnsi="Times New Roman"/>
          <w:sz w:val="28"/>
          <w:szCs w:val="28"/>
          <w:lang w:eastAsia="ru-RU"/>
        </w:rPr>
        <w:t>.</w:t>
      </w:r>
      <w:r w:rsidR="00E260D4" w:rsidRPr="00222F1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End"/>
    </w:p>
    <w:p w:rsidR="001E6889" w:rsidRDefault="00180EB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Журнал учета проверок должен быть прошит, пронумерован и удостове</w:t>
      </w:r>
      <w:r w:rsidR="002D17F1">
        <w:rPr>
          <w:rFonts w:ascii="Times New Roman" w:hAnsi="Times New Roman"/>
          <w:sz w:val="28"/>
          <w:szCs w:val="28"/>
          <w:lang w:eastAsia="ru-RU"/>
        </w:rPr>
        <w:t>рен печатью субъекта проверки</w:t>
      </w:r>
      <w:r w:rsidR="001E6889">
        <w:rPr>
          <w:rFonts w:ascii="Times New Roman" w:hAnsi="Times New Roman"/>
          <w:sz w:val="28"/>
          <w:szCs w:val="28"/>
          <w:lang w:eastAsia="ru-RU"/>
        </w:rPr>
        <w:t>.</w:t>
      </w:r>
    </w:p>
    <w:p w:rsidR="00AF6160" w:rsidRDefault="00180EB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При отсутствии журнала учета проверок в акте проверки </w:t>
      </w:r>
      <w:r w:rsidR="00585EAE" w:rsidRPr="00222F16">
        <w:rPr>
          <w:rFonts w:ascii="Times New Roman" w:hAnsi="Times New Roman"/>
          <w:sz w:val="28"/>
          <w:szCs w:val="28"/>
          <w:lang w:eastAsia="ru-RU"/>
        </w:rPr>
        <w:t>государственным жилищным инспектором</w:t>
      </w:r>
      <w:r>
        <w:rPr>
          <w:rFonts w:ascii="Times New Roman" w:hAnsi="Times New Roman"/>
          <w:sz w:val="28"/>
          <w:szCs w:val="28"/>
          <w:lang w:eastAsia="ru-RU"/>
        </w:rPr>
        <w:t>, уполномоченным на проведение плановой выездной проверки, д</w:t>
      </w:r>
      <w:r w:rsidR="00AF6160">
        <w:rPr>
          <w:rFonts w:ascii="Times New Roman" w:hAnsi="Times New Roman"/>
          <w:sz w:val="28"/>
          <w:szCs w:val="28"/>
          <w:lang w:eastAsia="ru-RU"/>
        </w:rPr>
        <w:t>елается соответствующая запись.</w:t>
      </w:r>
    </w:p>
    <w:p w:rsidR="00AF6160" w:rsidRDefault="006534A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585EAE">
        <w:rPr>
          <w:rFonts w:ascii="Times New Roman" w:hAnsi="Times New Roman"/>
          <w:sz w:val="28"/>
          <w:szCs w:val="28"/>
          <w:lang w:eastAsia="ru-RU"/>
        </w:rPr>
        <w:t>1.7</w:t>
      </w:r>
      <w:r w:rsidR="00A923FB">
        <w:rPr>
          <w:rFonts w:ascii="Times New Roman" w:hAnsi="Times New Roman"/>
          <w:sz w:val="28"/>
          <w:szCs w:val="28"/>
          <w:lang w:eastAsia="ru-RU"/>
        </w:rPr>
        <w:t>.</w:t>
      </w:r>
      <w:r w:rsidR="007D0B08">
        <w:rPr>
          <w:rFonts w:ascii="Times New Roman" w:hAnsi="Times New Roman"/>
          <w:sz w:val="28"/>
          <w:szCs w:val="28"/>
          <w:lang w:eastAsia="ru-RU"/>
        </w:rPr>
        <w:t> </w:t>
      </w:r>
      <w:r w:rsidR="002B410F">
        <w:rPr>
          <w:rFonts w:ascii="Times New Roman" w:hAnsi="Times New Roman"/>
          <w:sz w:val="28"/>
          <w:szCs w:val="28"/>
          <w:lang w:eastAsia="ru-RU"/>
        </w:rPr>
        <w:t xml:space="preserve">Максимальный срок проведения плановой проверки не </w:t>
      </w:r>
      <w:r w:rsidR="001E6889">
        <w:rPr>
          <w:rFonts w:ascii="Times New Roman" w:hAnsi="Times New Roman"/>
          <w:sz w:val="28"/>
          <w:szCs w:val="28"/>
          <w:lang w:eastAsia="ru-RU"/>
        </w:rPr>
        <w:t>должен превыша</w:t>
      </w:r>
      <w:r w:rsidR="002B410F">
        <w:rPr>
          <w:rFonts w:ascii="Times New Roman" w:hAnsi="Times New Roman"/>
          <w:sz w:val="28"/>
          <w:szCs w:val="28"/>
          <w:lang w:eastAsia="ru-RU"/>
        </w:rPr>
        <w:t>т</w:t>
      </w:r>
      <w:r w:rsidR="001E6889">
        <w:rPr>
          <w:rFonts w:ascii="Times New Roman" w:hAnsi="Times New Roman"/>
          <w:sz w:val="28"/>
          <w:szCs w:val="28"/>
          <w:lang w:eastAsia="ru-RU"/>
        </w:rPr>
        <w:t>ь</w:t>
      </w:r>
      <w:r w:rsidR="00F335F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B1997">
        <w:rPr>
          <w:rFonts w:ascii="Times New Roman" w:hAnsi="Times New Roman"/>
          <w:sz w:val="28"/>
          <w:szCs w:val="28"/>
          <w:lang w:eastAsia="ru-RU"/>
        </w:rPr>
        <w:t xml:space="preserve">срок, установленный </w:t>
      </w:r>
      <w:r w:rsidR="00585EAE" w:rsidRPr="00222F16">
        <w:rPr>
          <w:rFonts w:ascii="Times New Roman" w:hAnsi="Times New Roman"/>
          <w:sz w:val="28"/>
          <w:szCs w:val="28"/>
          <w:lang w:eastAsia="ru-RU"/>
        </w:rPr>
        <w:t>пунктами 24-28</w:t>
      </w:r>
      <w:r w:rsidR="00222F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F09BE">
        <w:rPr>
          <w:rFonts w:ascii="Times New Roman" w:hAnsi="Times New Roman"/>
          <w:sz w:val="28"/>
          <w:szCs w:val="28"/>
          <w:lang w:eastAsia="ru-RU"/>
        </w:rPr>
        <w:t>настоящего А</w:t>
      </w:r>
      <w:r w:rsidR="002B410F" w:rsidRPr="002B410F">
        <w:rPr>
          <w:rFonts w:ascii="Times New Roman" w:hAnsi="Times New Roman"/>
          <w:sz w:val="28"/>
          <w:szCs w:val="28"/>
          <w:lang w:eastAsia="ru-RU"/>
        </w:rPr>
        <w:t>дминистративного</w:t>
      </w:r>
      <w:r w:rsidR="002B410F">
        <w:rPr>
          <w:rFonts w:ascii="Times New Roman" w:hAnsi="Times New Roman"/>
          <w:sz w:val="28"/>
          <w:szCs w:val="28"/>
          <w:lang w:eastAsia="ru-RU"/>
        </w:rPr>
        <w:t xml:space="preserve"> регламента.</w:t>
      </w:r>
    </w:p>
    <w:p w:rsidR="000622C0" w:rsidRPr="00E427B6" w:rsidRDefault="00585EAE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51.8</w:t>
      </w:r>
      <w:r w:rsidR="00A923FB">
        <w:rPr>
          <w:rFonts w:ascii="Times New Roman" w:hAnsi="Times New Roman"/>
          <w:sz w:val="28"/>
          <w:szCs w:val="28"/>
          <w:lang w:eastAsia="ru-RU"/>
        </w:rPr>
        <w:t>.</w:t>
      </w:r>
      <w:r w:rsidR="007D0B08">
        <w:rPr>
          <w:rFonts w:ascii="Times New Roman" w:hAnsi="Times New Roman"/>
          <w:sz w:val="28"/>
          <w:szCs w:val="28"/>
          <w:lang w:eastAsia="ru-RU"/>
        </w:rPr>
        <w:t> </w:t>
      </w:r>
      <w:r w:rsidR="00F9390E" w:rsidRPr="00F9390E">
        <w:rPr>
          <w:rFonts w:ascii="Times New Roman" w:hAnsi="Times New Roman"/>
          <w:sz w:val="28"/>
          <w:szCs w:val="28"/>
          <w:lang w:eastAsia="ru-RU"/>
        </w:rPr>
        <w:t xml:space="preserve">В случае воспрепятствования осуществлению </w:t>
      </w:r>
      <w:r w:rsidRPr="00222F16">
        <w:rPr>
          <w:rFonts w:ascii="Times New Roman" w:hAnsi="Times New Roman"/>
          <w:sz w:val="28"/>
          <w:szCs w:val="28"/>
          <w:lang w:eastAsia="ru-RU"/>
        </w:rPr>
        <w:t>государственным жилищным инспектором, ответственным за проведение выездной</w:t>
      </w:r>
      <w:r w:rsidR="00F335F3" w:rsidRPr="00222F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2F16">
        <w:rPr>
          <w:rFonts w:ascii="Times New Roman" w:hAnsi="Times New Roman"/>
          <w:sz w:val="28"/>
          <w:szCs w:val="28"/>
          <w:lang w:eastAsia="ru-RU"/>
        </w:rPr>
        <w:t>проверки, служебных обязанностей при проведении проверок в отношении субъекта проверки</w:t>
      </w:r>
      <w:r w:rsidR="00222F16" w:rsidRPr="00222F1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22F16">
        <w:rPr>
          <w:rFonts w:ascii="Times New Roman" w:hAnsi="Times New Roman"/>
          <w:sz w:val="28"/>
          <w:szCs w:val="28"/>
          <w:lang w:eastAsia="ru-RU"/>
        </w:rPr>
        <w:t>составляется протокол об административном</w:t>
      </w:r>
      <w:r>
        <w:rPr>
          <w:rFonts w:ascii="Times New Roman" w:hAnsi="Times New Roman"/>
          <w:sz w:val="28"/>
          <w:szCs w:val="28"/>
          <w:lang w:eastAsia="ru-RU"/>
        </w:rPr>
        <w:t xml:space="preserve"> правонарушении </w:t>
      </w:r>
      <w:r w:rsidRPr="00E427B6">
        <w:rPr>
          <w:rFonts w:ascii="Times New Roman" w:hAnsi="Times New Roman"/>
          <w:sz w:val="28"/>
          <w:szCs w:val="28"/>
          <w:lang w:eastAsia="ru-RU"/>
        </w:rPr>
        <w:t>в соответствии с требованиями  К</w:t>
      </w:r>
      <w:r>
        <w:rPr>
          <w:rFonts w:ascii="Times New Roman" w:hAnsi="Times New Roman"/>
          <w:sz w:val="28"/>
          <w:szCs w:val="28"/>
          <w:lang w:eastAsia="ru-RU"/>
        </w:rPr>
        <w:t>одекса Российской Федерации об административных правонарушениях</w:t>
      </w:r>
      <w:r w:rsidR="00E427B6">
        <w:rPr>
          <w:rFonts w:ascii="Times New Roman" w:hAnsi="Times New Roman"/>
          <w:sz w:val="28"/>
          <w:szCs w:val="28"/>
          <w:lang w:eastAsia="ru-RU"/>
        </w:rPr>
        <w:t>.</w:t>
      </w:r>
    </w:p>
    <w:p w:rsidR="00585EAE" w:rsidRDefault="00585EAE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51.9</w:t>
      </w:r>
      <w:r w:rsidR="00E427B6" w:rsidRPr="00E427B6">
        <w:rPr>
          <w:rFonts w:ascii="Times New Roman" w:hAnsi="Times New Roman"/>
          <w:sz w:val="28"/>
          <w:szCs w:val="28"/>
          <w:lang w:eastAsia="ru-RU"/>
        </w:rPr>
        <w:t>.</w:t>
      </w:r>
      <w:r w:rsidR="007D0B08">
        <w:rPr>
          <w:rFonts w:ascii="Times New Roman" w:hAnsi="Times New Roman"/>
          <w:sz w:val="28"/>
          <w:szCs w:val="28"/>
          <w:lang w:eastAsia="ru-RU"/>
        </w:rPr>
        <w:t> </w:t>
      </w:r>
      <w:r>
        <w:rPr>
          <w:rFonts w:ascii="Times New Roman" w:hAnsi="Times New Roman"/>
          <w:sz w:val="28"/>
          <w:szCs w:val="28"/>
          <w:lang w:eastAsia="ru-RU"/>
        </w:rPr>
        <w:t xml:space="preserve">Результатом выполнения административной процедуры является акт </w:t>
      </w:r>
      <w:r w:rsidRPr="00907547">
        <w:rPr>
          <w:rFonts w:ascii="Times New Roman" w:hAnsi="Times New Roman"/>
          <w:color w:val="000000"/>
          <w:sz w:val="28"/>
          <w:szCs w:val="28"/>
          <w:lang w:eastAsia="ru-RU"/>
        </w:rPr>
        <w:t>проверки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5969B6" w:rsidRDefault="006534A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585EAE">
        <w:rPr>
          <w:rFonts w:ascii="Times New Roman" w:hAnsi="Times New Roman"/>
          <w:sz w:val="28"/>
          <w:szCs w:val="28"/>
          <w:lang w:eastAsia="ru-RU"/>
        </w:rPr>
        <w:t>1.10</w:t>
      </w:r>
      <w:r w:rsidR="005969B6">
        <w:rPr>
          <w:rFonts w:ascii="Times New Roman" w:hAnsi="Times New Roman"/>
          <w:sz w:val="28"/>
          <w:szCs w:val="28"/>
          <w:lang w:eastAsia="ru-RU"/>
        </w:rPr>
        <w:t>.</w:t>
      </w:r>
      <w:r w:rsidR="007D0B08">
        <w:rPr>
          <w:rFonts w:ascii="Times New Roman" w:hAnsi="Times New Roman"/>
          <w:sz w:val="28"/>
          <w:szCs w:val="28"/>
          <w:lang w:eastAsia="ru-RU"/>
        </w:rPr>
        <w:t> </w:t>
      </w:r>
      <w:r w:rsidR="00767197">
        <w:rPr>
          <w:rFonts w:ascii="Times New Roman" w:hAnsi="Times New Roman"/>
          <w:sz w:val="28"/>
          <w:szCs w:val="28"/>
        </w:rPr>
        <w:t xml:space="preserve">Критерием принятия решения о проведении плановой проверки является наличие приказа </w:t>
      </w:r>
      <w:r w:rsidR="00585EAE" w:rsidRPr="00222F16">
        <w:rPr>
          <w:rFonts w:ascii="Times New Roman" w:hAnsi="Times New Roman"/>
          <w:sz w:val="28"/>
          <w:szCs w:val="28"/>
        </w:rPr>
        <w:t>Жилстройнадзора Югры</w:t>
      </w:r>
      <w:r w:rsidR="00F335F3" w:rsidRPr="00222F16">
        <w:rPr>
          <w:rFonts w:ascii="Times New Roman" w:hAnsi="Times New Roman"/>
          <w:sz w:val="28"/>
          <w:szCs w:val="28"/>
        </w:rPr>
        <w:t xml:space="preserve"> </w:t>
      </w:r>
      <w:r w:rsidR="00767197" w:rsidRPr="00222F16">
        <w:rPr>
          <w:rFonts w:ascii="Times New Roman" w:hAnsi="Times New Roman"/>
          <w:sz w:val="28"/>
          <w:szCs w:val="28"/>
        </w:rPr>
        <w:t>о проведении плановой проверки.</w:t>
      </w:r>
    </w:p>
    <w:p w:rsidR="007953D5" w:rsidRPr="00A704EF" w:rsidRDefault="006534AB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</w:t>
      </w:r>
      <w:r w:rsidR="00585EAE">
        <w:rPr>
          <w:rFonts w:ascii="Times New Roman" w:hAnsi="Times New Roman"/>
          <w:sz w:val="28"/>
          <w:szCs w:val="28"/>
          <w:lang w:eastAsia="ru-RU"/>
        </w:rPr>
        <w:t>1.11</w:t>
      </w:r>
      <w:r w:rsidR="00AF6160">
        <w:rPr>
          <w:rFonts w:ascii="Times New Roman" w:hAnsi="Times New Roman"/>
          <w:sz w:val="28"/>
          <w:szCs w:val="28"/>
          <w:lang w:eastAsia="ru-RU"/>
        </w:rPr>
        <w:t>.</w:t>
      </w:r>
      <w:r w:rsidR="007D0B08">
        <w:rPr>
          <w:rFonts w:ascii="Times New Roman" w:hAnsi="Times New Roman"/>
          <w:sz w:val="28"/>
          <w:szCs w:val="28"/>
          <w:lang w:eastAsia="ru-RU"/>
        </w:rPr>
        <w:t> </w:t>
      </w:r>
      <w:r w:rsidR="00CD50B8" w:rsidRPr="00D30123">
        <w:rPr>
          <w:rFonts w:ascii="Times New Roman" w:hAnsi="Times New Roman"/>
          <w:sz w:val="28"/>
          <w:szCs w:val="28"/>
          <w:lang w:eastAsia="ru-RU"/>
        </w:rPr>
        <w:t>Оснований для приостановления ис</w:t>
      </w:r>
      <w:r w:rsidR="00CD50B8">
        <w:rPr>
          <w:rFonts w:ascii="Times New Roman" w:hAnsi="Times New Roman"/>
          <w:sz w:val="28"/>
          <w:szCs w:val="28"/>
          <w:lang w:eastAsia="ru-RU"/>
        </w:rPr>
        <w:t xml:space="preserve">полнения </w:t>
      </w:r>
      <w:r w:rsidR="007D0841" w:rsidRPr="00B719D4">
        <w:rPr>
          <w:rFonts w:ascii="Times New Roman" w:hAnsi="Times New Roman"/>
          <w:sz w:val="28"/>
          <w:szCs w:val="28"/>
          <w:lang w:eastAsia="ru-RU"/>
        </w:rPr>
        <w:t xml:space="preserve">государственной функции </w:t>
      </w:r>
      <w:r w:rsidR="00CD50B8" w:rsidRPr="00B719D4">
        <w:rPr>
          <w:rFonts w:ascii="Times New Roman" w:hAnsi="Times New Roman"/>
          <w:sz w:val="28"/>
          <w:szCs w:val="28"/>
          <w:lang w:eastAsia="ru-RU"/>
        </w:rPr>
        <w:t>законодательством</w:t>
      </w:r>
      <w:r w:rsidR="00F335F3" w:rsidRPr="00B719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C5D9C" w:rsidRPr="00B719D4">
        <w:rPr>
          <w:rFonts w:ascii="Times New Roman" w:hAnsi="Times New Roman"/>
          <w:sz w:val="28"/>
          <w:szCs w:val="28"/>
          <w:lang w:eastAsia="ru-RU"/>
        </w:rPr>
        <w:t>Российской Федерации, зако</w:t>
      </w:r>
      <w:r w:rsidR="008C5D9C" w:rsidRPr="00222F16">
        <w:rPr>
          <w:rFonts w:ascii="Times New Roman" w:hAnsi="Times New Roman"/>
          <w:sz w:val="28"/>
          <w:szCs w:val="28"/>
          <w:lang w:eastAsia="ru-RU"/>
        </w:rPr>
        <w:t>нодательством Ханты-Мансийского автономного округа – Югры</w:t>
      </w:r>
      <w:r w:rsidR="00CD50B8" w:rsidRPr="00222F16">
        <w:rPr>
          <w:rFonts w:ascii="Times New Roman" w:hAnsi="Times New Roman"/>
          <w:sz w:val="28"/>
          <w:szCs w:val="28"/>
          <w:lang w:eastAsia="ru-RU"/>
        </w:rPr>
        <w:t xml:space="preserve"> не предус</w:t>
      </w:r>
      <w:r w:rsidR="00631EAF" w:rsidRPr="00222F16">
        <w:rPr>
          <w:rFonts w:ascii="Times New Roman" w:hAnsi="Times New Roman"/>
          <w:sz w:val="28"/>
          <w:szCs w:val="28"/>
          <w:lang w:eastAsia="ru-RU"/>
        </w:rPr>
        <w:t>мотрено.</w:t>
      </w:r>
    </w:p>
    <w:p w:rsidR="00631EAF" w:rsidRDefault="00631EAF" w:rsidP="000E24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F6160" w:rsidRDefault="0081358E" w:rsidP="000E24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Организация проведения в</w:t>
      </w:r>
      <w:r w:rsidR="00294537">
        <w:rPr>
          <w:rFonts w:ascii="Times New Roman" w:hAnsi="Times New Roman"/>
          <w:sz w:val="28"/>
          <w:szCs w:val="28"/>
          <w:lang w:eastAsia="ru-RU"/>
        </w:rPr>
        <w:t>непланово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="00E260D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26526">
        <w:rPr>
          <w:rFonts w:ascii="Times New Roman" w:hAnsi="Times New Roman"/>
          <w:sz w:val="28"/>
          <w:szCs w:val="28"/>
          <w:lang w:eastAsia="ru-RU"/>
        </w:rPr>
        <w:t>проверки</w:t>
      </w:r>
    </w:p>
    <w:p w:rsidR="00631EAF" w:rsidRDefault="00631EAF" w:rsidP="000E24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AE7676" w:rsidRDefault="00AE7676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52</w:t>
      </w:r>
      <w:r w:rsidR="0025125C">
        <w:rPr>
          <w:rFonts w:ascii="Times New Roman" w:hAnsi="Times New Roman"/>
          <w:sz w:val="28"/>
          <w:szCs w:val="28"/>
          <w:lang w:eastAsia="ru-RU"/>
        </w:rPr>
        <w:t>.</w:t>
      </w:r>
      <w:r w:rsidR="007D0841">
        <w:rPr>
          <w:rFonts w:ascii="Times New Roman" w:hAnsi="Times New Roman"/>
          <w:sz w:val="28"/>
          <w:szCs w:val="28"/>
          <w:lang w:eastAsia="ru-RU"/>
        </w:rPr>
        <w:t> </w:t>
      </w:r>
      <w:r w:rsidR="0025125C">
        <w:rPr>
          <w:rFonts w:ascii="Times New Roman" w:hAnsi="Times New Roman"/>
          <w:sz w:val="28"/>
          <w:szCs w:val="28"/>
          <w:lang w:eastAsia="ru-RU"/>
        </w:rPr>
        <w:t>Внеплановая проверка проводится в форме документарной и (или) выездной проверки.</w:t>
      </w:r>
    </w:p>
    <w:p w:rsidR="0025125C" w:rsidRDefault="0025125C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Решение о проведении внеплановой проверки принимается в форме приказа Жилстройнадзора Югры.</w:t>
      </w:r>
    </w:p>
    <w:p w:rsidR="00AF6160" w:rsidRDefault="00FB62E6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53</w:t>
      </w:r>
      <w:r w:rsidR="00180EB4">
        <w:rPr>
          <w:rFonts w:ascii="Times New Roman" w:hAnsi="Times New Roman"/>
          <w:sz w:val="28"/>
          <w:szCs w:val="28"/>
          <w:lang w:eastAsia="ru-RU"/>
        </w:rPr>
        <w:t>.</w:t>
      </w:r>
      <w:r w:rsidR="007D0841">
        <w:rPr>
          <w:rFonts w:ascii="Times New Roman" w:hAnsi="Times New Roman"/>
          <w:sz w:val="28"/>
          <w:szCs w:val="28"/>
          <w:lang w:eastAsia="ru-RU"/>
        </w:rPr>
        <w:t> </w:t>
      </w:r>
      <w:r w:rsidR="0039617F">
        <w:rPr>
          <w:rFonts w:ascii="Times New Roman" w:hAnsi="Times New Roman"/>
          <w:sz w:val="28"/>
          <w:szCs w:val="28"/>
          <w:lang w:eastAsia="ru-RU"/>
        </w:rPr>
        <w:t>Основанием для принятия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решения о</w:t>
      </w:r>
      <w:r w:rsidR="0039617F">
        <w:rPr>
          <w:rFonts w:ascii="Times New Roman" w:hAnsi="Times New Roman"/>
          <w:sz w:val="28"/>
          <w:szCs w:val="28"/>
          <w:lang w:eastAsia="ru-RU"/>
        </w:rPr>
        <w:t>б организации проведения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внеплановой проверки</w:t>
      </w:r>
      <w:r w:rsidR="00FE50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9617F">
        <w:rPr>
          <w:rFonts w:ascii="Times New Roman" w:hAnsi="Times New Roman"/>
          <w:sz w:val="28"/>
          <w:szCs w:val="28"/>
          <w:lang w:eastAsia="ru-RU"/>
        </w:rPr>
        <w:t>являются:</w:t>
      </w:r>
    </w:p>
    <w:p w:rsidR="00801DD4" w:rsidRDefault="00180EB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1)</w:t>
      </w:r>
      <w:r w:rsidR="007D0841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>истечение срока исполнения субъектом проверки ранее выданного предписания об устранении выявленного нарушения обязательных требований;</w:t>
      </w:r>
      <w:bookmarkStart w:id="4" w:name="Par91"/>
      <w:bookmarkEnd w:id="4"/>
    </w:p>
    <w:p w:rsidR="00AF6160" w:rsidRDefault="00FE5002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2)</w:t>
      </w:r>
      <w:r w:rsidR="007D0841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поступление в </w:t>
      </w:r>
      <w:r w:rsidR="00AE7676" w:rsidRPr="00FE5002">
        <w:rPr>
          <w:rFonts w:ascii="Times New Roman" w:hAnsi="Times New Roman"/>
          <w:sz w:val="28"/>
          <w:szCs w:val="28"/>
          <w:lang w:eastAsia="ru-RU"/>
        </w:rPr>
        <w:t>Жилстройнадзор Югры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обращений и заявлений граждан, в том числе, индивидуальных предпринимателей, юридических лиц, информации от органов государственной власти, органов местного самоуправления, из средств массовой информации о следующих фактах:</w:t>
      </w:r>
      <w:bookmarkStart w:id="5" w:name="Par92"/>
      <w:bookmarkEnd w:id="5"/>
    </w:p>
    <w:p w:rsidR="00FE5002" w:rsidRDefault="00180EB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возникновение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природного и техногенного характера;</w:t>
      </w:r>
      <w:bookmarkStart w:id="6" w:name="Par93"/>
      <w:bookmarkEnd w:id="6"/>
    </w:p>
    <w:p w:rsidR="00FE5002" w:rsidRDefault="00180EB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причинение вреда жизни,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безопасности государства, а также угрозы чрезвычайных ситуаций приро</w:t>
      </w:r>
      <w:r w:rsidR="00FE5002">
        <w:rPr>
          <w:rFonts w:ascii="Times New Roman" w:hAnsi="Times New Roman"/>
          <w:sz w:val="28"/>
          <w:szCs w:val="28"/>
          <w:lang w:eastAsia="ru-RU"/>
        </w:rPr>
        <w:t>дного и техногенного характера;</w:t>
      </w:r>
    </w:p>
    <w:p w:rsidR="00AF6160" w:rsidRDefault="00180EB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нарушение прав потребителей (в случае обращения гр</w:t>
      </w:r>
      <w:r w:rsidR="00AF6160">
        <w:rPr>
          <w:rFonts w:ascii="Times New Roman" w:hAnsi="Times New Roman"/>
          <w:sz w:val="28"/>
          <w:szCs w:val="28"/>
          <w:lang w:eastAsia="ru-RU"/>
        </w:rPr>
        <w:t>аждан, права которых нарушены);</w:t>
      </w:r>
    </w:p>
    <w:p w:rsidR="00B9326D" w:rsidRDefault="00180EB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3)</w:t>
      </w:r>
      <w:r w:rsidR="007D0841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приказ </w:t>
      </w:r>
      <w:r w:rsidR="004A52A6">
        <w:rPr>
          <w:rFonts w:ascii="Times New Roman" w:hAnsi="Times New Roman"/>
          <w:sz w:val="28"/>
          <w:szCs w:val="28"/>
          <w:lang w:eastAsia="ru-RU"/>
        </w:rPr>
        <w:t>Жилстройнадзора Югры</w:t>
      </w:r>
      <w:r>
        <w:rPr>
          <w:rFonts w:ascii="Times New Roman" w:hAnsi="Times New Roman"/>
          <w:sz w:val="28"/>
          <w:szCs w:val="28"/>
          <w:lang w:eastAsia="ru-RU"/>
        </w:rPr>
        <w:t>, изданный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</w:t>
      </w:r>
      <w:r w:rsidR="00B9326D">
        <w:rPr>
          <w:rFonts w:ascii="Times New Roman" w:hAnsi="Times New Roman"/>
          <w:sz w:val="28"/>
          <w:szCs w:val="28"/>
          <w:lang w:eastAsia="ru-RU"/>
        </w:rPr>
        <w:t>ратуры материалам и обращениям;</w:t>
      </w:r>
    </w:p>
    <w:p w:rsidR="00FE5002" w:rsidRPr="00514F49" w:rsidRDefault="00180EB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4)</w:t>
      </w:r>
      <w:r w:rsidR="007D0841"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 xml:space="preserve">поступление в </w:t>
      </w:r>
      <w:r w:rsidR="004A52A6">
        <w:rPr>
          <w:rFonts w:ascii="Times New Roman" w:hAnsi="Times New Roman"/>
          <w:sz w:val="28"/>
          <w:szCs w:val="28"/>
          <w:lang w:eastAsia="ru-RU"/>
        </w:rPr>
        <w:t>Жилстройнадзор Югры</w:t>
      </w:r>
      <w:r>
        <w:rPr>
          <w:rFonts w:ascii="Times New Roman" w:hAnsi="Times New Roman"/>
          <w:sz w:val="28"/>
          <w:szCs w:val="28"/>
          <w:lang w:eastAsia="ru-RU"/>
        </w:rPr>
        <w:t xml:space="preserve"> обращений и заявлений граждан, в том числе индивидуальных предпринимателей, юридических </w:t>
      </w:r>
      <w:r>
        <w:rPr>
          <w:rFonts w:ascii="Times New Roman" w:hAnsi="Times New Roman"/>
          <w:sz w:val="28"/>
          <w:szCs w:val="28"/>
          <w:lang w:eastAsia="ru-RU"/>
        </w:rPr>
        <w:lastRenderedPageBreak/>
        <w:t xml:space="preserve">лиц, информации от органов государственной власти, органов местного самоуправления </w:t>
      </w:r>
      <w:r w:rsidRPr="00514F49">
        <w:rPr>
          <w:rFonts w:ascii="Times New Roman" w:hAnsi="Times New Roman"/>
          <w:sz w:val="28"/>
          <w:szCs w:val="28"/>
          <w:lang w:eastAsia="ru-RU"/>
        </w:rPr>
        <w:t>о фактах нарушения</w:t>
      </w:r>
      <w:r w:rsidR="004A52A6" w:rsidRPr="00514F49">
        <w:rPr>
          <w:rFonts w:ascii="Times New Roman" w:hAnsi="Times New Roman"/>
          <w:sz w:val="28"/>
          <w:szCs w:val="28"/>
          <w:lang w:eastAsia="ru-RU"/>
        </w:rPr>
        <w:t>:</w:t>
      </w:r>
    </w:p>
    <w:p w:rsidR="00FE5002" w:rsidRPr="00514F49" w:rsidRDefault="00BB2630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514F49">
        <w:rPr>
          <w:rFonts w:ascii="Times New Roman" w:hAnsi="Times New Roman"/>
          <w:sz w:val="28"/>
          <w:szCs w:val="28"/>
          <w:lang w:eastAsia="ru-RU"/>
        </w:rPr>
        <w:t xml:space="preserve">обязательных требований </w:t>
      </w:r>
      <w:r w:rsidR="00C53E1F" w:rsidRPr="00514F49">
        <w:rPr>
          <w:rFonts w:ascii="Times New Roman" w:hAnsi="Times New Roman"/>
          <w:sz w:val="28"/>
          <w:szCs w:val="28"/>
          <w:lang w:eastAsia="ru-RU"/>
        </w:rPr>
        <w:t>к порядку создания</w:t>
      </w:r>
      <w:r w:rsidR="00180EB4" w:rsidRPr="00514F49">
        <w:rPr>
          <w:rFonts w:ascii="Times New Roman" w:hAnsi="Times New Roman"/>
          <w:sz w:val="28"/>
          <w:szCs w:val="28"/>
          <w:lang w:eastAsia="ru-RU"/>
        </w:rPr>
        <w:t xml:space="preserve"> товарищества собственников жилья,</w:t>
      </w:r>
      <w:r w:rsidR="0021520D" w:rsidRPr="00514F49">
        <w:rPr>
          <w:rFonts w:ascii="Times New Roman" w:hAnsi="Times New Roman"/>
          <w:sz w:val="28"/>
          <w:szCs w:val="28"/>
          <w:lang w:eastAsia="ru-RU"/>
        </w:rPr>
        <w:t xml:space="preserve"> жилищного, жилищно-строительного или иного специализированного потребительского кооператива,</w:t>
      </w:r>
      <w:r w:rsidR="00180EB4" w:rsidRPr="00514F49">
        <w:rPr>
          <w:rFonts w:ascii="Times New Roman" w:hAnsi="Times New Roman"/>
          <w:sz w:val="28"/>
          <w:szCs w:val="28"/>
          <w:lang w:eastAsia="ru-RU"/>
        </w:rPr>
        <w:t xml:space="preserve"> уставу товарищества собственников жиль</w:t>
      </w:r>
      <w:r w:rsidR="00B9326D" w:rsidRPr="00514F49">
        <w:rPr>
          <w:rFonts w:ascii="Times New Roman" w:hAnsi="Times New Roman"/>
          <w:sz w:val="28"/>
          <w:szCs w:val="28"/>
          <w:lang w:eastAsia="ru-RU"/>
        </w:rPr>
        <w:t>я</w:t>
      </w:r>
      <w:r w:rsidR="0021520D" w:rsidRPr="00514F49">
        <w:rPr>
          <w:rFonts w:ascii="Times New Roman" w:hAnsi="Times New Roman"/>
          <w:sz w:val="28"/>
          <w:szCs w:val="28"/>
          <w:lang w:eastAsia="ru-RU"/>
        </w:rPr>
        <w:t xml:space="preserve"> жилищного, жилищно-строительного или иного специализированного потребительского кооператива</w:t>
      </w:r>
      <w:r w:rsidR="00B9326D" w:rsidRPr="00514F49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="00C53E1F" w:rsidRPr="00514F49">
        <w:rPr>
          <w:rFonts w:ascii="Times New Roman" w:hAnsi="Times New Roman"/>
          <w:sz w:val="28"/>
          <w:szCs w:val="28"/>
          <w:lang w:eastAsia="ru-RU"/>
        </w:rPr>
        <w:t xml:space="preserve">порядку внесения </w:t>
      </w:r>
      <w:r w:rsidR="0021520D" w:rsidRPr="00514F49">
        <w:rPr>
          <w:rFonts w:ascii="Times New Roman" w:hAnsi="Times New Roman"/>
          <w:sz w:val="28"/>
          <w:szCs w:val="28"/>
          <w:lang w:eastAsia="ru-RU"/>
        </w:rPr>
        <w:t>изменений</w:t>
      </w:r>
      <w:r w:rsidR="00C53E1F" w:rsidRPr="00514F49">
        <w:rPr>
          <w:rFonts w:ascii="Times New Roman" w:hAnsi="Times New Roman"/>
          <w:sz w:val="28"/>
          <w:szCs w:val="28"/>
          <w:lang w:eastAsia="ru-RU"/>
        </w:rPr>
        <w:t xml:space="preserve"> в устав такого товарищества или такого кооператива</w:t>
      </w:r>
      <w:r w:rsidR="00B9326D" w:rsidRPr="00514F49">
        <w:rPr>
          <w:rFonts w:ascii="Times New Roman" w:hAnsi="Times New Roman"/>
          <w:sz w:val="28"/>
          <w:szCs w:val="28"/>
          <w:lang w:eastAsia="ru-RU"/>
        </w:rPr>
        <w:t>;</w:t>
      </w:r>
    </w:p>
    <w:p w:rsidR="001A3242" w:rsidRDefault="00BB2630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514F49">
        <w:rPr>
          <w:rFonts w:ascii="Times New Roman" w:hAnsi="Times New Roman"/>
          <w:sz w:val="28"/>
          <w:szCs w:val="28"/>
          <w:lang w:eastAsia="ru-RU"/>
        </w:rPr>
        <w:t xml:space="preserve">обязательных требований </w:t>
      </w:r>
      <w:r w:rsidR="00CD54A0" w:rsidRPr="00514F49"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="00180EB4" w:rsidRPr="00514F49">
        <w:rPr>
          <w:rFonts w:ascii="Times New Roman" w:hAnsi="Times New Roman"/>
          <w:sz w:val="28"/>
          <w:szCs w:val="28"/>
          <w:lang w:eastAsia="ru-RU"/>
        </w:rPr>
        <w:t>порядку принятия собственниками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помещений в многокв</w:t>
      </w:r>
      <w:r w:rsidR="00BE57B0">
        <w:rPr>
          <w:rFonts w:ascii="Times New Roman" w:hAnsi="Times New Roman"/>
          <w:sz w:val="28"/>
          <w:szCs w:val="28"/>
          <w:lang w:eastAsia="ru-RU"/>
        </w:rPr>
        <w:t>артирном доме</w:t>
      </w:r>
      <w:r w:rsidR="009E336E">
        <w:rPr>
          <w:rFonts w:ascii="Times New Roman" w:hAnsi="Times New Roman"/>
          <w:sz w:val="28"/>
          <w:szCs w:val="28"/>
          <w:lang w:eastAsia="ru-RU"/>
        </w:rPr>
        <w:t>:</w:t>
      </w:r>
    </w:p>
    <w:p w:rsidR="00B9326D" w:rsidRDefault="00FE5002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BE57B0">
        <w:rPr>
          <w:rFonts w:ascii="Times New Roman" w:hAnsi="Times New Roman"/>
          <w:sz w:val="28"/>
          <w:szCs w:val="28"/>
          <w:lang w:eastAsia="ru-RU"/>
        </w:rPr>
        <w:t>решения о выборе юридического лица независимо от организационно-правовой формы</w:t>
      </w:r>
      <w:r w:rsidR="004447D8">
        <w:rPr>
          <w:rFonts w:ascii="Times New Roman" w:hAnsi="Times New Roman"/>
          <w:sz w:val="28"/>
          <w:szCs w:val="28"/>
          <w:lang w:eastAsia="ru-RU"/>
        </w:rPr>
        <w:t xml:space="preserve"> или индивидуального предпринимателя, осуществляющих деятельность по управлению многоквартирными домами</w:t>
      </w:r>
      <w:r w:rsidR="001A3242">
        <w:rPr>
          <w:rFonts w:ascii="Times New Roman" w:hAnsi="Times New Roman"/>
          <w:sz w:val="28"/>
          <w:szCs w:val="28"/>
          <w:lang w:eastAsia="ru-RU"/>
        </w:rPr>
        <w:t xml:space="preserve"> в целях заключения с управляющей </w:t>
      </w:r>
      <w:r w:rsidR="00180EB4">
        <w:rPr>
          <w:rFonts w:ascii="Times New Roman" w:hAnsi="Times New Roman"/>
          <w:sz w:val="28"/>
          <w:szCs w:val="28"/>
          <w:lang w:eastAsia="ru-RU"/>
        </w:rPr>
        <w:t>организацией договора у</w:t>
      </w:r>
      <w:r w:rsidR="00B9326D">
        <w:rPr>
          <w:rFonts w:ascii="Times New Roman" w:hAnsi="Times New Roman"/>
          <w:sz w:val="28"/>
          <w:szCs w:val="28"/>
          <w:lang w:eastAsia="ru-RU"/>
        </w:rPr>
        <w:t>правления многоквартирным домом;</w:t>
      </w:r>
      <w:proofErr w:type="gramEnd"/>
    </w:p>
    <w:p w:rsidR="00FE5002" w:rsidRDefault="00FE5002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1A3242">
        <w:rPr>
          <w:rFonts w:ascii="Times New Roman" w:hAnsi="Times New Roman"/>
          <w:sz w:val="28"/>
          <w:szCs w:val="28"/>
          <w:lang w:eastAsia="ru-RU"/>
        </w:rPr>
        <w:t xml:space="preserve">решения о заключении с управляющей организацией договора оказания услуг и (или) выполнения работ по содержанию </w:t>
      </w:r>
      <w:r w:rsidR="001A3242" w:rsidRPr="00FE5002">
        <w:rPr>
          <w:rFonts w:ascii="Times New Roman" w:hAnsi="Times New Roman"/>
          <w:sz w:val="28"/>
          <w:szCs w:val="28"/>
          <w:lang w:eastAsia="ru-RU"/>
        </w:rPr>
        <w:t>и</w:t>
      </w:r>
      <w:r w:rsidRPr="00FE500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B3870" w:rsidRPr="00FE5002">
        <w:rPr>
          <w:rFonts w:ascii="Times New Roman" w:hAnsi="Times New Roman"/>
          <w:sz w:val="28"/>
          <w:szCs w:val="28"/>
          <w:lang w:eastAsia="ru-RU"/>
        </w:rPr>
        <w:t xml:space="preserve">(или) выполнению работ по </w:t>
      </w:r>
      <w:r w:rsidR="001A3242" w:rsidRPr="00FE5002">
        <w:rPr>
          <w:rFonts w:ascii="Times New Roman" w:hAnsi="Times New Roman"/>
          <w:sz w:val="28"/>
          <w:szCs w:val="28"/>
          <w:lang w:eastAsia="ru-RU"/>
        </w:rPr>
        <w:t>ремонту общего имущества в многоквартирном</w:t>
      </w:r>
      <w:r>
        <w:rPr>
          <w:rFonts w:ascii="Times New Roman" w:hAnsi="Times New Roman"/>
          <w:sz w:val="28"/>
          <w:szCs w:val="28"/>
          <w:lang w:eastAsia="ru-RU"/>
        </w:rPr>
        <w:t xml:space="preserve"> доме;</w:t>
      </w:r>
    </w:p>
    <w:p w:rsidR="00FE5002" w:rsidRDefault="00FE5002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="001A3242">
        <w:rPr>
          <w:rFonts w:ascii="Times New Roman" w:hAnsi="Times New Roman"/>
          <w:sz w:val="28"/>
          <w:szCs w:val="28"/>
          <w:lang w:eastAsia="ru-RU"/>
        </w:rPr>
        <w:t xml:space="preserve">решения о заключении с </w:t>
      </w:r>
      <w:r w:rsidR="00A6489A">
        <w:rPr>
          <w:rFonts w:ascii="Times New Roman" w:hAnsi="Times New Roman"/>
          <w:sz w:val="28"/>
          <w:szCs w:val="28"/>
          <w:lang w:eastAsia="ru-RU"/>
        </w:rPr>
        <w:t>указанными в части 1 ст</w:t>
      </w:r>
      <w:r w:rsidR="00AE7676">
        <w:rPr>
          <w:rFonts w:ascii="Times New Roman" w:hAnsi="Times New Roman"/>
          <w:sz w:val="28"/>
          <w:szCs w:val="28"/>
          <w:lang w:eastAsia="ru-RU"/>
        </w:rPr>
        <w:t>атьи</w:t>
      </w:r>
      <w:r w:rsidR="00A6489A">
        <w:rPr>
          <w:rFonts w:ascii="Times New Roman" w:hAnsi="Times New Roman"/>
          <w:sz w:val="28"/>
          <w:szCs w:val="28"/>
          <w:lang w:eastAsia="ru-RU"/>
        </w:rPr>
        <w:t xml:space="preserve"> 164 Жилищного кодекса Российской Федерации лицами </w:t>
      </w:r>
      <w:r w:rsidR="00C34542">
        <w:rPr>
          <w:rFonts w:ascii="Times New Roman" w:hAnsi="Times New Roman"/>
          <w:sz w:val="28"/>
          <w:szCs w:val="28"/>
          <w:lang w:eastAsia="ru-RU"/>
        </w:rPr>
        <w:t>договоров оказания услуг по содержанию и (или) выполнению работ по ремонту общего имущества в многоквартирном доме, порядку утверждений условий</w:t>
      </w:r>
      <w:r w:rsidR="00250A83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этих договоров и их заключения;</w:t>
      </w:r>
    </w:p>
    <w:p w:rsidR="00FE5002" w:rsidRPr="00514F49" w:rsidRDefault="00BB2630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514F49">
        <w:rPr>
          <w:rFonts w:ascii="Times New Roman" w:hAnsi="Times New Roman"/>
          <w:sz w:val="28"/>
          <w:szCs w:val="28"/>
          <w:lang w:eastAsia="ru-RU"/>
        </w:rPr>
        <w:t xml:space="preserve">обязательных требований </w:t>
      </w:r>
      <w:r w:rsidR="00CD54A0" w:rsidRPr="00514F49"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="00250A83" w:rsidRPr="00514F49">
        <w:rPr>
          <w:rFonts w:ascii="Times New Roman" w:hAnsi="Times New Roman"/>
          <w:sz w:val="28"/>
          <w:szCs w:val="28"/>
          <w:lang w:eastAsia="ru-RU"/>
        </w:rPr>
        <w:t xml:space="preserve">порядку содержания общего имущества собственников помещений в многоквартирном доме и осуществления текущего и капитального </w:t>
      </w:r>
      <w:r w:rsidR="00FE5002" w:rsidRPr="00514F49">
        <w:rPr>
          <w:rFonts w:ascii="Times New Roman" w:hAnsi="Times New Roman"/>
          <w:sz w:val="28"/>
          <w:szCs w:val="28"/>
          <w:lang w:eastAsia="ru-RU"/>
        </w:rPr>
        <w:t>ремонта общего имущества в доме;</w:t>
      </w:r>
    </w:p>
    <w:p w:rsidR="00FE5002" w:rsidRPr="00514F49" w:rsidRDefault="009E336E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514F49">
        <w:rPr>
          <w:rFonts w:ascii="Times New Roman" w:hAnsi="Times New Roman"/>
          <w:sz w:val="28"/>
          <w:szCs w:val="28"/>
          <w:lang w:eastAsia="ru-RU"/>
        </w:rPr>
        <w:t xml:space="preserve">о фактах нарушения </w:t>
      </w:r>
      <w:r w:rsidR="003D6F32" w:rsidRPr="00514F49">
        <w:rPr>
          <w:rFonts w:ascii="Times New Roman" w:hAnsi="Times New Roman"/>
          <w:sz w:val="28"/>
          <w:szCs w:val="28"/>
          <w:lang w:eastAsia="ru-RU"/>
        </w:rPr>
        <w:t>управляющей организацией</w:t>
      </w:r>
      <w:r w:rsidRPr="00514F49">
        <w:rPr>
          <w:rFonts w:ascii="Times New Roman" w:hAnsi="Times New Roman"/>
          <w:sz w:val="28"/>
          <w:szCs w:val="28"/>
          <w:lang w:eastAsia="ru-RU"/>
        </w:rPr>
        <w:t xml:space="preserve"> обязательств, предусмотренных частью 2 статьи 162 </w:t>
      </w:r>
      <w:r w:rsidR="00FE7BE8" w:rsidRPr="00514F49">
        <w:rPr>
          <w:rFonts w:ascii="Times New Roman" w:hAnsi="Times New Roman"/>
          <w:sz w:val="28"/>
          <w:szCs w:val="28"/>
          <w:lang w:eastAsia="ru-RU"/>
        </w:rPr>
        <w:t>Жилищного кодекса Российской Федерации;</w:t>
      </w:r>
    </w:p>
    <w:p w:rsidR="00FE5002" w:rsidRPr="00514F49" w:rsidRDefault="009E336E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514F49">
        <w:rPr>
          <w:rFonts w:ascii="Times New Roman" w:hAnsi="Times New Roman"/>
          <w:sz w:val="28"/>
          <w:szCs w:val="28"/>
          <w:lang w:eastAsia="ru-RU"/>
        </w:rPr>
        <w:t>о фактах нарушения субъектами проверки в области применения предельных (максимальных) индексов изменения размера вносимой гражданами платы за коммунальные услуги;</w:t>
      </w:r>
    </w:p>
    <w:p w:rsidR="00303751" w:rsidRPr="00514F49" w:rsidRDefault="00FE7BE8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514F49">
        <w:rPr>
          <w:rFonts w:ascii="Times New Roman" w:hAnsi="Times New Roman"/>
          <w:sz w:val="28"/>
          <w:szCs w:val="28"/>
          <w:lang w:eastAsia="ru-RU"/>
        </w:rPr>
        <w:t>о фактах нарушения наймодателями</w:t>
      </w:r>
      <w:r>
        <w:rPr>
          <w:rFonts w:ascii="Times New Roman" w:hAnsi="Times New Roman"/>
          <w:sz w:val="28"/>
          <w:szCs w:val="28"/>
          <w:lang w:eastAsia="ru-RU"/>
        </w:rPr>
        <w:t xml:space="preserve"> жилых помещений в наемных домах социального </w:t>
      </w:r>
      <w:r w:rsidR="00716458">
        <w:rPr>
          <w:rFonts w:ascii="Times New Roman" w:hAnsi="Times New Roman"/>
          <w:sz w:val="28"/>
          <w:szCs w:val="28"/>
          <w:lang w:eastAsia="ru-RU"/>
        </w:rPr>
        <w:t xml:space="preserve">использования обязательных требований </w:t>
      </w:r>
      <w:r w:rsidR="006A3159">
        <w:rPr>
          <w:rFonts w:ascii="Times New Roman" w:hAnsi="Times New Roman"/>
          <w:sz w:val="28"/>
          <w:szCs w:val="28"/>
          <w:lang w:eastAsia="ru-RU"/>
        </w:rPr>
        <w:t xml:space="preserve">к наймодателям и нанимателям жилых помещений в таких домах, к заключению и исполнению </w:t>
      </w:r>
      <w:proofErr w:type="gramStart"/>
      <w:r w:rsidR="006A3159">
        <w:rPr>
          <w:rFonts w:ascii="Times New Roman" w:hAnsi="Times New Roman"/>
          <w:sz w:val="28"/>
          <w:szCs w:val="28"/>
          <w:lang w:eastAsia="ru-RU"/>
        </w:rPr>
        <w:t xml:space="preserve">договоров найма жилых </w:t>
      </w:r>
      <w:r w:rsidR="00EA6381">
        <w:rPr>
          <w:rFonts w:ascii="Times New Roman" w:hAnsi="Times New Roman"/>
          <w:sz w:val="28"/>
          <w:szCs w:val="28"/>
          <w:lang w:eastAsia="ru-RU"/>
        </w:rPr>
        <w:t>помещений жилищного фонда социального использования</w:t>
      </w:r>
      <w:proofErr w:type="gramEnd"/>
      <w:r w:rsidR="00EA6381">
        <w:rPr>
          <w:rFonts w:ascii="Times New Roman" w:hAnsi="Times New Roman"/>
          <w:sz w:val="28"/>
          <w:szCs w:val="28"/>
          <w:lang w:eastAsia="ru-RU"/>
        </w:rPr>
        <w:t xml:space="preserve"> и договоров найма жилых помещений.</w:t>
      </w:r>
    </w:p>
    <w:p w:rsidR="00EA6381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54</w:t>
      </w:r>
      <w:r w:rsidR="00EA6381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EA6381">
        <w:rPr>
          <w:rFonts w:ascii="Times New Roman" w:hAnsi="Times New Roman"/>
          <w:sz w:val="28"/>
          <w:szCs w:val="28"/>
          <w:lang w:eastAsia="ru-RU"/>
        </w:rPr>
        <w:t>Внеплановые проверки по основаниям, указанным в по</w:t>
      </w:r>
      <w:r>
        <w:rPr>
          <w:rFonts w:ascii="Times New Roman" w:hAnsi="Times New Roman"/>
          <w:sz w:val="28"/>
          <w:szCs w:val="28"/>
          <w:lang w:eastAsia="ru-RU"/>
        </w:rPr>
        <w:t>дпункте 4 пункта 53</w:t>
      </w:r>
      <w:r w:rsidR="00EF09BE">
        <w:rPr>
          <w:rFonts w:ascii="Times New Roman" w:hAnsi="Times New Roman"/>
          <w:sz w:val="28"/>
          <w:szCs w:val="28"/>
          <w:lang w:eastAsia="ru-RU"/>
        </w:rPr>
        <w:t xml:space="preserve"> настоящего А</w:t>
      </w:r>
      <w:r w:rsidR="00EA6381">
        <w:rPr>
          <w:rFonts w:ascii="Times New Roman" w:hAnsi="Times New Roman"/>
          <w:sz w:val="28"/>
          <w:szCs w:val="28"/>
          <w:lang w:eastAsia="ru-RU"/>
        </w:rPr>
        <w:t xml:space="preserve">дминистративного регламента, проводятся без согласования с органами прокуратуры и </w:t>
      </w:r>
      <w:proofErr w:type="gramStart"/>
      <w:r w:rsidR="00EA6381">
        <w:rPr>
          <w:rFonts w:ascii="Times New Roman" w:hAnsi="Times New Roman"/>
          <w:sz w:val="28"/>
          <w:szCs w:val="28"/>
          <w:lang w:eastAsia="ru-RU"/>
        </w:rPr>
        <w:t>без</w:t>
      </w:r>
      <w:proofErr w:type="gramEnd"/>
      <w:r w:rsidR="00EA6381">
        <w:rPr>
          <w:rFonts w:ascii="Times New Roman" w:hAnsi="Times New Roman"/>
          <w:sz w:val="28"/>
          <w:szCs w:val="28"/>
          <w:lang w:eastAsia="ru-RU"/>
        </w:rPr>
        <w:t xml:space="preserve"> предварительного уведомления проверяемой организации о проведении внеплановой проверки.</w:t>
      </w:r>
    </w:p>
    <w:p w:rsidR="00A62768" w:rsidRPr="00D8030F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55</w:t>
      </w:r>
      <w:r w:rsidR="00A62768" w:rsidRPr="002A09DD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A62768" w:rsidRPr="003F30AD">
        <w:rPr>
          <w:rFonts w:ascii="Times New Roman" w:hAnsi="Times New Roman"/>
          <w:sz w:val="28"/>
          <w:szCs w:val="28"/>
          <w:lang w:eastAsia="ru-RU"/>
        </w:rPr>
        <w:t>Внеплановые проверки по основаниям, предусмотренными подпунк</w:t>
      </w:r>
      <w:r>
        <w:rPr>
          <w:rFonts w:ascii="Times New Roman" w:hAnsi="Times New Roman"/>
          <w:sz w:val="28"/>
          <w:szCs w:val="28"/>
          <w:lang w:eastAsia="ru-RU"/>
        </w:rPr>
        <w:t>тами 1, 3 пункта 53</w:t>
      </w:r>
      <w:r w:rsidR="00EF09BE">
        <w:rPr>
          <w:rFonts w:ascii="Times New Roman" w:hAnsi="Times New Roman"/>
          <w:sz w:val="28"/>
          <w:szCs w:val="28"/>
          <w:lang w:eastAsia="ru-RU"/>
        </w:rPr>
        <w:t xml:space="preserve"> настоящего А</w:t>
      </w:r>
      <w:r w:rsidR="00A62768" w:rsidRPr="003F30AD">
        <w:rPr>
          <w:rFonts w:ascii="Times New Roman" w:hAnsi="Times New Roman"/>
          <w:sz w:val="28"/>
          <w:szCs w:val="28"/>
          <w:lang w:eastAsia="ru-RU"/>
        </w:rPr>
        <w:t>дминистративного регламента</w:t>
      </w:r>
      <w:r w:rsidR="00FB4BC1" w:rsidRPr="00FB4BC1">
        <w:rPr>
          <w:rFonts w:ascii="Times New Roman" w:hAnsi="Times New Roman"/>
          <w:sz w:val="28"/>
          <w:szCs w:val="28"/>
          <w:highlight w:val="yellow"/>
          <w:lang w:eastAsia="ru-RU"/>
        </w:rPr>
        <w:t>,</w:t>
      </w:r>
      <w:r w:rsidR="00A62768" w:rsidRPr="003F30AD">
        <w:rPr>
          <w:rFonts w:ascii="Times New Roman" w:hAnsi="Times New Roman"/>
          <w:sz w:val="28"/>
          <w:szCs w:val="28"/>
          <w:lang w:eastAsia="ru-RU"/>
        </w:rPr>
        <w:t xml:space="preserve"> проводятся </w:t>
      </w:r>
      <w:r w:rsidR="001C2A25">
        <w:rPr>
          <w:rFonts w:ascii="Times New Roman" w:hAnsi="Times New Roman"/>
          <w:sz w:val="28"/>
          <w:szCs w:val="28"/>
          <w:lang w:eastAsia="ru-RU"/>
        </w:rPr>
        <w:t xml:space="preserve">с уведомлением субъекта проверки </w:t>
      </w:r>
      <w:r w:rsidR="00A62768" w:rsidRPr="003F30AD">
        <w:rPr>
          <w:rFonts w:ascii="Times New Roman" w:hAnsi="Times New Roman"/>
          <w:sz w:val="28"/>
          <w:szCs w:val="28"/>
          <w:lang w:eastAsia="ru-RU"/>
        </w:rPr>
        <w:t>не менее чем за 24 часа до начала её проведения любым доступным способом</w:t>
      </w:r>
      <w:r w:rsidR="00A62768" w:rsidRPr="002A09DD">
        <w:rPr>
          <w:rFonts w:ascii="Times New Roman" w:hAnsi="Times New Roman"/>
          <w:sz w:val="28"/>
          <w:szCs w:val="28"/>
          <w:lang w:eastAsia="ru-RU"/>
        </w:rPr>
        <w:t>.</w:t>
      </w:r>
    </w:p>
    <w:p w:rsidR="00A62768" w:rsidRDefault="00A62768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FB2E71">
        <w:rPr>
          <w:rFonts w:ascii="Times New Roman" w:hAnsi="Times New Roman"/>
          <w:sz w:val="28"/>
          <w:szCs w:val="28"/>
          <w:lang w:eastAsia="ru-RU"/>
        </w:rPr>
        <w:t>Уведомление о</w:t>
      </w:r>
      <w:r>
        <w:rPr>
          <w:rFonts w:ascii="Times New Roman" w:hAnsi="Times New Roman"/>
          <w:sz w:val="28"/>
          <w:szCs w:val="28"/>
          <w:lang w:eastAsia="ru-RU"/>
        </w:rPr>
        <w:t xml:space="preserve"> проведении внеплановой выездной проверки направляется субъекту проверки должностным лицом, уполномоченным на проведение внеплановой выездной проверки, заказным письмом с уведомлением о вручении или иным доступным способом, обеспечивающим подтверждение факта надлежащег</w:t>
      </w:r>
      <w:r w:rsidR="006A76E7">
        <w:rPr>
          <w:rFonts w:ascii="Times New Roman" w:hAnsi="Times New Roman"/>
          <w:sz w:val="28"/>
          <w:szCs w:val="28"/>
          <w:lang w:eastAsia="ru-RU"/>
        </w:rPr>
        <w:t>о уведомления субъекта проверки.</w:t>
      </w:r>
    </w:p>
    <w:p w:rsidR="00902E42" w:rsidRPr="00D8030F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56</w:t>
      </w:r>
      <w:r w:rsidR="00902E42" w:rsidRPr="001136D0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7C7041" w:rsidRPr="001136D0">
        <w:rPr>
          <w:rFonts w:ascii="Times New Roman" w:hAnsi="Times New Roman"/>
          <w:sz w:val="28"/>
          <w:szCs w:val="28"/>
          <w:lang w:eastAsia="ru-RU"/>
        </w:rPr>
        <w:t xml:space="preserve">Организация документарной </w:t>
      </w:r>
      <w:r w:rsidR="00902E42" w:rsidRPr="001136D0">
        <w:rPr>
          <w:rFonts w:ascii="Times New Roman" w:hAnsi="Times New Roman"/>
          <w:sz w:val="28"/>
          <w:szCs w:val="28"/>
          <w:lang w:eastAsia="ru-RU"/>
        </w:rPr>
        <w:t>внепланов</w:t>
      </w:r>
      <w:r w:rsidR="007C7041" w:rsidRPr="001136D0">
        <w:rPr>
          <w:rFonts w:ascii="Times New Roman" w:hAnsi="Times New Roman"/>
          <w:sz w:val="28"/>
          <w:szCs w:val="28"/>
          <w:lang w:eastAsia="ru-RU"/>
        </w:rPr>
        <w:t>ой</w:t>
      </w:r>
      <w:r w:rsidR="00902E42" w:rsidRPr="001136D0">
        <w:rPr>
          <w:rFonts w:ascii="Times New Roman" w:hAnsi="Times New Roman"/>
          <w:sz w:val="28"/>
          <w:szCs w:val="28"/>
          <w:lang w:eastAsia="ru-RU"/>
        </w:rPr>
        <w:t xml:space="preserve"> проверк</w:t>
      </w:r>
      <w:r w:rsidR="007C7041" w:rsidRPr="001136D0">
        <w:rPr>
          <w:rFonts w:ascii="Times New Roman" w:hAnsi="Times New Roman"/>
          <w:sz w:val="28"/>
          <w:szCs w:val="28"/>
          <w:lang w:eastAsia="ru-RU"/>
        </w:rPr>
        <w:t>и</w:t>
      </w:r>
      <w:r w:rsidR="00902E42" w:rsidRPr="001136D0">
        <w:rPr>
          <w:rFonts w:ascii="Times New Roman" w:hAnsi="Times New Roman"/>
          <w:sz w:val="28"/>
          <w:szCs w:val="28"/>
          <w:lang w:eastAsia="ru-RU"/>
        </w:rPr>
        <w:t xml:space="preserve"> осуществляется в порядке, установленном </w:t>
      </w:r>
      <w:r w:rsidR="00EC3372" w:rsidRPr="001136D0">
        <w:rPr>
          <w:rFonts w:ascii="Times New Roman" w:hAnsi="Times New Roman"/>
          <w:sz w:val="28"/>
          <w:szCs w:val="28"/>
          <w:lang w:eastAsia="ru-RU"/>
        </w:rPr>
        <w:t xml:space="preserve">подразделом «Организация проведения плановой проверки» </w:t>
      </w:r>
      <w:r w:rsidR="00902E42" w:rsidRPr="001136D0">
        <w:rPr>
          <w:rFonts w:ascii="Times New Roman" w:hAnsi="Times New Roman"/>
          <w:sz w:val="28"/>
          <w:szCs w:val="28"/>
          <w:lang w:eastAsia="ru-RU"/>
        </w:rPr>
        <w:t>настоящего Административного регламента, и проводится по месту нахождения Жилстройнадзора Югры</w:t>
      </w:r>
      <w:r w:rsidR="001136D0">
        <w:rPr>
          <w:rFonts w:ascii="Times New Roman" w:hAnsi="Times New Roman"/>
          <w:sz w:val="28"/>
          <w:szCs w:val="28"/>
          <w:lang w:eastAsia="ru-RU"/>
        </w:rPr>
        <w:t>.</w:t>
      </w:r>
    </w:p>
    <w:p w:rsidR="00397BFE" w:rsidRPr="00907547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57</w:t>
      </w:r>
      <w:r w:rsidR="001136D0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color w:val="000000"/>
          <w:sz w:val="28"/>
          <w:szCs w:val="28"/>
          <w:lang w:eastAsia="ru-RU"/>
        </w:rPr>
        <w:t> </w:t>
      </w:r>
      <w:r w:rsidR="001136D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Внеплановая выездная проверка </w:t>
      </w:r>
      <w:r w:rsidR="00EA6381" w:rsidRPr="00907547">
        <w:rPr>
          <w:rFonts w:ascii="Times New Roman" w:hAnsi="Times New Roman"/>
          <w:color w:val="000000"/>
          <w:sz w:val="28"/>
          <w:szCs w:val="28"/>
          <w:lang w:eastAsia="ru-RU"/>
        </w:rPr>
        <w:t>проводится по основаниям, указанным в</w:t>
      </w:r>
      <w:r w:rsidR="001136D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абзацах втором, третьем подпункта 2 пункта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53</w:t>
      </w:r>
      <w:r w:rsidR="00EA6381" w:rsidRPr="009075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настоящего </w:t>
      </w:r>
      <w:r w:rsidR="00AF599B">
        <w:rPr>
          <w:rFonts w:ascii="Times New Roman" w:hAnsi="Times New Roman"/>
          <w:color w:val="000000"/>
          <w:sz w:val="28"/>
          <w:szCs w:val="28"/>
          <w:lang w:eastAsia="ru-RU"/>
        </w:rPr>
        <w:t>А</w:t>
      </w:r>
      <w:r w:rsidR="00EA6381" w:rsidRPr="00907547">
        <w:rPr>
          <w:rFonts w:ascii="Times New Roman" w:hAnsi="Times New Roman"/>
          <w:color w:val="000000"/>
          <w:sz w:val="28"/>
          <w:szCs w:val="28"/>
          <w:lang w:eastAsia="ru-RU"/>
        </w:rPr>
        <w:t>дминистративного регламента, после согласования с органами прокуратуры по месту осуществления деятельности</w:t>
      </w:r>
      <w:r w:rsidR="0008159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081590" w:rsidRPr="00602A65">
        <w:rPr>
          <w:rFonts w:ascii="Times New Roman" w:hAnsi="Times New Roman"/>
          <w:color w:val="000000"/>
          <w:sz w:val="28"/>
          <w:szCs w:val="28"/>
          <w:lang w:eastAsia="ru-RU"/>
        </w:rPr>
        <w:t>субъекта проверки</w:t>
      </w:r>
      <w:r w:rsidR="00EA6381" w:rsidRPr="00602A65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081590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58</w:t>
      </w:r>
      <w:r w:rsidR="002C26BB">
        <w:rPr>
          <w:rFonts w:ascii="Times New Roman" w:hAnsi="Times New Roman"/>
          <w:sz w:val="28"/>
          <w:szCs w:val="28"/>
          <w:lang w:eastAsia="ru-RU"/>
        </w:rPr>
        <w:t>. </w:t>
      </w:r>
      <w:r w:rsidR="00C35B44">
        <w:rPr>
          <w:rFonts w:ascii="Times New Roman" w:hAnsi="Times New Roman"/>
          <w:sz w:val="28"/>
          <w:szCs w:val="28"/>
          <w:lang w:eastAsia="ru-RU"/>
        </w:rPr>
        <w:t>Государственный ж</w:t>
      </w:r>
      <w:r w:rsidR="0093707F">
        <w:rPr>
          <w:rFonts w:ascii="Times New Roman" w:hAnsi="Times New Roman"/>
          <w:sz w:val="28"/>
          <w:szCs w:val="28"/>
          <w:lang w:eastAsia="ru-RU"/>
        </w:rPr>
        <w:t>илищный инспектор,</w:t>
      </w:r>
      <w:r w:rsidR="00081590" w:rsidRPr="00602A65">
        <w:rPr>
          <w:rFonts w:ascii="Times New Roman" w:hAnsi="Times New Roman"/>
          <w:sz w:val="28"/>
          <w:szCs w:val="28"/>
          <w:lang w:eastAsia="ru-RU"/>
        </w:rPr>
        <w:t xml:space="preserve"> уполномоченный на проведение внеплановой выездной проверки,</w:t>
      </w:r>
      <w:r w:rsidR="00602A65" w:rsidRPr="00602A6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707F" w:rsidRPr="00602A65">
        <w:rPr>
          <w:rFonts w:ascii="Times New Roman" w:hAnsi="Times New Roman"/>
          <w:sz w:val="28"/>
          <w:szCs w:val="28"/>
          <w:lang w:eastAsia="ru-RU"/>
        </w:rPr>
        <w:t>является</w:t>
      </w:r>
      <w:r w:rsidR="0093707F">
        <w:rPr>
          <w:rFonts w:ascii="Times New Roman" w:hAnsi="Times New Roman"/>
          <w:sz w:val="28"/>
          <w:szCs w:val="28"/>
          <w:lang w:eastAsia="ru-RU"/>
        </w:rPr>
        <w:t xml:space="preserve"> отве</w:t>
      </w:r>
      <w:r w:rsidR="00296A66">
        <w:rPr>
          <w:rFonts w:ascii="Times New Roman" w:hAnsi="Times New Roman"/>
          <w:sz w:val="28"/>
          <w:szCs w:val="28"/>
          <w:lang w:eastAsia="ru-RU"/>
        </w:rPr>
        <w:t>тственным за подготовку приказа о проведении внеплановой проверки</w:t>
      </w:r>
      <w:r w:rsidR="00081590">
        <w:rPr>
          <w:rFonts w:ascii="Times New Roman" w:hAnsi="Times New Roman"/>
          <w:sz w:val="28"/>
          <w:szCs w:val="28"/>
          <w:lang w:eastAsia="ru-RU"/>
        </w:rPr>
        <w:t>.</w:t>
      </w:r>
    </w:p>
    <w:p w:rsidR="00CB51E6" w:rsidRDefault="00081590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93707F">
        <w:rPr>
          <w:rFonts w:ascii="Times New Roman" w:hAnsi="Times New Roman"/>
          <w:sz w:val="28"/>
          <w:szCs w:val="28"/>
          <w:lang w:eastAsia="ru-RU"/>
        </w:rPr>
        <w:t xml:space="preserve">день подписания приказа Жилстройнадзора Югры о проведении внеплановой выездной проверки по основаниям, указанным </w:t>
      </w:r>
      <w:r w:rsidR="0093707F" w:rsidRPr="00602A65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602A65" w:rsidRPr="00602A65">
        <w:rPr>
          <w:rFonts w:ascii="Times New Roman" w:hAnsi="Times New Roman"/>
          <w:sz w:val="28"/>
          <w:szCs w:val="28"/>
        </w:rPr>
        <w:t xml:space="preserve">абзацах втором, третьем подпункта 2 пункта </w:t>
      </w:r>
      <w:r w:rsidR="00D63C14">
        <w:rPr>
          <w:rFonts w:ascii="Times New Roman" w:hAnsi="Times New Roman"/>
          <w:sz w:val="28"/>
          <w:szCs w:val="28"/>
          <w:lang w:eastAsia="ru-RU"/>
        </w:rPr>
        <w:t>53</w:t>
      </w:r>
      <w:r w:rsidR="0093707F" w:rsidRPr="00602A65">
        <w:rPr>
          <w:rFonts w:ascii="Times New Roman" w:hAnsi="Times New Roman"/>
          <w:sz w:val="28"/>
          <w:szCs w:val="28"/>
          <w:lang w:eastAsia="ru-RU"/>
        </w:rPr>
        <w:t xml:space="preserve"> настоящего Административного регламента</w:t>
      </w:r>
      <w:r w:rsidR="0093707F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02A65">
        <w:rPr>
          <w:rFonts w:ascii="Times New Roman" w:hAnsi="Times New Roman"/>
          <w:sz w:val="28"/>
          <w:szCs w:val="28"/>
          <w:lang w:eastAsia="ru-RU"/>
        </w:rPr>
        <w:t>государственный жилищный инспектор, уполномоченный на проведение внеплановой выездной проверки,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707F">
        <w:rPr>
          <w:rFonts w:ascii="Times New Roman" w:hAnsi="Times New Roman"/>
          <w:sz w:val="28"/>
          <w:szCs w:val="28"/>
          <w:lang w:eastAsia="ru-RU"/>
        </w:rPr>
        <w:t xml:space="preserve">готовит заявление о согласовании проведения внеплановой выездной проверки (далее </w:t>
      </w:r>
      <w:r w:rsidR="002C26BB">
        <w:rPr>
          <w:rFonts w:ascii="Times New Roman" w:hAnsi="Times New Roman"/>
          <w:sz w:val="28"/>
          <w:szCs w:val="28"/>
          <w:lang w:eastAsia="ru-RU"/>
        </w:rPr>
        <w:t>–</w:t>
      </w:r>
      <w:r w:rsidR="0093707F">
        <w:rPr>
          <w:rFonts w:ascii="Times New Roman" w:hAnsi="Times New Roman"/>
          <w:sz w:val="28"/>
          <w:szCs w:val="28"/>
          <w:lang w:eastAsia="ru-RU"/>
        </w:rPr>
        <w:t xml:space="preserve"> заявление), обеспечивает его подписание и направление в органы прокуратуры </w:t>
      </w:r>
      <w:r w:rsidR="0078417F">
        <w:rPr>
          <w:rFonts w:ascii="Times New Roman" w:hAnsi="Times New Roman"/>
          <w:sz w:val="28"/>
          <w:szCs w:val="28"/>
          <w:lang w:eastAsia="ru-RU"/>
        </w:rPr>
        <w:t xml:space="preserve">по месту осуществления деятельности субъекта проверки </w:t>
      </w:r>
      <w:r w:rsidR="0093707F">
        <w:rPr>
          <w:rFonts w:ascii="Times New Roman" w:hAnsi="Times New Roman"/>
          <w:sz w:val="28"/>
          <w:szCs w:val="28"/>
          <w:lang w:eastAsia="ru-RU"/>
        </w:rPr>
        <w:t>заказным почтовым</w:t>
      </w:r>
      <w:proofErr w:type="gramEnd"/>
      <w:r w:rsidR="0093707F">
        <w:rPr>
          <w:rFonts w:ascii="Times New Roman" w:hAnsi="Times New Roman"/>
          <w:sz w:val="28"/>
          <w:szCs w:val="28"/>
          <w:lang w:eastAsia="ru-RU"/>
        </w:rPr>
        <w:t xml:space="preserve"> отправлением с уведомлением о вручении либо в форме электронного документа, подписанного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5484D">
        <w:rPr>
          <w:rFonts w:ascii="Times New Roman" w:hAnsi="Times New Roman"/>
          <w:sz w:val="28"/>
          <w:szCs w:val="28"/>
          <w:lang w:eastAsia="ru-RU"/>
        </w:rPr>
        <w:t xml:space="preserve">усиленной </w:t>
      </w:r>
      <w:r>
        <w:rPr>
          <w:rFonts w:ascii="Times New Roman" w:hAnsi="Times New Roman"/>
          <w:sz w:val="28"/>
          <w:szCs w:val="28"/>
          <w:lang w:eastAsia="ru-RU"/>
        </w:rPr>
        <w:t>к</w:t>
      </w:r>
      <w:r w:rsidR="00E5484D">
        <w:rPr>
          <w:rFonts w:ascii="Times New Roman" w:hAnsi="Times New Roman"/>
          <w:sz w:val="28"/>
          <w:szCs w:val="28"/>
          <w:lang w:eastAsia="ru-RU"/>
        </w:rPr>
        <w:t xml:space="preserve">валифицированной </w:t>
      </w:r>
      <w:r w:rsidR="00E5484D" w:rsidRPr="00572ACC">
        <w:rPr>
          <w:rFonts w:ascii="Times New Roman" w:hAnsi="Times New Roman"/>
          <w:sz w:val="28"/>
          <w:szCs w:val="28"/>
          <w:lang w:eastAsia="ru-RU"/>
        </w:rPr>
        <w:t>электронной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B51E6">
        <w:rPr>
          <w:rFonts w:ascii="Times New Roman" w:hAnsi="Times New Roman"/>
          <w:sz w:val="28"/>
          <w:szCs w:val="28"/>
          <w:lang w:eastAsia="ru-RU"/>
        </w:rPr>
        <w:t>подписью.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85A97">
        <w:rPr>
          <w:rFonts w:ascii="Times New Roman" w:hAnsi="Times New Roman"/>
          <w:sz w:val="28"/>
          <w:szCs w:val="28"/>
          <w:lang w:eastAsia="ru-RU"/>
        </w:rPr>
        <w:t>К заявлению прилагаются копия приказа</w:t>
      </w:r>
      <w:r w:rsidR="0030170A">
        <w:rPr>
          <w:rFonts w:ascii="Times New Roman" w:hAnsi="Times New Roman"/>
          <w:sz w:val="28"/>
          <w:szCs w:val="28"/>
          <w:lang w:eastAsia="ru-RU"/>
        </w:rPr>
        <w:t xml:space="preserve"> Жилстройнадзора Югры о проведении внеплановой выездной проверки и документы, которые содержат сведения, послужившие основанием её проведения.</w:t>
      </w:r>
    </w:p>
    <w:p w:rsidR="006627C5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59</w:t>
      </w:r>
      <w:r w:rsidR="00C35B44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372D01">
        <w:rPr>
          <w:rFonts w:ascii="Times New Roman" w:hAnsi="Times New Roman"/>
          <w:sz w:val="28"/>
          <w:szCs w:val="28"/>
          <w:lang w:eastAsia="ru-RU"/>
        </w:rPr>
        <w:t xml:space="preserve">Заявление </w:t>
      </w:r>
      <w:r w:rsidR="0093707F">
        <w:rPr>
          <w:rFonts w:ascii="Times New Roman" w:hAnsi="Times New Roman"/>
          <w:sz w:val="28"/>
          <w:szCs w:val="28"/>
          <w:lang w:eastAsia="ru-RU"/>
        </w:rPr>
        <w:t>оформляется по типовой форме, утвержденной</w:t>
      </w:r>
      <w:r w:rsidR="00081590">
        <w:rPr>
          <w:rFonts w:ascii="Times New Roman" w:hAnsi="Times New Roman"/>
          <w:sz w:val="28"/>
          <w:szCs w:val="28"/>
          <w:lang w:eastAsia="ru-RU"/>
        </w:rPr>
        <w:t xml:space="preserve"> </w:t>
      </w:r>
      <w:hyperlink r:id="rId43" w:history="1">
        <w:r w:rsidR="00081590" w:rsidRPr="004D4D91">
          <w:rPr>
            <w:rFonts w:ascii="Times New Roman" w:hAnsi="Times New Roman"/>
            <w:color w:val="000000"/>
            <w:sz w:val="28"/>
            <w:szCs w:val="28"/>
            <w:lang w:eastAsia="ru-RU"/>
          </w:rPr>
          <w:t>приказом</w:t>
        </w:r>
      </w:hyperlink>
      <w:r w:rsidR="00081590" w:rsidRPr="004D4D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F87150" w:rsidRPr="00602A65">
        <w:rPr>
          <w:rFonts w:ascii="Times New Roman" w:hAnsi="Times New Roman"/>
          <w:color w:val="000000"/>
          <w:sz w:val="28"/>
          <w:szCs w:val="28"/>
          <w:lang w:eastAsia="ru-RU"/>
        </w:rPr>
        <w:t>Минэкономразвития России</w:t>
      </w:r>
      <w:r w:rsidR="00F8715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 w:rsidR="00EF4E9C" w:rsidRPr="004D4D91">
        <w:rPr>
          <w:rFonts w:ascii="Times New Roman" w:hAnsi="Times New Roman"/>
          <w:color w:val="000000"/>
          <w:sz w:val="28"/>
          <w:szCs w:val="28"/>
          <w:lang w:eastAsia="ru-RU"/>
        </w:rPr>
        <w:t>№ 141</w:t>
      </w:r>
      <w:r w:rsidR="00EF4E9C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:rsidR="006627C5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60</w:t>
      </w:r>
      <w:r w:rsidR="002C26BB">
        <w:rPr>
          <w:rFonts w:ascii="Times New Roman" w:hAnsi="Times New Roman"/>
          <w:sz w:val="28"/>
          <w:szCs w:val="28"/>
          <w:lang w:eastAsia="ru-RU"/>
        </w:rPr>
        <w:t>. </w:t>
      </w:r>
      <w:r w:rsidR="0093707F" w:rsidRPr="00EF4E9C">
        <w:rPr>
          <w:rFonts w:ascii="Times New Roman" w:hAnsi="Times New Roman"/>
          <w:sz w:val="28"/>
          <w:szCs w:val="28"/>
          <w:lang w:eastAsia="ru-RU"/>
        </w:rPr>
        <w:t>В случае</w:t>
      </w:r>
      <w:r w:rsidR="0093707F">
        <w:rPr>
          <w:rFonts w:ascii="Times New Roman" w:hAnsi="Times New Roman"/>
          <w:sz w:val="28"/>
          <w:szCs w:val="28"/>
          <w:lang w:eastAsia="ru-RU"/>
        </w:rPr>
        <w:t xml:space="preserve"> получения Жилстройнадзором Югры согласования органа прокуратуры на проведение внеплановой выездной проверки, </w:t>
      </w:r>
      <w:r w:rsidR="002A09DD" w:rsidRPr="005A47AF">
        <w:rPr>
          <w:rFonts w:ascii="Times New Roman" w:hAnsi="Times New Roman"/>
          <w:sz w:val="28"/>
          <w:szCs w:val="28"/>
          <w:lang w:eastAsia="ru-RU"/>
        </w:rPr>
        <w:t xml:space="preserve">государственный </w:t>
      </w:r>
      <w:r w:rsidR="0093707F">
        <w:rPr>
          <w:rFonts w:ascii="Times New Roman" w:hAnsi="Times New Roman"/>
          <w:sz w:val="28"/>
          <w:szCs w:val="28"/>
          <w:lang w:eastAsia="ru-RU"/>
        </w:rPr>
        <w:t xml:space="preserve">жилищный инспектор, уполномоченный на проведение внеплановой выездной проверки, уведомляет субъект проверки о предстоящей проверке и проводит проверку в </w:t>
      </w:r>
      <w:r w:rsidR="006C1B97">
        <w:rPr>
          <w:rFonts w:ascii="Times New Roman" w:hAnsi="Times New Roman"/>
          <w:sz w:val="28"/>
          <w:szCs w:val="28"/>
          <w:lang w:eastAsia="ru-RU"/>
        </w:rPr>
        <w:t xml:space="preserve">сроки, установленные </w:t>
      </w:r>
      <w:r w:rsidR="006C1B97" w:rsidRPr="00602A65">
        <w:rPr>
          <w:rFonts w:ascii="Times New Roman" w:hAnsi="Times New Roman"/>
          <w:sz w:val="28"/>
          <w:szCs w:val="28"/>
          <w:lang w:eastAsia="ru-RU"/>
        </w:rPr>
        <w:t>приказом</w:t>
      </w:r>
      <w:r w:rsidR="00F87150" w:rsidRPr="00602A65">
        <w:rPr>
          <w:rFonts w:ascii="Times New Roman" w:hAnsi="Times New Roman"/>
          <w:sz w:val="28"/>
          <w:szCs w:val="28"/>
          <w:lang w:eastAsia="ru-RU"/>
        </w:rPr>
        <w:t xml:space="preserve"> Жилстройнадзора Югры</w:t>
      </w:r>
      <w:r w:rsidR="006C1B9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707F">
        <w:rPr>
          <w:rFonts w:ascii="Times New Roman" w:hAnsi="Times New Roman"/>
          <w:sz w:val="28"/>
          <w:szCs w:val="28"/>
          <w:lang w:eastAsia="ru-RU"/>
        </w:rPr>
        <w:t>о проведении</w:t>
      </w:r>
      <w:r w:rsidR="006627C5">
        <w:rPr>
          <w:rFonts w:ascii="Times New Roman" w:hAnsi="Times New Roman"/>
          <w:sz w:val="28"/>
          <w:szCs w:val="28"/>
          <w:lang w:eastAsia="ru-RU"/>
        </w:rPr>
        <w:t xml:space="preserve"> внеплановой выездной проверки.</w:t>
      </w:r>
    </w:p>
    <w:p w:rsidR="00182D83" w:rsidRPr="00D00869" w:rsidRDefault="009C1E7D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6</w:t>
      </w:r>
      <w:r w:rsidR="00D63C14">
        <w:rPr>
          <w:rFonts w:ascii="Times New Roman" w:hAnsi="Times New Roman"/>
          <w:sz w:val="28"/>
          <w:szCs w:val="28"/>
          <w:lang w:eastAsia="ru-RU"/>
        </w:rPr>
        <w:t>1</w:t>
      </w:r>
      <w:r w:rsidR="002C26BB">
        <w:rPr>
          <w:rFonts w:ascii="Times New Roman" w:hAnsi="Times New Roman"/>
          <w:sz w:val="28"/>
          <w:szCs w:val="28"/>
          <w:lang w:eastAsia="ru-RU"/>
        </w:rPr>
        <w:t>. </w:t>
      </w:r>
      <w:proofErr w:type="gramStart"/>
      <w:r w:rsidR="0093707F">
        <w:rPr>
          <w:rFonts w:ascii="Times New Roman" w:hAnsi="Times New Roman"/>
          <w:sz w:val="28"/>
          <w:szCs w:val="28"/>
          <w:lang w:eastAsia="ru-RU"/>
        </w:rPr>
        <w:t xml:space="preserve">Если основанием для проведения внеплановой выездной проверки является причинение вреда жизни, здоровью граждан, обнаружение нарушений обязательных требований в момент совершения таких нарушений, в связи с необходимостью принятия </w:t>
      </w:r>
      <w:r w:rsidR="00EF4E9C">
        <w:rPr>
          <w:rFonts w:ascii="Times New Roman" w:hAnsi="Times New Roman"/>
          <w:sz w:val="28"/>
          <w:szCs w:val="28"/>
          <w:lang w:eastAsia="ru-RU"/>
        </w:rPr>
        <w:t>неотложных мер, государстве</w:t>
      </w:r>
      <w:r w:rsidR="00602A65">
        <w:rPr>
          <w:rFonts w:ascii="Times New Roman" w:hAnsi="Times New Roman"/>
          <w:sz w:val="28"/>
          <w:szCs w:val="28"/>
          <w:lang w:eastAsia="ru-RU"/>
        </w:rPr>
        <w:t>нный жилищный инспектор</w:t>
      </w:r>
      <w:r w:rsidR="00EF4E9C">
        <w:rPr>
          <w:rFonts w:ascii="Times New Roman" w:hAnsi="Times New Roman"/>
          <w:sz w:val="28"/>
          <w:szCs w:val="28"/>
          <w:lang w:eastAsia="ru-RU"/>
        </w:rPr>
        <w:t>, уполномоченный</w:t>
      </w:r>
      <w:r w:rsidR="0093707F">
        <w:rPr>
          <w:rFonts w:ascii="Times New Roman" w:hAnsi="Times New Roman"/>
          <w:sz w:val="28"/>
          <w:szCs w:val="28"/>
          <w:lang w:eastAsia="ru-RU"/>
        </w:rPr>
        <w:t xml:space="preserve"> на проведение внеплановой выездной проверки, вправе приступить к проведению внеплановой выездной проверки незамедлительно с извещением органов прокуратуры о проведении проверки пос</w:t>
      </w:r>
      <w:r w:rsidR="007B142D">
        <w:rPr>
          <w:rFonts w:ascii="Times New Roman" w:hAnsi="Times New Roman"/>
          <w:sz w:val="28"/>
          <w:szCs w:val="28"/>
          <w:lang w:eastAsia="ru-RU"/>
        </w:rPr>
        <w:t>редством направления  заявления</w:t>
      </w:r>
      <w:r w:rsidR="0093707F">
        <w:rPr>
          <w:rFonts w:ascii="Times New Roman" w:hAnsi="Times New Roman"/>
          <w:sz w:val="28"/>
          <w:szCs w:val="28"/>
          <w:lang w:eastAsia="ru-RU"/>
        </w:rPr>
        <w:t>, приказа о проведении проверки</w:t>
      </w:r>
      <w:proofErr w:type="gramEnd"/>
      <w:r w:rsidR="0093707F">
        <w:rPr>
          <w:rFonts w:ascii="Times New Roman" w:hAnsi="Times New Roman"/>
          <w:sz w:val="28"/>
          <w:szCs w:val="28"/>
          <w:lang w:eastAsia="ru-RU"/>
        </w:rPr>
        <w:t xml:space="preserve"> и документов, являющихся основанием для проведения проверки в течение </w:t>
      </w:r>
      <w:r w:rsidR="00D00869">
        <w:rPr>
          <w:rFonts w:ascii="Times New Roman" w:hAnsi="Times New Roman"/>
          <w:sz w:val="28"/>
          <w:szCs w:val="28"/>
          <w:lang w:eastAsia="ru-RU"/>
        </w:rPr>
        <w:t>24</w:t>
      </w:r>
      <w:r w:rsidR="0093707F">
        <w:rPr>
          <w:rFonts w:ascii="Times New Roman" w:hAnsi="Times New Roman"/>
          <w:sz w:val="28"/>
          <w:szCs w:val="28"/>
          <w:lang w:eastAsia="ru-RU"/>
        </w:rPr>
        <w:t xml:space="preserve"> часов.</w:t>
      </w:r>
      <w:r w:rsidR="00EF4E9C">
        <w:rPr>
          <w:rFonts w:ascii="Times New Roman" w:hAnsi="Times New Roman"/>
          <w:sz w:val="28"/>
          <w:szCs w:val="28"/>
          <w:lang w:eastAsia="ru-RU"/>
        </w:rPr>
        <w:t xml:space="preserve"> При указанных обстоятельствах, послуживших основаниями для организации внеплановой выездной проверки</w:t>
      </w:r>
      <w:r w:rsidR="00AF36EC">
        <w:rPr>
          <w:rFonts w:ascii="Times New Roman" w:hAnsi="Times New Roman"/>
          <w:sz w:val="28"/>
          <w:szCs w:val="28"/>
          <w:lang w:eastAsia="ru-RU"/>
        </w:rPr>
        <w:t>,</w:t>
      </w:r>
      <w:r w:rsidR="00F335F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3707F">
        <w:rPr>
          <w:rFonts w:ascii="Times New Roman" w:hAnsi="Times New Roman"/>
          <w:sz w:val="28"/>
          <w:szCs w:val="28"/>
          <w:lang w:eastAsia="ru-RU"/>
        </w:rPr>
        <w:t xml:space="preserve">предварительное уведомление субъекта проверки о начале </w:t>
      </w:r>
      <w:r w:rsidR="00EF4E9C">
        <w:rPr>
          <w:rFonts w:ascii="Times New Roman" w:hAnsi="Times New Roman"/>
          <w:sz w:val="28"/>
          <w:szCs w:val="28"/>
          <w:lang w:eastAsia="ru-RU"/>
        </w:rPr>
        <w:t xml:space="preserve">её проведения </w:t>
      </w:r>
      <w:r w:rsidR="0093707F">
        <w:rPr>
          <w:rFonts w:ascii="Times New Roman" w:hAnsi="Times New Roman"/>
          <w:sz w:val="28"/>
          <w:szCs w:val="28"/>
          <w:lang w:eastAsia="ru-RU"/>
        </w:rPr>
        <w:t>не треб</w:t>
      </w:r>
      <w:r w:rsidR="00182D83">
        <w:rPr>
          <w:rFonts w:ascii="Times New Roman" w:hAnsi="Times New Roman"/>
          <w:sz w:val="28"/>
          <w:szCs w:val="28"/>
          <w:lang w:eastAsia="ru-RU"/>
        </w:rPr>
        <w:t>уется.</w:t>
      </w:r>
    </w:p>
    <w:p w:rsidR="00BA66D5" w:rsidRPr="002918A1" w:rsidRDefault="0076709F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</w:t>
      </w:r>
      <w:r w:rsidR="00D63C14">
        <w:rPr>
          <w:rFonts w:ascii="Times New Roman" w:hAnsi="Times New Roman"/>
          <w:sz w:val="28"/>
          <w:szCs w:val="28"/>
          <w:lang w:eastAsia="ru-RU"/>
        </w:rPr>
        <w:t>2</w:t>
      </w:r>
      <w:r w:rsidR="00B02422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B02422">
        <w:rPr>
          <w:rFonts w:ascii="Times New Roman" w:hAnsi="Times New Roman"/>
          <w:sz w:val="28"/>
          <w:szCs w:val="28"/>
          <w:lang w:eastAsia="ru-RU"/>
        </w:rPr>
        <w:t>Внеплановые провер</w:t>
      </w:r>
      <w:r w:rsidR="004A5F3C">
        <w:rPr>
          <w:rFonts w:ascii="Times New Roman" w:hAnsi="Times New Roman"/>
          <w:sz w:val="28"/>
          <w:szCs w:val="28"/>
          <w:lang w:eastAsia="ru-RU"/>
        </w:rPr>
        <w:t>ки деятельности субъектов проверки</w:t>
      </w:r>
      <w:r w:rsidR="003B05B0">
        <w:rPr>
          <w:rFonts w:ascii="Times New Roman" w:hAnsi="Times New Roman"/>
          <w:sz w:val="28"/>
          <w:szCs w:val="28"/>
          <w:lang w:eastAsia="ru-RU"/>
        </w:rPr>
        <w:t>,</w:t>
      </w:r>
      <w:r w:rsidR="00B02422">
        <w:rPr>
          <w:rFonts w:ascii="Times New Roman" w:hAnsi="Times New Roman"/>
          <w:sz w:val="28"/>
          <w:szCs w:val="28"/>
          <w:lang w:eastAsia="ru-RU"/>
        </w:rPr>
        <w:t xml:space="preserve"> связанной с управлением и обслуживанием общего имущества многоквартирных домов и товариществ собственников жилья</w:t>
      </w:r>
      <w:r w:rsidR="00935895" w:rsidRPr="007B142D">
        <w:rPr>
          <w:rFonts w:ascii="Times New Roman" w:hAnsi="Times New Roman"/>
          <w:sz w:val="28"/>
          <w:szCs w:val="28"/>
          <w:lang w:eastAsia="ru-RU"/>
        </w:rPr>
        <w:t>,</w:t>
      </w:r>
      <w:r w:rsidR="00B02422">
        <w:rPr>
          <w:rFonts w:ascii="Times New Roman" w:hAnsi="Times New Roman"/>
          <w:sz w:val="28"/>
          <w:szCs w:val="28"/>
          <w:lang w:eastAsia="ru-RU"/>
        </w:rPr>
        <w:t xml:space="preserve"> проводятся на основании поступивших в Жилстройнадзор Югры обращений </w:t>
      </w:r>
      <w:r w:rsidR="00B02422" w:rsidRPr="00907547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собственников </w:t>
      </w:r>
      <w:r w:rsidR="00B02422">
        <w:rPr>
          <w:rFonts w:ascii="Times New Roman" w:hAnsi="Times New Roman"/>
          <w:sz w:val="28"/>
          <w:szCs w:val="28"/>
          <w:lang w:eastAsia="ru-RU"/>
        </w:rPr>
        <w:t xml:space="preserve">помещений в многоквартирном доме </w:t>
      </w:r>
      <w:r w:rsidR="00B02422" w:rsidRPr="00BB4320">
        <w:rPr>
          <w:rFonts w:ascii="Times New Roman" w:hAnsi="Times New Roman"/>
          <w:sz w:val="28"/>
          <w:szCs w:val="28"/>
          <w:lang w:eastAsia="ru-RU"/>
        </w:rPr>
        <w:t>с обязательны</w:t>
      </w:r>
      <w:r w:rsidR="00B02422">
        <w:rPr>
          <w:rFonts w:ascii="Times New Roman" w:hAnsi="Times New Roman"/>
          <w:sz w:val="28"/>
          <w:szCs w:val="28"/>
          <w:lang w:eastAsia="ru-RU"/>
        </w:rPr>
        <w:t>м приглашением госуд</w:t>
      </w:r>
      <w:r w:rsidR="00DB5718">
        <w:rPr>
          <w:rFonts w:ascii="Times New Roman" w:hAnsi="Times New Roman"/>
          <w:sz w:val="28"/>
          <w:szCs w:val="28"/>
          <w:lang w:eastAsia="ru-RU"/>
        </w:rPr>
        <w:t>арственным жилищным инспектором</w:t>
      </w:r>
      <w:r w:rsidR="00B02422" w:rsidRPr="00BB4320">
        <w:rPr>
          <w:rFonts w:ascii="Times New Roman" w:hAnsi="Times New Roman"/>
          <w:sz w:val="28"/>
          <w:szCs w:val="28"/>
          <w:lang w:eastAsia="ru-RU"/>
        </w:rPr>
        <w:t>,</w:t>
      </w:r>
      <w:r w:rsidR="00B02422">
        <w:rPr>
          <w:rFonts w:ascii="Times New Roman" w:hAnsi="Times New Roman"/>
          <w:sz w:val="28"/>
          <w:szCs w:val="28"/>
          <w:lang w:eastAsia="ru-RU"/>
        </w:rPr>
        <w:t xml:space="preserve"> уполномоченным на проведение </w:t>
      </w:r>
      <w:r w:rsidR="005E4131" w:rsidRPr="00DB5718">
        <w:rPr>
          <w:rFonts w:ascii="Times New Roman" w:hAnsi="Times New Roman"/>
          <w:sz w:val="28"/>
          <w:szCs w:val="28"/>
          <w:lang w:eastAsia="ru-RU"/>
        </w:rPr>
        <w:t>внеплановой</w:t>
      </w:r>
      <w:r w:rsidR="005E41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2422">
        <w:rPr>
          <w:rFonts w:ascii="Times New Roman" w:hAnsi="Times New Roman"/>
          <w:sz w:val="28"/>
          <w:szCs w:val="28"/>
          <w:lang w:eastAsia="ru-RU"/>
        </w:rPr>
        <w:t>проверки, к участию в проверке заявителя.</w:t>
      </w:r>
    </w:p>
    <w:p w:rsidR="00A54169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63</w:t>
      </w:r>
      <w:r w:rsidR="006E22D0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8D037A">
        <w:rPr>
          <w:rFonts w:ascii="Times New Roman" w:hAnsi="Times New Roman"/>
          <w:sz w:val="28"/>
          <w:szCs w:val="28"/>
          <w:lang w:eastAsia="ru-RU"/>
        </w:rPr>
        <w:t>Проверка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деятельности региональных операторов провод</w:t>
      </w:r>
      <w:r w:rsidR="005E4131">
        <w:rPr>
          <w:rFonts w:ascii="Times New Roman" w:hAnsi="Times New Roman"/>
          <w:sz w:val="28"/>
          <w:szCs w:val="28"/>
          <w:lang w:eastAsia="ru-RU"/>
        </w:rPr>
        <w:t>и</w:t>
      </w:r>
      <w:r w:rsidR="00180EB4">
        <w:rPr>
          <w:rFonts w:ascii="Times New Roman" w:hAnsi="Times New Roman"/>
          <w:sz w:val="28"/>
          <w:szCs w:val="28"/>
          <w:lang w:eastAsia="ru-RU"/>
        </w:rPr>
        <w:t>тся с любой периодичностью и без формирования ежегодного плана проведения</w:t>
      </w:r>
      <w:r w:rsidR="00C54A60">
        <w:rPr>
          <w:rFonts w:ascii="Times New Roman" w:hAnsi="Times New Roman"/>
          <w:sz w:val="28"/>
          <w:szCs w:val="28"/>
          <w:lang w:eastAsia="ru-RU"/>
        </w:rPr>
        <w:t xml:space="preserve"> плановых проверок.</w:t>
      </w:r>
    </w:p>
    <w:p w:rsidR="00410F2D" w:rsidRPr="00CD3C00" w:rsidRDefault="00180EB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Внеплановые проверки региональных операторов проводятся без согласования с органами прокуратуры и без предварительного уведомления региональных оператор</w:t>
      </w:r>
      <w:r w:rsidR="00182D83">
        <w:rPr>
          <w:rFonts w:ascii="Times New Roman" w:hAnsi="Times New Roman"/>
          <w:sz w:val="28"/>
          <w:szCs w:val="28"/>
          <w:lang w:eastAsia="ru-RU"/>
        </w:rPr>
        <w:t>ов о проведении таких проверок.</w:t>
      </w:r>
    </w:p>
    <w:p w:rsidR="004A5F3C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64</w:t>
      </w:r>
      <w:r w:rsidR="006E22D0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7467AA">
        <w:rPr>
          <w:rFonts w:ascii="Times New Roman" w:hAnsi="Times New Roman"/>
          <w:sz w:val="28"/>
          <w:szCs w:val="28"/>
          <w:lang w:eastAsia="ru-RU"/>
        </w:rPr>
        <w:t>Решение о прове</w:t>
      </w:r>
      <w:r w:rsidR="007B61E3">
        <w:rPr>
          <w:rFonts w:ascii="Times New Roman" w:hAnsi="Times New Roman"/>
          <w:sz w:val="28"/>
          <w:szCs w:val="28"/>
          <w:lang w:eastAsia="ru-RU"/>
        </w:rPr>
        <w:t xml:space="preserve">дении внеплановой проверки </w:t>
      </w:r>
      <w:r w:rsidR="007467AA">
        <w:rPr>
          <w:rFonts w:ascii="Times New Roman" w:hAnsi="Times New Roman"/>
          <w:sz w:val="28"/>
          <w:szCs w:val="28"/>
          <w:lang w:eastAsia="ru-RU"/>
        </w:rPr>
        <w:t>принимается в форме</w:t>
      </w:r>
      <w:r w:rsidR="009302EC">
        <w:rPr>
          <w:rFonts w:ascii="Times New Roman" w:hAnsi="Times New Roman"/>
          <w:sz w:val="28"/>
          <w:szCs w:val="28"/>
          <w:lang w:eastAsia="ru-RU"/>
        </w:rPr>
        <w:t xml:space="preserve"> приказа Жи</w:t>
      </w:r>
      <w:r w:rsidR="002955A5">
        <w:rPr>
          <w:rFonts w:ascii="Times New Roman" w:hAnsi="Times New Roman"/>
          <w:sz w:val="28"/>
          <w:szCs w:val="28"/>
          <w:lang w:eastAsia="ru-RU"/>
        </w:rPr>
        <w:t>лстройнадзора Югры.</w:t>
      </w:r>
    </w:p>
    <w:p w:rsidR="001745DC" w:rsidRDefault="008927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6E22D0">
        <w:rPr>
          <w:rFonts w:ascii="Times New Roman" w:hAnsi="Times New Roman"/>
          <w:sz w:val="28"/>
          <w:szCs w:val="28"/>
          <w:lang w:eastAsia="ru-RU"/>
        </w:rPr>
        <w:t>Приказ</w:t>
      </w:r>
      <w:r>
        <w:rPr>
          <w:rFonts w:ascii="Times New Roman" w:hAnsi="Times New Roman"/>
          <w:sz w:val="28"/>
          <w:szCs w:val="28"/>
          <w:lang w:eastAsia="ru-RU"/>
        </w:rPr>
        <w:t xml:space="preserve"> о проведении внепла</w:t>
      </w:r>
      <w:r w:rsidR="00FA27C7">
        <w:rPr>
          <w:rFonts w:ascii="Times New Roman" w:hAnsi="Times New Roman"/>
          <w:sz w:val="28"/>
          <w:szCs w:val="28"/>
          <w:lang w:eastAsia="ru-RU"/>
        </w:rPr>
        <w:t xml:space="preserve">новой проверки в отношении </w:t>
      </w:r>
      <w:r w:rsidR="001C2A25">
        <w:rPr>
          <w:rFonts w:ascii="Times New Roman" w:hAnsi="Times New Roman"/>
          <w:sz w:val="28"/>
          <w:szCs w:val="28"/>
          <w:lang w:eastAsia="ru-RU"/>
        </w:rPr>
        <w:t>субъектов проверок</w:t>
      </w:r>
      <w:r w:rsidR="00FA27C7">
        <w:rPr>
          <w:rFonts w:ascii="Times New Roman" w:hAnsi="Times New Roman"/>
          <w:sz w:val="28"/>
          <w:szCs w:val="28"/>
          <w:lang w:eastAsia="ru-RU"/>
        </w:rPr>
        <w:t xml:space="preserve">, оформляется в соответствии с </w:t>
      </w:r>
      <w:r w:rsidR="00FA27C7">
        <w:rPr>
          <w:rFonts w:ascii="Times New Roman" w:hAnsi="Times New Roman"/>
          <w:sz w:val="28"/>
          <w:szCs w:val="28"/>
        </w:rPr>
        <w:t>типовой формой распоряжения</w:t>
      </w:r>
      <w:r w:rsidR="00FA27C7" w:rsidRPr="00E07C10">
        <w:rPr>
          <w:rFonts w:ascii="Times New Roman" w:hAnsi="Times New Roman"/>
          <w:sz w:val="28"/>
          <w:szCs w:val="28"/>
        </w:rPr>
        <w:t xml:space="preserve"> (приказа) о проведении проверки юридического лица, индивидуального предпринимателя, утвержденной </w:t>
      </w:r>
      <w:r w:rsidR="00FA27C7" w:rsidRPr="007D66CD">
        <w:rPr>
          <w:rFonts w:ascii="Times New Roman" w:hAnsi="Times New Roman"/>
          <w:sz w:val="28"/>
          <w:szCs w:val="28"/>
        </w:rPr>
        <w:t xml:space="preserve">приказом </w:t>
      </w:r>
      <w:r w:rsidR="005E4131" w:rsidRPr="00DB5718">
        <w:rPr>
          <w:rFonts w:ascii="Times New Roman" w:hAnsi="Times New Roman"/>
          <w:sz w:val="28"/>
          <w:szCs w:val="28"/>
        </w:rPr>
        <w:t>Минэкономразвития России</w:t>
      </w:r>
      <w:r w:rsidR="005E4131" w:rsidRPr="00DB5718">
        <w:rPr>
          <w:rFonts w:ascii="Times New Roman" w:hAnsi="Times New Roman"/>
          <w:sz w:val="28"/>
          <w:szCs w:val="28"/>
        </w:rPr>
        <w:br/>
      </w:r>
      <w:r w:rsidR="00655EC2" w:rsidRPr="00DB5718">
        <w:rPr>
          <w:rFonts w:ascii="Times New Roman" w:hAnsi="Times New Roman"/>
          <w:sz w:val="28"/>
          <w:szCs w:val="28"/>
        </w:rPr>
        <w:t>№ 141</w:t>
      </w:r>
      <w:r w:rsidR="00FA27C7" w:rsidRPr="00DB5718">
        <w:rPr>
          <w:rFonts w:ascii="Times New Roman" w:hAnsi="Times New Roman"/>
          <w:sz w:val="28"/>
          <w:szCs w:val="28"/>
        </w:rPr>
        <w:t>.</w:t>
      </w:r>
    </w:p>
    <w:p w:rsidR="008A1F98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65</w:t>
      </w:r>
      <w:r w:rsidR="001745DC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E94856" w:rsidRPr="00E94856">
        <w:rPr>
          <w:rFonts w:ascii="Times New Roman" w:hAnsi="Times New Roman"/>
          <w:sz w:val="28"/>
          <w:szCs w:val="28"/>
          <w:lang w:eastAsia="ru-RU"/>
        </w:rPr>
        <w:t>Субъект</w:t>
      </w:r>
      <w:r w:rsidR="00E94856">
        <w:rPr>
          <w:rFonts w:ascii="Times New Roman" w:hAnsi="Times New Roman"/>
          <w:sz w:val="28"/>
          <w:szCs w:val="28"/>
          <w:lang w:eastAsia="ru-RU"/>
        </w:rPr>
        <w:t>ы</w:t>
      </w:r>
      <w:r w:rsidR="00E94856" w:rsidRPr="00E94856">
        <w:rPr>
          <w:rFonts w:ascii="Times New Roman" w:hAnsi="Times New Roman"/>
          <w:sz w:val="28"/>
          <w:szCs w:val="28"/>
          <w:lang w:eastAsia="ru-RU"/>
        </w:rPr>
        <w:t xml:space="preserve"> проверки </w:t>
      </w:r>
      <w:r w:rsidR="00E94856">
        <w:rPr>
          <w:rFonts w:ascii="Times New Roman" w:hAnsi="Times New Roman"/>
          <w:sz w:val="28"/>
          <w:szCs w:val="28"/>
          <w:lang w:eastAsia="ru-RU"/>
        </w:rPr>
        <w:t>могут</w:t>
      </w:r>
      <w:r w:rsidR="00E94856" w:rsidRPr="00E94856">
        <w:rPr>
          <w:rFonts w:ascii="Times New Roman" w:hAnsi="Times New Roman"/>
          <w:sz w:val="28"/>
          <w:szCs w:val="28"/>
          <w:lang w:eastAsia="ru-RU"/>
        </w:rPr>
        <w:t xml:space="preserve"> быть извещен</w:t>
      </w:r>
      <w:r w:rsidR="00E94856">
        <w:rPr>
          <w:rFonts w:ascii="Times New Roman" w:hAnsi="Times New Roman"/>
          <w:sz w:val="28"/>
          <w:szCs w:val="28"/>
          <w:lang w:eastAsia="ru-RU"/>
        </w:rPr>
        <w:t>ы</w:t>
      </w:r>
      <w:r w:rsidR="00410F2D">
        <w:rPr>
          <w:rFonts w:ascii="Times New Roman" w:hAnsi="Times New Roman"/>
          <w:sz w:val="28"/>
          <w:szCs w:val="28"/>
        </w:rPr>
        <w:t xml:space="preserve"> с использованием любых</w:t>
      </w:r>
      <w:r w:rsidR="00E94856" w:rsidRPr="00E94856">
        <w:rPr>
          <w:rFonts w:ascii="Times New Roman" w:hAnsi="Times New Roman"/>
          <w:sz w:val="28"/>
          <w:szCs w:val="28"/>
        </w:rPr>
        <w:t xml:space="preserve"> сре</w:t>
      </w:r>
      <w:proofErr w:type="gramStart"/>
      <w:r w:rsidR="00E94856" w:rsidRPr="00E94856">
        <w:rPr>
          <w:rFonts w:ascii="Times New Roman" w:hAnsi="Times New Roman"/>
          <w:sz w:val="28"/>
          <w:szCs w:val="28"/>
        </w:rPr>
        <w:t>дств св</w:t>
      </w:r>
      <w:proofErr w:type="gramEnd"/>
      <w:r w:rsidR="00E94856" w:rsidRPr="00E94856">
        <w:rPr>
          <w:rFonts w:ascii="Times New Roman" w:hAnsi="Times New Roman"/>
          <w:sz w:val="28"/>
          <w:szCs w:val="28"/>
        </w:rPr>
        <w:t>язи и доставки, обеспечивающих фиксирование извещения или вызова и его вручение адресату.</w:t>
      </w:r>
    </w:p>
    <w:p w:rsidR="00326E8F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66</w:t>
      </w:r>
      <w:r w:rsidR="00326E8F">
        <w:rPr>
          <w:rFonts w:ascii="Times New Roman" w:hAnsi="Times New Roman"/>
          <w:sz w:val="28"/>
          <w:szCs w:val="28"/>
        </w:rPr>
        <w:t>.</w:t>
      </w:r>
      <w:r w:rsidR="002C26BB">
        <w:rPr>
          <w:rFonts w:ascii="Times New Roman" w:hAnsi="Times New Roman"/>
          <w:sz w:val="28"/>
          <w:szCs w:val="28"/>
        </w:rPr>
        <w:t> </w:t>
      </w:r>
      <w:r w:rsidR="00326E8F">
        <w:rPr>
          <w:rFonts w:ascii="Times New Roman" w:hAnsi="Times New Roman"/>
          <w:sz w:val="28"/>
          <w:szCs w:val="28"/>
        </w:rPr>
        <w:t xml:space="preserve">Критерием принятия решения </w:t>
      </w:r>
      <w:r w:rsidR="00E6620A">
        <w:rPr>
          <w:rFonts w:ascii="Times New Roman" w:hAnsi="Times New Roman"/>
          <w:sz w:val="28"/>
          <w:szCs w:val="28"/>
        </w:rPr>
        <w:t>о подготовке</w:t>
      </w:r>
      <w:r w:rsidR="00326E8F">
        <w:rPr>
          <w:rFonts w:ascii="Times New Roman" w:hAnsi="Times New Roman"/>
          <w:sz w:val="28"/>
          <w:szCs w:val="28"/>
        </w:rPr>
        <w:t xml:space="preserve"> приказа о проведении внеплановой проверки и уведомления является наличие оснований для организации проведения внеплановой проверки в отношении субъекта проверки</w:t>
      </w:r>
      <w:r w:rsidR="007B142D">
        <w:rPr>
          <w:rFonts w:ascii="Times New Roman" w:hAnsi="Times New Roman"/>
          <w:sz w:val="28"/>
          <w:szCs w:val="28"/>
        </w:rPr>
        <w:t xml:space="preserve">, предусмотренные пунктом </w:t>
      </w:r>
      <w:r w:rsidR="00BD145D" w:rsidRPr="007B142D">
        <w:rPr>
          <w:rFonts w:ascii="Times New Roman" w:hAnsi="Times New Roman"/>
          <w:sz w:val="28"/>
          <w:szCs w:val="28"/>
          <w:lang w:eastAsia="ru-RU"/>
        </w:rPr>
        <w:t>53</w:t>
      </w:r>
      <w:r w:rsidR="00BD14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E4131" w:rsidRPr="00DB5718">
        <w:rPr>
          <w:rFonts w:ascii="Times New Roman" w:hAnsi="Times New Roman"/>
          <w:sz w:val="28"/>
          <w:szCs w:val="28"/>
        </w:rPr>
        <w:t>настоящего Административного регламента</w:t>
      </w:r>
      <w:r w:rsidR="00326E8F" w:rsidRPr="00DB5718">
        <w:rPr>
          <w:rFonts w:ascii="Times New Roman" w:hAnsi="Times New Roman"/>
          <w:sz w:val="28"/>
          <w:szCs w:val="28"/>
        </w:rPr>
        <w:t>.</w:t>
      </w:r>
    </w:p>
    <w:p w:rsidR="008B51D7" w:rsidRPr="0004475A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i/>
          <w:color w:val="FF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67</w:t>
      </w:r>
      <w:r w:rsidR="006E22D0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180EB4">
        <w:rPr>
          <w:rFonts w:ascii="Times New Roman" w:hAnsi="Times New Roman"/>
          <w:sz w:val="28"/>
          <w:szCs w:val="28"/>
          <w:lang w:eastAsia="ru-RU"/>
        </w:rPr>
        <w:t>Оснований для приостановления и</w:t>
      </w:r>
      <w:r w:rsidR="007B142D">
        <w:rPr>
          <w:rFonts w:ascii="Times New Roman" w:hAnsi="Times New Roman"/>
          <w:sz w:val="28"/>
          <w:szCs w:val="28"/>
          <w:lang w:eastAsia="ru-RU"/>
        </w:rPr>
        <w:t xml:space="preserve">сполнения </w:t>
      </w:r>
      <w:r w:rsidR="0004475A" w:rsidRPr="007B142D">
        <w:rPr>
          <w:rFonts w:ascii="Times New Roman" w:hAnsi="Times New Roman"/>
          <w:sz w:val="28"/>
          <w:szCs w:val="28"/>
          <w:lang w:eastAsia="ru-RU"/>
        </w:rPr>
        <w:t xml:space="preserve">государственной функции </w:t>
      </w:r>
      <w:r w:rsidR="00180EB4" w:rsidRPr="007B142D">
        <w:rPr>
          <w:rFonts w:ascii="Times New Roman" w:hAnsi="Times New Roman"/>
          <w:sz w:val="28"/>
          <w:szCs w:val="28"/>
          <w:lang w:eastAsia="ru-RU"/>
        </w:rPr>
        <w:t>зако</w:t>
      </w:r>
      <w:r w:rsidR="00663B38" w:rsidRPr="007B142D">
        <w:rPr>
          <w:rFonts w:ascii="Times New Roman" w:hAnsi="Times New Roman"/>
          <w:sz w:val="28"/>
          <w:szCs w:val="28"/>
          <w:lang w:eastAsia="ru-RU"/>
        </w:rPr>
        <w:t>нодательством</w:t>
      </w:r>
      <w:r w:rsidR="005E4131" w:rsidRPr="007B142D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законодательством</w:t>
      </w:r>
      <w:r w:rsidR="005E4131" w:rsidRPr="00DB571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E4131" w:rsidRPr="00DB5718">
        <w:rPr>
          <w:rFonts w:ascii="Times New Roman" w:hAnsi="Times New Roman"/>
          <w:sz w:val="28"/>
          <w:szCs w:val="28"/>
          <w:lang w:eastAsia="ru-RU"/>
        </w:rPr>
        <w:lastRenderedPageBreak/>
        <w:t>Ханты-Мансийского автономного округа – Югры</w:t>
      </w:r>
      <w:r w:rsidR="008B51D7">
        <w:rPr>
          <w:rFonts w:ascii="Times New Roman" w:hAnsi="Times New Roman"/>
          <w:sz w:val="28"/>
          <w:szCs w:val="28"/>
          <w:lang w:eastAsia="ru-RU"/>
        </w:rPr>
        <w:t xml:space="preserve"> не предусмотрено.</w:t>
      </w:r>
      <w:r w:rsidR="0004475A">
        <w:rPr>
          <w:rFonts w:ascii="Times New Roman" w:hAnsi="Times New Roman"/>
          <w:i/>
          <w:color w:val="FF0000"/>
          <w:sz w:val="28"/>
          <w:szCs w:val="28"/>
          <w:lang w:eastAsia="ru-RU"/>
        </w:rPr>
        <w:t xml:space="preserve"> </w:t>
      </w:r>
    </w:p>
    <w:p w:rsidR="007C7041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68</w:t>
      </w:r>
      <w:r w:rsidR="00C37073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180EB4" w:rsidRPr="006E22D0">
        <w:rPr>
          <w:rFonts w:ascii="Times New Roman" w:hAnsi="Times New Roman"/>
          <w:sz w:val="28"/>
          <w:szCs w:val="28"/>
          <w:lang w:eastAsia="ru-RU"/>
        </w:rPr>
        <w:t>Результатом</w:t>
      </w:r>
      <w:r w:rsidR="005E413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0EB4">
        <w:rPr>
          <w:rFonts w:ascii="Times New Roman" w:hAnsi="Times New Roman"/>
          <w:sz w:val="28"/>
          <w:szCs w:val="28"/>
          <w:lang w:eastAsia="ru-RU"/>
        </w:rPr>
        <w:t>административной процедуры является</w:t>
      </w:r>
      <w:r w:rsidR="007C7041">
        <w:rPr>
          <w:rFonts w:ascii="Times New Roman" w:hAnsi="Times New Roman"/>
          <w:sz w:val="28"/>
          <w:szCs w:val="28"/>
          <w:lang w:eastAsia="ru-RU"/>
        </w:rPr>
        <w:t>:</w:t>
      </w:r>
    </w:p>
    <w:p w:rsidR="0003163B" w:rsidRPr="00663B38" w:rsidRDefault="007C7041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издание </w:t>
      </w:r>
      <w:r w:rsidR="00180EB4" w:rsidRPr="00DB5718">
        <w:rPr>
          <w:rFonts w:ascii="Times New Roman" w:hAnsi="Times New Roman"/>
          <w:sz w:val="28"/>
          <w:szCs w:val="28"/>
          <w:lang w:eastAsia="ru-RU"/>
        </w:rPr>
        <w:t>приказ</w:t>
      </w:r>
      <w:r w:rsidR="005E4131" w:rsidRPr="00DB5718">
        <w:rPr>
          <w:rFonts w:ascii="Times New Roman" w:hAnsi="Times New Roman"/>
          <w:sz w:val="28"/>
          <w:szCs w:val="28"/>
          <w:lang w:eastAsia="ru-RU"/>
        </w:rPr>
        <w:t>а Жилстройнадзора Югры</w:t>
      </w:r>
      <w:r w:rsidR="00180EB4" w:rsidRPr="00DB5718">
        <w:rPr>
          <w:rFonts w:ascii="Times New Roman" w:hAnsi="Times New Roman"/>
          <w:sz w:val="28"/>
          <w:szCs w:val="28"/>
          <w:lang w:eastAsia="ru-RU"/>
        </w:rPr>
        <w:t xml:space="preserve"> о</w:t>
      </w:r>
      <w:r w:rsidR="00180EB4">
        <w:rPr>
          <w:rFonts w:ascii="Times New Roman" w:hAnsi="Times New Roman"/>
          <w:sz w:val="28"/>
          <w:szCs w:val="28"/>
          <w:lang w:eastAsia="ru-RU"/>
        </w:rPr>
        <w:t xml:space="preserve"> проведении внеплановой </w:t>
      </w:r>
      <w:r w:rsidR="00276A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76A74" w:rsidRPr="007C7041">
        <w:rPr>
          <w:rFonts w:ascii="Times New Roman" w:hAnsi="Times New Roman"/>
          <w:sz w:val="28"/>
          <w:szCs w:val="28"/>
          <w:lang w:eastAsia="ru-RU"/>
        </w:rPr>
        <w:t xml:space="preserve">документарной </w:t>
      </w:r>
      <w:proofErr w:type="gramStart"/>
      <w:r w:rsidR="00276A74" w:rsidRPr="007C7041">
        <w:rPr>
          <w:rFonts w:ascii="Times New Roman" w:hAnsi="Times New Roman"/>
          <w:sz w:val="28"/>
          <w:szCs w:val="28"/>
          <w:lang w:eastAsia="ru-RU"/>
        </w:rPr>
        <w:t>и(</w:t>
      </w:r>
      <w:proofErr w:type="gramEnd"/>
      <w:r w:rsidR="00276A74" w:rsidRPr="007C7041">
        <w:rPr>
          <w:rFonts w:ascii="Times New Roman" w:hAnsi="Times New Roman"/>
          <w:sz w:val="28"/>
          <w:szCs w:val="28"/>
          <w:lang w:eastAsia="ru-RU"/>
        </w:rPr>
        <w:t>или)</w:t>
      </w:r>
      <w:r w:rsidR="00276A7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80EB4">
        <w:rPr>
          <w:rFonts w:ascii="Times New Roman" w:hAnsi="Times New Roman"/>
          <w:sz w:val="28"/>
          <w:szCs w:val="28"/>
          <w:lang w:eastAsia="ru-RU"/>
        </w:rPr>
        <w:t>выездной проверки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DB5718">
        <w:rPr>
          <w:rFonts w:ascii="Times New Roman" w:hAnsi="Times New Roman"/>
          <w:sz w:val="28"/>
          <w:szCs w:val="28"/>
          <w:lang w:eastAsia="ru-RU"/>
        </w:rPr>
        <w:t xml:space="preserve">оформленное и согласованное с органами прокуратуры по основаниям, указанным в </w:t>
      </w:r>
      <w:hyperlink w:anchor="Par92" w:history="1">
        <w:r w:rsidRPr="00DB5718">
          <w:rPr>
            <w:rFonts w:ascii="Times New Roman" w:hAnsi="Times New Roman"/>
            <w:sz w:val="28"/>
            <w:szCs w:val="28"/>
            <w:lang w:eastAsia="ru-RU"/>
          </w:rPr>
          <w:t xml:space="preserve">абзацах втором, третьем </w:t>
        </w:r>
      </w:hyperlink>
      <w:r w:rsidR="007B142D">
        <w:rPr>
          <w:rFonts w:ascii="Times New Roman" w:hAnsi="Times New Roman"/>
          <w:sz w:val="28"/>
          <w:szCs w:val="28"/>
          <w:lang w:eastAsia="ru-RU"/>
        </w:rPr>
        <w:t xml:space="preserve">подпункта 2 пункта </w:t>
      </w:r>
      <w:r w:rsidR="00BD145D" w:rsidRPr="007B142D">
        <w:rPr>
          <w:rFonts w:ascii="Times New Roman" w:hAnsi="Times New Roman"/>
          <w:sz w:val="28"/>
          <w:szCs w:val="28"/>
          <w:lang w:eastAsia="ru-RU"/>
        </w:rPr>
        <w:t>53</w:t>
      </w:r>
      <w:r w:rsidR="00BD14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DB5718">
        <w:rPr>
          <w:rFonts w:ascii="Times New Roman" w:hAnsi="Times New Roman"/>
          <w:sz w:val="28"/>
          <w:szCs w:val="28"/>
          <w:lang w:eastAsia="ru-RU"/>
        </w:rPr>
        <w:t xml:space="preserve">настоящего Административного регламента, </w:t>
      </w:r>
      <w:r w:rsidR="00180EB4" w:rsidRPr="00DB5718">
        <w:rPr>
          <w:rFonts w:ascii="Times New Roman" w:hAnsi="Times New Roman"/>
          <w:sz w:val="28"/>
          <w:szCs w:val="28"/>
          <w:lang w:eastAsia="ru-RU"/>
        </w:rPr>
        <w:t>уведомление о проведении внеплан</w:t>
      </w:r>
      <w:r w:rsidR="00276A74" w:rsidRPr="00DB5718">
        <w:rPr>
          <w:rFonts w:ascii="Times New Roman" w:hAnsi="Times New Roman"/>
          <w:sz w:val="28"/>
          <w:szCs w:val="28"/>
          <w:lang w:eastAsia="ru-RU"/>
        </w:rPr>
        <w:t>овой выездной</w:t>
      </w:r>
      <w:r w:rsidR="00276A74">
        <w:rPr>
          <w:rFonts w:ascii="Times New Roman" w:hAnsi="Times New Roman"/>
          <w:sz w:val="28"/>
          <w:szCs w:val="28"/>
          <w:lang w:eastAsia="ru-RU"/>
        </w:rPr>
        <w:t xml:space="preserve"> проверки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F65DED" w:rsidRDefault="00F65DED" w:rsidP="000E24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72BB0" w:rsidRPr="00410F2D" w:rsidRDefault="00377870" w:rsidP="000E24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Проведение внеплановой </w:t>
      </w:r>
      <w:r w:rsidRPr="00410F2D">
        <w:rPr>
          <w:rFonts w:ascii="Times New Roman" w:hAnsi="Times New Roman"/>
          <w:sz w:val="28"/>
          <w:szCs w:val="28"/>
          <w:lang w:eastAsia="ru-RU"/>
        </w:rPr>
        <w:t>проверки</w:t>
      </w:r>
    </w:p>
    <w:p w:rsidR="00057D73" w:rsidRDefault="00057D73" w:rsidP="000E24D7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663B38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69</w:t>
      </w:r>
      <w:r w:rsidR="00F63AEF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CF05D8">
        <w:rPr>
          <w:rFonts w:ascii="Times New Roman" w:hAnsi="Times New Roman"/>
          <w:bCs/>
          <w:sz w:val="28"/>
          <w:szCs w:val="28"/>
          <w:lang w:eastAsia="ru-RU"/>
        </w:rPr>
        <w:t>Внеплановые проверки проводятся государственными жилищными инспекторами</w:t>
      </w:r>
      <w:r w:rsidR="00CF05D8" w:rsidRPr="00A40CF3">
        <w:rPr>
          <w:rFonts w:ascii="Times New Roman" w:hAnsi="Times New Roman"/>
          <w:bCs/>
          <w:sz w:val="28"/>
          <w:szCs w:val="28"/>
          <w:lang w:eastAsia="ru-RU"/>
        </w:rPr>
        <w:t xml:space="preserve">, </w:t>
      </w:r>
      <w:r w:rsidR="00EC3372" w:rsidRPr="00DB5718">
        <w:rPr>
          <w:rFonts w:ascii="Times New Roman" w:hAnsi="Times New Roman"/>
          <w:bCs/>
          <w:sz w:val="28"/>
          <w:szCs w:val="28"/>
          <w:lang w:eastAsia="ru-RU"/>
        </w:rPr>
        <w:t>уполномоченными на проведение таких проверок приказом Жилстройнадзора Югры</w:t>
      </w:r>
      <w:r w:rsidR="00CF05D8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:rsidR="00663B38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70</w:t>
      </w:r>
      <w:r w:rsidR="00F63AEF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7B59EF" w:rsidRPr="0054131B">
        <w:rPr>
          <w:rFonts w:ascii="Times New Roman" w:hAnsi="Times New Roman"/>
          <w:sz w:val="28"/>
          <w:szCs w:val="28"/>
          <w:lang w:eastAsia="ru-RU"/>
        </w:rPr>
        <w:t>В</w:t>
      </w:r>
      <w:r w:rsidR="007B59EF">
        <w:rPr>
          <w:rFonts w:ascii="Times New Roman" w:hAnsi="Times New Roman"/>
          <w:sz w:val="28"/>
          <w:szCs w:val="28"/>
          <w:lang w:eastAsia="ru-RU"/>
        </w:rPr>
        <w:t xml:space="preserve"> процессе проверки в срок, указанный в приказе Жилстройнадзора Югры о проведении </w:t>
      </w:r>
      <w:r w:rsidR="00D84C4C">
        <w:rPr>
          <w:rFonts w:ascii="Times New Roman" w:hAnsi="Times New Roman"/>
          <w:sz w:val="28"/>
          <w:szCs w:val="28"/>
          <w:lang w:eastAsia="ru-RU"/>
        </w:rPr>
        <w:t>вне</w:t>
      </w:r>
      <w:r w:rsidR="007B59EF">
        <w:rPr>
          <w:rFonts w:ascii="Times New Roman" w:hAnsi="Times New Roman"/>
          <w:sz w:val="28"/>
          <w:szCs w:val="28"/>
          <w:lang w:eastAsia="ru-RU"/>
        </w:rPr>
        <w:t>плановой вые</w:t>
      </w:r>
      <w:r w:rsidR="00A44E0D">
        <w:rPr>
          <w:rFonts w:ascii="Times New Roman" w:hAnsi="Times New Roman"/>
          <w:sz w:val="28"/>
          <w:szCs w:val="28"/>
          <w:lang w:eastAsia="ru-RU"/>
        </w:rPr>
        <w:t>здной проверки, государственный жилищный инспектор, уполномоченный</w:t>
      </w:r>
      <w:r w:rsidR="007B59EF">
        <w:rPr>
          <w:rFonts w:ascii="Times New Roman" w:hAnsi="Times New Roman"/>
          <w:sz w:val="28"/>
          <w:szCs w:val="28"/>
          <w:lang w:eastAsia="ru-RU"/>
        </w:rPr>
        <w:t xml:space="preserve"> на проведение </w:t>
      </w:r>
      <w:r w:rsidR="00EC3372">
        <w:rPr>
          <w:rFonts w:ascii="Times New Roman" w:hAnsi="Times New Roman"/>
          <w:sz w:val="28"/>
          <w:szCs w:val="28"/>
          <w:lang w:eastAsia="ru-RU"/>
        </w:rPr>
        <w:t xml:space="preserve">внеплановой </w:t>
      </w:r>
      <w:r w:rsidR="007B59EF">
        <w:rPr>
          <w:rFonts w:ascii="Times New Roman" w:hAnsi="Times New Roman"/>
          <w:sz w:val="28"/>
          <w:szCs w:val="28"/>
          <w:lang w:eastAsia="ru-RU"/>
        </w:rPr>
        <w:t>проверки, проводит мероприятия по государственному жилищному надзору, необходимые для достижения целей и задач проведен</w:t>
      </w:r>
      <w:r w:rsidR="004F0F4F">
        <w:rPr>
          <w:rFonts w:ascii="Times New Roman" w:hAnsi="Times New Roman"/>
          <w:sz w:val="28"/>
          <w:szCs w:val="28"/>
          <w:lang w:eastAsia="ru-RU"/>
        </w:rPr>
        <w:t>ия</w:t>
      </w:r>
      <w:r w:rsidR="00663B38">
        <w:rPr>
          <w:rFonts w:ascii="Times New Roman" w:hAnsi="Times New Roman"/>
          <w:sz w:val="28"/>
          <w:szCs w:val="28"/>
          <w:lang w:eastAsia="ru-RU"/>
        </w:rPr>
        <w:t xml:space="preserve"> внеплановой выездной проверки.</w:t>
      </w:r>
    </w:p>
    <w:p w:rsidR="00663B38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71</w:t>
      </w:r>
      <w:r w:rsidR="004F0F4F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DD209D">
        <w:rPr>
          <w:rFonts w:ascii="Times New Roman" w:hAnsi="Times New Roman"/>
          <w:sz w:val="28"/>
          <w:szCs w:val="28"/>
        </w:rPr>
        <w:t xml:space="preserve">Внеплановые проверки </w:t>
      </w:r>
      <w:r w:rsidR="00D84C4C">
        <w:rPr>
          <w:rFonts w:ascii="Times New Roman" w:hAnsi="Times New Roman"/>
          <w:sz w:val="28"/>
          <w:szCs w:val="28"/>
        </w:rPr>
        <w:t xml:space="preserve">(документарные </w:t>
      </w:r>
      <w:proofErr w:type="gramStart"/>
      <w:r w:rsidR="00D84C4C">
        <w:rPr>
          <w:rFonts w:ascii="Times New Roman" w:hAnsi="Times New Roman"/>
          <w:sz w:val="28"/>
          <w:szCs w:val="28"/>
        </w:rPr>
        <w:t>и(</w:t>
      </w:r>
      <w:proofErr w:type="gramEnd"/>
      <w:r w:rsidR="00D84C4C">
        <w:rPr>
          <w:rFonts w:ascii="Times New Roman" w:hAnsi="Times New Roman"/>
          <w:sz w:val="28"/>
          <w:szCs w:val="28"/>
        </w:rPr>
        <w:t xml:space="preserve">или) выездные) </w:t>
      </w:r>
      <w:r w:rsidR="007B142D">
        <w:rPr>
          <w:rFonts w:ascii="Times New Roman" w:hAnsi="Times New Roman"/>
          <w:sz w:val="28"/>
          <w:szCs w:val="28"/>
        </w:rPr>
        <w:t xml:space="preserve">осуществляются в </w:t>
      </w:r>
      <w:r w:rsidR="00DD209D">
        <w:rPr>
          <w:rFonts w:ascii="Times New Roman" w:hAnsi="Times New Roman"/>
          <w:sz w:val="28"/>
          <w:szCs w:val="28"/>
        </w:rPr>
        <w:t>п</w:t>
      </w:r>
      <w:r w:rsidR="007B59EF">
        <w:rPr>
          <w:rFonts w:ascii="Times New Roman" w:hAnsi="Times New Roman"/>
          <w:sz w:val="28"/>
          <w:szCs w:val="28"/>
        </w:rPr>
        <w:t>орядке, установленном для плановых проверок</w:t>
      </w:r>
      <w:r w:rsidR="006D77B2">
        <w:rPr>
          <w:rFonts w:ascii="Times New Roman" w:hAnsi="Times New Roman"/>
          <w:sz w:val="28"/>
          <w:szCs w:val="28"/>
        </w:rPr>
        <w:t>, в соответств</w:t>
      </w:r>
      <w:r w:rsidR="009861D5">
        <w:rPr>
          <w:rFonts w:ascii="Times New Roman" w:hAnsi="Times New Roman"/>
          <w:sz w:val="28"/>
          <w:szCs w:val="28"/>
        </w:rPr>
        <w:t xml:space="preserve">ии с подразделом «Проведение плановой проверки» </w:t>
      </w:r>
      <w:r w:rsidR="00983BBB">
        <w:rPr>
          <w:rFonts w:ascii="Times New Roman" w:hAnsi="Times New Roman"/>
          <w:sz w:val="28"/>
          <w:szCs w:val="28"/>
        </w:rPr>
        <w:t>настоящего А</w:t>
      </w:r>
      <w:r w:rsidR="006D77B2">
        <w:rPr>
          <w:rFonts w:ascii="Times New Roman" w:hAnsi="Times New Roman"/>
          <w:sz w:val="28"/>
          <w:szCs w:val="28"/>
        </w:rPr>
        <w:t>дминистративного регламента</w:t>
      </w:r>
      <w:r w:rsidR="004F0F4F">
        <w:rPr>
          <w:rFonts w:ascii="Times New Roman" w:hAnsi="Times New Roman"/>
          <w:sz w:val="28"/>
          <w:szCs w:val="28"/>
          <w:lang w:eastAsia="ru-RU"/>
        </w:rPr>
        <w:t>.</w:t>
      </w:r>
    </w:p>
    <w:p w:rsidR="00663B38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72</w:t>
      </w:r>
      <w:r w:rsidR="00663B38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DD209D" w:rsidRPr="00E07C10">
        <w:rPr>
          <w:rFonts w:ascii="Times New Roman" w:hAnsi="Times New Roman"/>
          <w:sz w:val="28"/>
          <w:szCs w:val="28"/>
        </w:rPr>
        <w:t>Государственный жилищны</w:t>
      </w:r>
      <w:r w:rsidR="00A44E0D">
        <w:rPr>
          <w:rFonts w:ascii="Times New Roman" w:hAnsi="Times New Roman"/>
          <w:sz w:val="28"/>
          <w:szCs w:val="28"/>
        </w:rPr>
        <w:t>й инспектор</w:t>
      </w:r>
      <w:r w:rsidR="00DD209D" w:rsidRPr="00E07C10">
        <w:rPr>
          <w:rFonts w:ascii="Times New Roman" w:hAnsi="Times New Roman"/>
          <w:sz w:val="28"/>
          <w:szCs w:val="28"/>
        </w:rPr>
        <w:t xml:space="preserve">, </w:t>
      </w:r>
      <w:r w:rsidR="00F35BB5" w:rsidRPr="00DB5718">
        <w:rPr>
          <w:rFonts w:ascii="Times New Roman" w:hAnsi="Times New Roman"/>
          <w:sz w:val="28"/>
          <w:szCs w:val="28"/>
          <w:lang w:eastAsia="ru-RU"/>
        </w:rPr>
        <w:t>уполномоченный на проведение внеплановой проверки</w:t>
      </w:r>
      <w:r w:rsidR="00DB5718" w:rsidRPr="00DB5718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DD209D" w:rsidRPr="00DB5718">
        <w:rPr>
          <w:rFonts w:ascii="Times New Roman" w:hAnsi="Times New Roman"/>
          <w:sz w:val="28"/>
          <w:szCs w:val="28"/>
        </w:rPr>
        <w:t>обязан рассмотреть</w:t>
      </w:r>
      <w:r w:rsidR="00DD209D" w:rsidRPr="00E07C10">
        <w:rPr>
          <w:rFonts w:ascii="Times New Roman" w:hAnsi="Times New Roman"/>
          <w:sz w:val="28"/>
          <w:szCs w:val="28"/>
        </w:rPr>
        <w:t xml:space="preserve"> представленные руководителем или иным долж</w:t>
      </w:r>
      <w:r w:rsidR="001C2A25">
        <w:rPr>
          <w:rFonts w:ascii="Times New Roman" w:hAnsi="Times New Roman"/>
          <w:sz w:val="28"/>
          <w:szCs w:val="28"/>
        </w:rPr>
        <w:t>ностным лицом субъекта проверки</w:t>
      </w:r>
      <w:r w:rsidR="00DD209D" w:rsidRPr="00E07C10">
        <w:rPr>
          <w:rFonts w:ascii="Times New Roman" w:hAnsi="Times New Roman"/>
          <w:sz w:val="28"/>
          <w:szCs w:val="28"/>
        </w:rPr>
        <w:t>, их уполномоченными представителями пояснения и документы, подтверждающие достоверность ранее представленных документов.</w:t>
      </w:r>
    </w:p>
    <w:p w:rsidR="00663B38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73</w:t>
      </w:r>
      <w:r w:rsidR="00663B38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DD209D" w:rsidRPr="00E07C10">
        <w:rPr>
          <w:rFonts w:ascii="Times New Roman" w:hAnsi="Times New Roman"/>
          <w:sz w:val="28"/>
          <w:szCs w:val="28"/>
        </w:rPr>
        <w:t>В случае</w:t>
      </w:r>
      <w:proofErr w:type="gramStart"/>
      <w:r w:rsidR="00DD209D" w:rsidRPr="00E07C10">
        <w:rPr>
          <w:rFonts w:ascii="Times New Roman" w:hAnsi="Times New Roman"/>
          <w:sz w:val="28"/>
          <w:szCs w:val="28"/>
        </w:rPr>
        <w:t>,</w:t>
      </w:r>
      <w:proofErr w:type="gramEnd"/>
      <w:r w:rsidR="00DD209D" w:rsidRPr="00E07C10">
        <w:rPr>
          <w:rFonts w:ascii="Times New Roman" w:hAnsi="Times New Roman"/>
          <w:sz w:val="28"/>
          <w:szCs w:val="28"/>
        </w:rPr>
        <w:t xml:space="preserve"> если после рассмотрения представленных пояснений и документов либо при отсутствии пояснений государственный жилищный инсп</w:t>
      </w:r>
      <w:r w:rsidR="00DB5718">
        <w:rPr>
          <w:rFonts w:ascii="Times New Roman" w:hAnsi="Times New Roman"/>
          <w:sz w:val="28"/>
          <w:szCs w:val="28"/>
        </w:rPr>
        <w:t>ектор</w:t>
      </w:r>
      <w:r w:rsidR="007B5E92">
        <w:rPr>
          <w:rFonts w:ascii="Times New Roman" w:hAnsi="Times New Roman"/>
          <w:sz w:val="28"/>
          <w:szCs w:val="28"/>
        </w:rPr>
        <w:t>,</w:t>
      </w:r>
      <w:r w:rsidR="00DB5718">
        <w:rPr>
          <w:rFonts w:ascii="Times New Roman" w:hAnsi="Times New Roman"/>
          <w:sz w:val="28"/>
          <w:szCs w:val="28"/>
        </w:rPr>
        <w:t xml:space="preserve"> </w:t>
      </w:r>
      <w:r w:rsidR="00F35BB5" w:rsidRPr="00DB5718">
        <w:rPr>
          <w:rFonts w:ascii="Times New Roman" w:hAnsi="Times New Roman"/>
          <w:sz w:val="28"/>
          <w:szCs w:val="28"/>
          <w:lang w:eastAsia="ru-RU"/>
        </w:rPr>
        <w:t>уполномоченный на проведение внеплановой проверки,</w:t>
      </w:r>
      <w:r w:rsidR="00DD209D" w:rsidRPr="00DB5718">
        <w:rPr>
          <w:rFonts w:ascii="Times New Roman" w:hAnsi="Times New Roman"/>
          <w:sz w:val="28"/>
          <w:szCs w:val="28"/>
        </w:rPr>
        <w:t xml:space="preserve"> установит признаки нарушения обязательных требований, то он вправе</w:t>
      </w:r>
      <w:r w:rsidR="00DD209D" w:rsidRPr="00E07C10">
        <w:rPr>
          <w:rFonts w:ascii="Times New Roman" w:hAnsi="Times New Roman"/>
          <w:sz w:val="28"/>
          <w:szCs w:val="28"/>
        </w:rPr>
        <w:t xml:space="preserve"> провести выездную проверку.</w:t>
      </w:r>
    </w:p>
    <w:p w:rsidR="00663B38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74</w:t>
      </w:r>
      <w:r w:rsidR="00663B38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DD209D" w:rsidRPr="00E07C10">
        <w:rPr>
          <w:rFonts w:ascii="Times New Roman" w:hAnsi="Times New Roman"/>
          <w:sz w:val="28"/>
          <w:szCs w:val="28"/>
        </w:rPr>
        <w:t>При проведении документарной проверки Жилстройнадзор Югры не вправе требова</w:t>
      </w:r>
      <w:r w:rsidR="001C2A25">
        <w:rPr>
          <w:rFonts w:ascii="Times New Roman" w:hAnsi="Times New Roman"/>
          <w:sz w:val="28"/>
          <w:szCs w:val="28"/>
        </w:rPr>
        <w:t>ть у субъекта проверки</w:t>
      </w:r>
      <w:r w:rsidR="00DD209D" w:rsidRPr="00E07C10">
        <w:rPr>
          <w:rFonts w:ascii="Times New Roman" w:hAnsi="Times New Roman"/>
          <w:sz w:val="28"/>
          <w:szCs w:val="28"/>
        </w:rPr>
        <w:t xml:space="preserve"> </w:t>
      </w:r>
      <w:r w:rsidR="00F35BB5" w:rsidRPr="00DB5718">
        <w:rPr>
          <w:rFonts w:ascii="Times New Roman" w:hAnsi="Times New Roman"/>
          <w:sz w:val="28"/>
          <w:szCs w:val="28"/>
        </w:rPr>
        <w:t>сведения</w:t>
      </w:r>
      <w:r w:rsidR="00F35BB5">
        <w:rPr>
          <w:rFonts w:ascii="Times New Roman" w:hAnsi="Times New Roman"/>
          <w:sz w:val="28"/>
          <w:szCs w:val="28"/>
        </w:rPr>
        <w:t xml:space="preserve"> </w:t>
      </w:r>
      <w:r w:rsidR="00DD209D" w:rsidRPr="00E07C10">
        <w:rPr>
          <w:rFonts w:ascii="Times New Roman" w:hAnsi="Times New Roman"/>
          <w:sz w:val="28"/>
          <w:szCs w:val="28"/>
        </w:rPr>
        <w:t xml:space="preserve">и документы, не относящиеся к предмету документарной проверки, а также сведения и документы, которые могут быть получены Жилстройнадзором Югры от иных органов </w:t>
      </w:r>
      <w:r w:rsidR="00B9519F">
        <w:rPr>
          <w:rFonts w:ascii="Times New Roman" w:hAnsi="Times New Roman"/>
          <w:sz w:val="28"/>
          <w:szCs w:val="28"/>
        </w:rPr>
        <w:t xml:space="preserve">регионального </w:t>
      </w:r>
      <w:r w:rsidR="00DD209D" w:rsidRPr="00E07C10">
        <w:rPr>
          <w:rFonts w:ascii="Times New Roman" w:hAnsi="Times New Roman"/>
          <w:sz w:val="28"/>
          <w:szCs w:val="28"/>
        </w:rPr>
        <w:t>государственного контроля (надзора).</w:t>
      </w:r>
    </w:p>
    <w:p w:rsidR="005D1833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75</w:t>
      </w:r>
      <w:r w:rsidR="00663B38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DD209D">
        <w:rPr>
          <w:rFonts w:ascii="Times New Roman" w:hAnsi="Times New Roman"/>
          <w:sz w:val="28"/>
          <w:szCs w:val="28"/>
        </w:rPr>
        <w:t>В ходе проведения внепл</w:t>
      </w:r>
      <w:r w:rsidR="00CC7B24">
        <w:rPr>
          <w:rFonts w:ascii="Times New Roman" w:hAnsi="Times New Roman"/>
          <w:sz w:val="28"/>
          <w:szCs w:val="28"/>
        </w:rPr>
        <w:t>ановой проверки государственный жилищный инспектор, уполномоченный</w:t>
      </w:r>
      <w:r w:rsidR="00DD209D">
        <w:rPr>
          <w:rFonts w:ascii="Times New Roman" w:hAnsi="Times New Roman"/>
          <w:sz w:val="28"/>
          <w:szCs w:val="28"/>
        </w:rPr>
        <w:t xml:space="preserve"> на проведение </w:t>
      </w:r>
      <w:r w:rsidR="00F35BB5" w:rsidRPr="00DB5718">
        <w:rPr>
          <w:rFonts w:ascii="Times New Roman" w:hAnsi="Times New Roman"/>
          <w:sz w:val="28"/>
          <w:szCs w:val="28"/>
        </w:rPr>
        <w:t>внеплановой</w:t>
      </w:r>
      <w:r w:rsidR="00F35BB5">
        <w:rPr>
          <w:rFonts w:ascii="Times New Roman" w:hAnsi="Times New Roman"/>
          <w:sz w:val="28"/>
          <w:szCs w:val="28"/>
        </w:rPr>
        <w:t xml:space="preserve"> </w:t>
      </w:r>
      <w:r w:rsidR="00DD209D">
        <w:rPr>
          <w:rFonts w:ascii="Times New Roman" w:hAnsi="Times New Roman"/>
          <w:sz w:val="28"/>
          <w:szCs w:val="28"/>
        </w:rPr>
        <w:t>проверки</w:t>
      </w:r>
      <w:r w:rsidR="00C86380">
        <w:rPr>
          <w:rFonts w:ascii="Times New Roman" w:hAnsi="Times New Roman"/>
          <w:sz w:val="28"/>
          <w:szCs w:val="28"/>
        </w:rPr>
        <w:t>,</w:t>
      </w:r>
      <w:r w:rsidR="00DD209D">
        <w:rPr>
          <w:rFonts w:ascii="Times New Roman" w:hAnsi="Times New Roman"/>
          <w:sz w:val="28"/>
          <w:szCs w:val="28"/>
        </w:rPr>
        <w:t xml:space="preserve"> обязан в полном объеме рассмотреть перечень вопросов, поставленных в обращении (заявлении)</w:t>
      </w:r>
      <w:r w:rsidR="003A3658">
        <w:rPr>
          <w:rFonts w:ascii="Times New Roman" w:hAnsi="Times New Roman"/>
          <w:sz w:val="28"/>
          <w:szCs w:val="28"/>
        </w:rPr>
        <w:t>, послуживших снованием для проведения внеплановой проверки.</w:t>
      </w:r>
    </w:p>
    <w:p w:rsidR="00663B38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lastRenderedPageBreak/>
        <w:t>76</w:t>
      </w:r>
      <w:r w:rsidR="006127EC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3A3658">
        <w:rPr>
          <w:rFonts w:ascii="Times New Roman" w:hAnsi="Times New Roman"/>
          <w:sz w:val="28"/>
          <w:szCs w:val="28"/>
        </w:rPr>
        <w:t>В случае</w:t>
      </w:r>
      <w:proofErr w:type="gramStart"/>
      <w:r w:rsidR="003A3658">
        <w:rPr>
          <w:rFonts w:ascii="Times New Roman" w:hAnsi="Times New Roman"/>
          <w:sz w:val="28"/>
          <w:szCs w:val="28"/>
        </w:rPr>
        <w:t>,</w:t>
      </w:r>
      <w:proofErr w:type="gramEnd"/>
      <w:r w:rsidR="003A3658">
        <w:rPr>
          <w:rFonts w:ascii="Times New Roman" w:hAnsi="Times New Roman"/>
          <w:sz w:val="28"/>
          <w:szCs w:val="28"/>
        </w:rPr>
        <w:t xml:space="preserve"> если основанием для проведения внеплановой проверки явля</w:t>
      </w:r>
      <w:r w:rsidR="00DB5718">
        <w:rPr>
          <w:rFonts w:ascii="Times New Roman" w:hAnsi="Times New Roman"/>
          <w:sz w:val="28"/>
          <w:szCs w:val="28"/>
        </w:rPr>
        <w:t xml:space="preserve">ется истечение срока исполнения </w:t>
      </w:r>
      <w:r w:rsidR="00F35BB5" w:rsidRPr="00DB5718">
        <w:rPr>
          <w:rFonts w:ascii="Times New Roman" w:hAnsi="Times New Roman"/>
          <w:sz w:val="28"/>
          <w:szCs w:val="28"/>
        </w:rPr>
        <w:t>субъектом проверки</w:t>
      </w:r>
      <w:r w:rsidR="00F35BB5">
        <w:rPr>
          <w:rFonts w:ascii="Times New Roman" w:hAnsi="Times New Roman"/>
          <w:sz w:val="28"/>
          <w:szCs w:val="28"/>
        </w:rPr>
        <w:t xml:space="preserve"> </w:t>
      </w:r>
      <w:r w:rsidR="003A3658">
        <w:rPr>
          <w:rFonts w:ascii="Times New Roman" w:hAnsi="Times New Roman"/>
          <w:sz w:val="28"/>
          <w:szCs w:val="28"/>
        </w:rPr>
        <w:t>предписания об устранении выявленного на</w:t>
      </w:r>
      <w:r w:rsidR="00DB5718">
        <w:rPr>
          <w:rFonts w:ascii="Times New Roman" w:hAnsi="Times New Roman"/>
          <w:sz w:val="28"/>
          <w:szCs w:val="28"/>
        </w:rPr>
        <w:t>рушения обязательных требований</w:t>
      </w:r>
      <w:r w:rsidR="003A3658">
        <w:rPr>
          <w:rFonts w:ascii="Times New Roman" w:hAnsi="Times New Roman"/>
          <w:sz w:val="28"/>
          <w:szCs w:val="28"/>
        </w:rPr>
        <w:t>, предметом такой проверки может являться только исполнение</w:t>
      </w:r>
      <w:r w:rsidR="00507644">
        <w:rPr>
          <w:rFonts w:ascii="Times New Roman" w:hAnsi="Times New Roman"/>
          <w:sz w:val="28"/>
          <w:szCs w:val="28"/>
        </w:rPr>
        <w:t xml:space="preserve"> выданного Жилстройнадзором Югры предписания.</w:t>
      </w:r>
    </w:p>
    <w:p w:rsidR="00E6620A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77</w:t>
      </w:r>
      <w:r w:rsidR="00E6620A">
        <w:rPr>
          <w:rFonts w:ascii="Times New Roman" w:hAnsi="Times New Roman"/>
          <w:sz w:val="28"/>
          <w:szCs w:val="28"/>
        </w:rPr>
        <w:t>.</w:t>
      </w:r>
      <w:r w:rsidR="002C26BB">
        <w:rPr>
          <w:rFonts w:ascii="Times New Roman" w:hAnsi="Times New Roman"/>
          <w:sz w:val="28"/>
          <w:szCs w:val="28"/>
        </w:rPr>
        <w:t> </w:t>
      </w:r>
      <w:r w:rsidR="00E6620A">
        <w:rPr>
          <w:rFonts w:ascii="Times New Roman" w:hAnsi="Times New Roman"/>
          <w:sz w:val="28"/>
          <w:szCs w:val="28"/>
        </w:rPr>
        <w:t xml:space="preserve">Критерием принятия решения о </w:t>
      </w:r>
      <w:r w:rsidR="00DB5718">
        <w:rPr>
          <w:rFonts w:ascii="Times New Roman" w:hAnsi="Times New Roman"/>
          <w:sz w:val="28"/>
          <w:szCs w:val="28"/>
        </w:rPr>
        <w:t xml:space="preserve">проведении внеплановой проверки </w:t>
      </w:r>
      <w:r w:rsidR="00E6620A">
        <w:rPr>
          <w:rFonts w:ascii="Times New Roman" w:hAnsi="Times New Roman"/>
          <w:sz w:val="28"/>
          <w:szCs w:val="28"/>
        </w:rPr>
        <w:t xml:space="preserve">является наличие приказа </w:t>
      </w:r>
      <w:r w:rsidR="00F35BB5" w:rsidRPr="00DB5718">
        <w:rPr>
          <w:rFonts w:ascii="Times New Roman" w:hAnsi="Times New Roman"/>
          <w:sz w:val="28"/>
          <w:szCs w:val="28"/>
        </w:rPr>
        <w:t>Жилстройнадзора Югр</w:t>
      </w:r>
      <w:proofErr w:type="gramStart"/>
      <w:r w:rsidR="00F35BB5" w:rsidRPr="00DB5718">
        <w:rPr>
          <w:rFonts w:ascii="Times New Roman" w:hAnsi="Times New Roman"/>
          <w:sz w:val="28"/>
          <w:szCs w:val="28"/>
        </w:rPr>
        <w:t>ы</w:t>
      </w:r>
      <w:r w:rsidR="00F35BB5">
        <w:rPr>
          <w:rFonts w:ascii="Times New Roman" w:hAnsi="Times New Roman"/>
          <w:sz w:val="28"/>
          <w:szCs w:val="28"/>
        </w:rPr>
        <w:t xml:space="preserve"> </w:t>
      </w:r>
      <w:r w:rsidR="00E6620A">
        <w:rPr>
          <w:rFonts w:ascii="Times New Roman" w:hAnsi="Times New Roman"/>
          <w:sz w:val="28"/>
          <w:szCs w:val="28"/>
        </w:rPr>
        <w:t>о ее</w:t>
      </w:r>
      <w:proofErr w:type="gramEnd"/>
      <w:r w:rsidR="00E6620A">
        <w:rPr>
          <w:rFonts w:ascii="Times New Roman" w:hAnsi="Times New Roman"/>
          <w:sz w:val="28"/>
          <w:szCs w:val="28"/>
        </w:rPr>
        <w:t xml:space="preserve"> проведении в отношении субъекта проверки.</w:t>
      </w:r>
    </w:p>
    <w:p w:rsidR="00663B38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78</w:t>
      </w:r>
      <w:r w:rsidR="00663B38">
        <w:rPr>
          <w:rFonts w:ascii="Times New Roman" w:hAnsi="Times New Roman"/>
          <w:sz w:val="28"/>
          <w:szCs w:val="28"/>
          <w:lang w:eastAsia="ru-RU"/>
        </w:rPr>
        <w:t>.</w:t>
      </w:r>
      <w:r w:rsidR="00D00E1C">
        <w:rPr>
          <w:rFonts w:ascii="Times New Roman" w:hAnsi="Times New Roman"/>
          <w:sz w:val="28"/>
          <w:szCs w:val="28"/>
          <w:lang w:eastAsia="ru-RU"/>
        </w:rPr>
        <w:t> </w:t>
      </w:r>
      <w:r w:rsidR="001E5F5B">
        <w:rPr>
          <w:rFonts w:ascii="Times New Roman" w:hAnsi="Times New Roman"/>
          <w:sz w:val="28"/>
          <w:szCs w:val="28"/>
        </w:rPr>
        <w:t>Внеплановые проверки проводя</w:t>
      </w:r>
      <w:r w:rsidR="00C434B6" w:rsidRPr="007D66CD">
        <w:rPr>
          <w:rFonts w:ascii="Times New Roman" w:hAnsi="Times New Roman"/>
          <w:sz w:val="28"/>
          <w:szCs w:val="28"/>
        </w:rPr>
        <w:t>тся в сроки, определенн</w:t>
      </w:r>
      <w:r w:rsidR="00C434B6">
        <w:rPr>
          <w:rFonts w:ascii="Times New Roman" w:hAnsi="Times New Roman"/>
          <w:sz w:val="28"/>
          <w:szCs w:val="28"/>
        </w:rPr>
        <w:t xml:space="preserve">ые </w:t>
      </w:r>
      <w:r w:rsidR="00F35BB5" w:rsidRPr="00DB5718">
        <w:rPr>
          <w:rFonts w:ascii="Times New Roman" w:hAnsi="Times New Roman"/>
          <w:sz w:val="28"/>
          <w:szCs w:val="28"/>
        </w:rPr>
        <w:t>пунктами 24</w:t>
      </w:r>
      <w:r w:rsidR="001C0A19">
        <w:rPr>
          <w:rFonts w:ascii="Times New Roman" w:hAnsi="Times New Roman"/>
          <w:sz w:val="28"/>
          <w:szCs w:val="28"/>
        </w:rPr>
        <w:t xml:space="preserve"> </w:t>
      </w:r>
      <w:r w:rsidR="00F35BB5" w:rsidRPr="00DB5718">
        <w:rPr>
          <w:rFonts w:ascii="Times New Roman" w:hAnsi="Times New Roman"/>
          <w:sz w:val="28"/>
          <w:szCs w:val="28"/>
        </w:rPr>
        <w:t>-</w:t>
      </w:r>
      <w:r w:rsidR="001C0A19">
        <w:rPr>
          <w:rFonts w:ascii="Times New Roman" w:hAnsi="Times New Roman"/>
          <w:sz w:val="28"/>
          <w:szCs w:val="28"/>
        </w:rPr>
        <w:t xml:space="preserve"> </w:t>
      </w:r>
      <w:r w:rsidR="00F35BB5" w:rsidRPr="00DB5718">
        <w:rPr>
          <w:rFonts w:ascii="Times New Roman" w:hAnsi="Times New Roman"/>
          <w:sz w:val="28"/>
          <w:szCs w:val="28"/>
        </w:rPr>
        <w:t>28</w:t>
      </w:r>
      <w:r w:rsidR="00DB5718">
        <w:rPr>
          <w:rFonts w:ascii="Times New Roman" w:hAnsi="Times New Roman"/>
          <w:sz w:val="28"/>
          <w:szCs w:val="28"/>
        </w:rPr>
        <w:t xml:space="preserve"> </w:t>
      </w:r>
      <w:r w:rsidR="00C434B6" w:rsidRPr="007D66CD">
        <w:rPr>
          <w:rFonts w:ascii="Times New Roman" w:hAnsi="Times New Roman"/>
          <w:sz w:val="28"/>
          <w:szCs w:val="28"/>
        </w:rPr>
        <w:t>настояще</w:t>
      </w:r>
      <w:r w:rsidR="00CB641A">
        <w:rPr>
          <w:rFonts w:ascii="Times New Roman" w:hAnsi="Times New Roman"/>
          <w:sz w:val="28"/>
          <w:szCs w:val="28"/>
        </w:rPr>
        <w:t>го А</w:t>
      </w:r>
      <w:r w:rsidR="00663B38">
        <w:rPr>
          <w:rFonts w:ascii="Times New Roman" w:hAnsi="Times New Roman"/>
          <w:sz w:val="28"/>
          <w:szCs w:val="28"/>
        </w:rPr>
        <w:t>дминистративного регламента.</w:t>
      </w:r>
    </w:p>
    <w:p w:rsidR="00663B38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79</w:t>
      </w:r>
      <w:r w:rsidR="00663B38">
        <w:rPr>
          <w:rFonts w:ascii="Times New Roman" w:hAnsi="Times New Roman"/>
          <w:sz w:val="28"/>
          <w:szCs w:val="28"/>
        </w:rPr>
        <w:t>.</w:t>
      </w:r>
      <w:r w:rsidR="002C26BB">
        <w:rPr>
          <w:rFonts w:ascii="Times New Roman" w:hAnsi="Times New Roman"/>
          <w:sz w:val="28"/>
          <w:szCs w:val="28"/>
        </w:rPr>
        <w:t> </w:t>
      </w:r>
      <w:r w:rsidR="00D00E1C">
        <w:rPr>
          <w:rFonts w:ascii="Times New Roman" w:hAnsi="Times New Roman"/>
          <w:sz w:val="28"/>
          <w:szCs w:val="28"/>
          <w:lang w:eastAsia="ru-RU"/>
        </w:rPr>
        <w:t>Оснований</w:t>
      </w:r>
      <w:r w:rsidR="006C6913">
        <w:rPr>
          <w:rFonts w:ascii="Times New Roman" w:hAnsi="Times New Roman"/>
          <w:sz w:val="28"/>
          <w:szCs w:val="28"/>
          <w:lang w:eastAsia="ru-RU"/>
        </w:rPr>
        <w:t xml:space="preserve"> для приостановления исполнения </w:t>
      </w:r>
      <w:r w:rsidR="00D00E1C" w:rsidRPr="006C6913">
        <w:rPr>
          <w:rFonts w:ascii="Times New Roman" w:hAnsi="Times New Roman"/>
          <w:sz w:val="28"/>
          <w:szCs w:val="28"/>
          <w:lang w:eastAsia="ru-RU"/>
        </w:rPr>
        <w:t>государственной функции законодательством Российской Федерации, законодательством</w:t>
      </w:r>
      <w:r w:rsidR="00D00E1C" w:rsidRPr="00DB5718">
        <w:rPr>
          <w:rFonts w:ascii="Times New Roman" w:hAnsi="Times New Roman"/>
          <w:sz w:val="28"/>
          <w:szCs w:val="28"/>
          <w:lang w:eastAsia="ru-RU"/>
        </w:rPr>
        <w:t xml:space="preserve"> Ханты-Мансийского автономного округа – Югры</w:t>
      </w:r>
      <w:r w:rsidR="00D00E1C">
        <w:rPr>
          <w:rFonts w:ascii="Times New Roman" w:hAnsi="Times New Roman"/>
          <w:sz w:val="28"/>
          <w:szCs w:val="28"/>
          <w:lang w:eastAsia="ru-RU"/>
        </w:rPr>
        <w:t xml:space="preserve"> не предусмотрено.</w:t>
      </w:r>
      <w:r w:rsidR="00D00E1C">
        <w:rPr>
          <w:rFonts w:ascii="Times New Roman" w:hAnsi="Times New Roman"/>
          <w:i/>
          <w:color w:val="FF0000"/>
          <w:sz w:val="28"/>
          <w:szCs w:val="28"/>
          <w:lang w:eastAsia="ru-RU"/>
        </w:rPr>
        <w:t xml:space="preserve"> </w:t>
      </w:r>
    </w:p>
    <w:p w:rsidR="00E9418E" w:rsidRPr="000C29A4" w:rsidRDefault="00D63C14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80</w:t>
      </w:r>
      <w:r w:rsidR="00663B38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E9418E" w:rsidRPr="000C29A4">
        <w:rPr>
          <w:rFonts w:ascii="Times New Roman" w:hAnsi="Times New Roman"/>
          <w:sz w:val="28"/>
          <w:szCs w:val="28"/>
        </w:rPr>
        <w:t>Результатом адми</w:t>
      </w:r>
      <w:r w:rsidR="00AB203D">
        <w:rPr>
          <w:rFonts w:ascii="Times New Roman" w:hAnsi="Times New Roman"/>
          <w:sz w:val="28"/>
          <w:szCs w:val="28"/>
        </w:rPr>
        <w:t xml:space="preserve">нистративной процедуры является </w:t>
      </w:r>
      <w:r w:rsidR="00F35BB5">
        <w:rPr>
          <w:rFonts w:ascii="Times New Roman" w:hAnsi="Times New Roman"/>
          <w:sz w:val="28"/>
          <w:szCs w:val="28"/>
        </w:rPr>
        <w:t>принятие государственным</w:t>
      </w:r>
      <w:r w:rsidR="00E9418E" w:rsidRPr="000C29A4">
        <w:rPr>
          <w:rFonts w:ascii="Times New Roman" w:hAnsi="Times New Roman"/>
          <w:sz w:val="28"/>
          <w:szCs w:val="28"/>
        </w:rPr>
        <w:t xml:space="preserve"> жилищным инспектор</w:t>
      </w:r>
      <w:r w:rsidR="00DB5718">
        <w:rPr>
          <w:rFonts w:ascii="Times New Roman" w:hAnsi="Times New Roman"/>
          <w:sz w:val="28"/>
          <w:szCs w:val="28"/>
        </w:rPr>
        <w:t xml:space="preserve">ом </w:t>
      </w:r>
      <w:r w:rsidR="00E9418E" w:rsidRPr="000C29A4">
        <w:rPr>
          <w:rFonts w:ascii="Times New Roman" w:hAnsi="Times New Roman"/>
          <w:sz w:val="28"/>
          <w:szCs w:val="28"/>
        </w:rPr>
        <w:t xml:space="preserve">решения о наличии (отсутствии) в действиях проверяемых лиц нарушений действующего законодательства, с последующим понуждением их к устранению выявленных нарушений. </w:t>
      </w:r>
    </w:p>
    <w:p w:rsidR="00E9418E" w:rsidRPr="002F6761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81</w:t>
      </w:r>
      <w:r w:rsidR="00424639">
        <w:rPr>
          <w:rFonts w:ascii="Times New Roman" w:hAnsi="Times New Roman"/>
          <w:sz w:val="28"/>
          <w:szCs w:val="28"/>
        </w:rPr>
        <w:t>.</w:t>
      </w:r>
      <w:r w:rsidR="002C26BB">
        <w:rPr>
          <w:rFonts w:ascii="Times New Roman" w:hAnsi="Times New Roman"/>
          <w:sz w:val="28"/>
          <w:szCs w:val="28"/>
        </w:rPr>
        <w:t> </w:t>
      </w:r>
      <w:r w:rsidR="00424639" w:rsidRPr="00424639">
        <w:rPr>
          <w:rFonts w:ascii="Times New Roman" w:hAnsi="Times New Roman"/>
          <w:sz w:val="28"/>
          <w:szCs w:val="28"/>
        </w:rPr>
        <w:t>По результатам административной процедуры государственный жилищный инспектор оформляет соответствующий документ</w:t>
      </w:r>
      <w:r w:rsidR="005F1984" w:rsidRPr="00424639">
        <w:rPr>
          <w:rFonts w:ascii="Times New Roman" w:hAnsi="Times New Roman"/>
          <w:sz w:val="28"/>
          <w:szCs w:val="28"/>
        </w:rPr>
        <w:t>.</w:t>
      </w:r>
    </w:p>
    <w:p w:rsidR="001F276A" w:rsidRPr="00E07C10" w:rsidRDefault="001F276A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99321A" w:rsidRDefault="0099321A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DB5718">
        <w:rPr>
          <w:rFonts w:ascii="Times New Roman" w:hAnsi="Times New Roman"/>
          <w:color w:val="000000"/>
          <w:sz w:val="28"/>
          <w:szCs w:val="28"/>
          <w:lang w:eastAsia="ru-RU"/>
        </w:rPr>
        <w:t>Оформление документов по результатам проверки</w:t>
      </w:r>
    </w:p>
    <w:p w:rsidR="000C00D5" w:rsidRPr="00E07C10" w:rsidRDefault="000C00D5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5D1833" w:rsidRPr="00DB5718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trike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82</w:t>
      </w:r>
      <w:r w:rsidR="00296597" w:rsidRPr="007D66CD">
        <w:rPr>
          <w:rFonts w:ascii="Times New Roman" w:hAnsi="Times New Roman"/>
          <w:sz w:val="28"/>
          <w:szCs w:val="28"/>
        </w:rPr>
        <w:t>.</w:t>
      </w:r>
      <w:r w:rsidR="00296597">
        <w:rPr>
          <w:rFonts w:ascii="Times New Roman" w:hAnsi="Times New Roman"/>
          <w:sz w:val="28"/>
          <w:szCs w:val="28"/>
        </w:rPr>
        <w:t> </w:t>
      </w:r>
      <w:r w:rsidR="007A2094" w:rsidRPr="00E07C10">
        <w:rPr>
          <w:rFonts w:ascii="Times New Roman" w:hAnsi="Times New Roman"/>
          <w:sz w:val="28"/>
          <w:szCs w:val="28"/>
        </w:rPr>
        <w:t>Г</w:t>
      </w:r>
      <w:r w:rsidR="006C1E83" w:rsidRPr="00E07C10">
        <w:rPr>
          <w:rFonts w:ascii="Times New Roman" w:hAnsi="Times New Roman"/>
          <w:sz w:val="28"/>
          <w:szCs w:val="28"/>
        </w:rPr>
        <w:t>осударственный жилищный инспектор</w:t>
      </w:r>
      <w:r w:rsidR="00AF251C" w:rsidRPr="00E07C10">
        <w:rPr>
          <w:rFonts w:ascii="Times New Roman" w:hAnsi="Times New Roman"/>
          <w:sz w:val="28"/>
          <w:szCs w:val="28"/>
        </w:rPr>
        <w:t>, ответственный</w:t>
      </w:r>
      <w:r w:rsidR="00C50F7B" w:rsidRPr="00E07C10">
        <w:rPr>
          <w:rFonts w:ascii="Times New Roman" w:hAnsi="Times New Roman"/>
          <w:sz w:val="28"/>
          <w:szCs w:val="28"/>
        </w:rPr>
        <w:t xml:space="preserve"> за проведение</w:t>
      </w:r>
      <w:r w:rsidR="006C1E83" w:rsidRPr="00E07C10">
        <w:rPr>
          <w:rFonts w:ascii="Times New Roman" w:hAnsi="Times New Roman"/>
          <w:sz w:val="28"/>
          <w:szCs w:val="28"/>
        </w:rPr>
        <w:t xml:space="preserve"> проверки</w:t>
      </w:r>
      <w:r w:rsidR="00696CB7">
        <w:rPr>
          <w:rFonts w:ascii="Times New Roman" w:hAnsi="Times New Roman"/>
          <w:sz w:val="28"/>
          <w:szCs w:val="28"/>
        </w:rPr>
        <w:t xml:space="preserve">, </w:t>
      </w:r>
      <w:r w:rsidR="0099321A" w:rsidRPr="00DB5718">
        <w:rPr>
          <w:rFonts w:ascii="Times New Roman" w:hAnsi="Times New Roman"/>
          <w:sz w:val="28"/>
          <w:szCs w:val="28"/>
        </w:rPr>
        <w:t xml:space="preserve">по результатам проверки </w:t>
      </w:r>
      <w:r w:rsidR="00696CB7" w:rsidRPr="00DB5718">
        <w:rPr>
          <w:rFonts w:ascii="Times New Roman" w:hAnsi="Times New Roman"/>
          <w:sz w:val="28"/>
          <w:szCs w:val="28"/>
        </w:rPr>
        <w:t>оформляет</w:t>
      </w:r>
      <w:r w:rsidR="00DB5718" w:rsidRPr="00DB5718">
        <w:rPr>
          <w:rFonts w:ascii="Times New Roman" w:hAnsi="Times New Roman"/>
          <w:sz w:val="28"/>
          <w:szCs w:val="28"/>
        </w:rPr>
        <w:t xml:space="preserve"> </w:t>
      </w:r>
      <w:r w:rsidR="00DB5718" w:rsidRPr="00DB571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99321A" w:rsidRPr="00DB5718">
        <w:rPr>
          <w:rFonts w:ascii="Times New Roman" w:hAnsi="Times New Roman"/>
          <w:sz w:val="28"/>
          <w:szCs w:val="28"/>
        </w:rPr>
        <w:t>акт проверки</w:t>
      </w:r>
      <w:r w:rsidR="005D1833" w:rsidRPr="00DB5718">
        <w:rPr>
          <w:rFonts w:ascii="Times New Roman" w:hAnsi="Times New Roman"/>
          <w:sz w:val="28"/>
          <w:szCs w:val="28"/>
        </w:rPr>
        <w:t>.</w:t>
      </w:r>
    </w:p>
    <w:p w:rsidR="0099321A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83</w:t>
      </w:r>
      <w:r w:rsidR="00296597" w:rsidRPr="001E247C">
        <w:rPr>
          <w:rFonts w:ascii="Times New Roman" w:hAnsi="Times New Roman"/>
          <w:sz w:val="28"/>
          <w:szCs w:val="28"/>
        </w:rPr>
        <w:t>. </w:t>
      </w:r>
      <w:r w:rsidR="006C1E83" w:rsidRPr="00E07C10">
        <w:rPr>
          <w:rFonts w:ascii="Times New Roman" w:hAnsi="Times New Roman"/>
          <w:sz w:val="28"/>
          <w:szCs w:val="28"/>
        </w:rPr>
        <w:t>Акт проверки оформляется непосре</w:t>
      </w:r>
      <w:r w:rsidR="00296597">
        <w:rPr>
          <w:rFonts w:ascii="Times New Roman" w:hAnsi="Times New Roman"/>
          <w:sz w:val="28"/>
          <w:szCs w:val="28"/>
        </w:rPr>
        <w:t>дственно после ее завершения.</w:t>
      </w:r>
    </w:p>
    <w:p w:rsidR="006C1E83" w:rsidRPr="00E07C10" w:rsidRDefault="00296597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 </w:t>
      </w:r>
      <w:r w:rsidR="006C1E83" w:rsidRPr="00E07C10">
        <w:rPr>
          <w:rFonts w:ascii="Times New Roman" w:hAnsi="Times New Roman"/>
          <w:sz w:val="28"/>
          <w:szCs w:val="28"/>
        </w:rPr>
        <w:t>случае</w:t>
      </w:r>
      <w:proofErr w:type="gramStart"/>
      <w:r w:rsidR="006C1E83" w:rsidRPr="00E07C10">
        <w:rPr>
          <w:rFonts w:ascii="Times New Roman" w:hAnsi="Times New Roman"/>
          <w:sz w:val="28"/>
          <w:szCs w:val="28"/>
        </w:rPr>
        <w:t>,</w:t>
      </w:r>
      <w:proofErr w:type="gramEnd"/>
      <w:r w:rsidR="006C1E83" w:rsidRPr="00E07C10">
        <w:rPr>
          <w:rFonts w:ascii="Times New Roman" w:hAnsi="Times New Roman"/>
          <w:sz w:val="28"/>
          <w:szCs w:val="28"/>
        </w:rPr>
        <w:t xml:space="preserve"> если для составления акта проверки необходимо получить заключения по результатам проведенных исследований, испытаний, специальных расследований, экспертиз, акт проверки составляется в срок, не превышающий </w:t>
      </w:r>
      <w:r w:rsidR="00D00869">
        <w:rPr>
          <w:rFonts w:ascii="Times New Roman" w:hAnsi="Times New Roman"/>
          <w:sz w:val="28"/>
          <w:szCs w:val="28"/>
        </w:rPr>
        <w:t>3</w:t>
      </w:r>
      <w:r w:rsidR="006C1E83" w:rsidRPr="00E07C10">
        <w:rPr>
          <w:rFonts w:ascii="Times New Roman" w:hAnsi="Times New Roman"/>
          <w:sz w:val="28"/>
          <w:szCs w:val="28"/>
        </w:rPr>
        <w:t xml:space="preserve"> рабочих дней после завершения мероприятий по контролю.</w:t>
      </w:r>
    </w:p>
    <w:p w:rsidR="006C1E83" w:rsidRPr="00E07C10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84</w:t>
      </w:r>
      <w:r w:rsidR="00296597">
        <w:rPr>
          <w:rFonts w:ascii="Times New Roman" w:hAnsi="Times New Roman"/>
          <w:sz w:val="28"/>
          <w:szCs w:val="28"/>
        </w:rPr>
        <w:t>. </w:t>
      </w:r>
      <w:r w:rsidR="006C1E83" w:rsidRPr="00E07C10">
        <w:rPr>
          <w:rFonts w:ascii="Times New Roman" w:hAnsi="Times New Roman"/>
          <w:sz w:val="28"/>
          <w:szCs w:val="28"/>
        </w:rPr>
        <w:t xml:space="preserve">В акте </w:t>
      </w:r>
      <w:r w:rsidR="00D133C7">
        <w:rPr>
          <w:rFonts w:ascii="Times New Roman" w:hAnsi="Times New Roman"/>
          <w:sz w:val="28"/>
          <w:szCs w:val="28"/>
        </w:rPr>
        <w:t xml:space="preserve">проверки </w:t>
      </w:r>
      <w:r w:rsidR="006C1E83" w:rsidRPr="00E07C10">
        <w:rPr>
          <w:rFonts w:ascii="Times New Roman" w:hAnsi="Times New Roman"/>
          <w:sz w:val="28"/>
          <w:szCs w:val="28"/>
        </w:rPr>
        <w:t>указываются:</w:t>
      </w:r>
    </w:p>
    <w:p w:rsidR="006C1E83" w:rsidRPr="00E07C10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дата, время и место составления акта проверки;</w:t>
      </w:r>
    </w:p>
    <w:p w:rsidR="006C1E83" w:rsidRPr="00E07C10" w:rsidRDefault="00583225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5A4A96">
        <w:rPr>
          <w:rFonts w:ascii="Times New Roman" w:hAnsi="Times New Roman"/>
          <w:sz w:val="28"/>
          <w:szCs w:val="28"/>
        </w:rPr>
        <w:t>наименование</w:t>
      </w:r>
      <w:r w:rsidR="008051F2" w:rsidRPr="00E07C10">
        <w:rPr>
          <w:rFonts w:ascii="Times New Roman" w:hAnsi="Times New Roman"/>
          <w:sz w:val="28"/>
          <w:szCs w:val="28"/>
        </w:rPr>
        <w:t xml:space="preserve"> Жилстройнадзор</w:t>
      </w:r>
      <w:r w:rsidR="0099321A">
        <w:rPr>
          <w:rFonts w:ascii="Times New Roman" w:hAnsi="Times New Roman"/>
          <w:sz w:val="28"/>
          <w:szCs w:val="28"/>
        </w:rPr>
        <w:t>а</w:t>
      </w:r>
      <w:r w:rsidR="008051F2" w:rsidRPr="00E07C10">
        <w:rPr>
          <w:rFonts w:ascii="Times New Roman" w:hAnsi="Times New Roman"/>
          <w:sz w:val="28"/>
          <w:szCs w:val="28"/>
        </w:rPr>
        <w:t xml:space="preserve"> Югры</w:t>
      </w:r>
      <w:r w:rsidR="006C1E83" w:rsidRPr="00E07C10">
        <w:rPr>
          <w:rFonts w:ascii="Times New Roman" w:hAnsi="Times New Roman"/>
          <w:sz w:val="28"/>
          <w:szCs w:val="28"/>
        </w:rPr>
        <w:t>;</w:t>
      </w:r>
    </w:p>
    <w:p w:rsidR="006C1E83" w:rsidRPr="00E07C10" w:rsidRDefault="008051F2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дата и номер приказа Жилстройнадзора Югры</w:t>
      </w:r>
      <w:r w:rsidR="006C1E83" w:rsidRPr="00E07C10">
        <w:rPr>
          <w:rFonts w:ascii="Times New Roman" w:hAnsi="Times New Roman"/>
          <w:sz w:val="28"/>
          <w:szCs w:val="28"/>
        </w:rPr>
        <w:t>;</w:t>
      </w:r>
    </w:p>
    <w:p w:rsidR="006C1E83" w:rsidRPr="00E07C10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фамилия, имя, отчество и должность государственного жилищного инспектора</w:t>
      </w:r>
      <w:r w:rsidR="000A4473" w:rsidRPr="00FB672A">
        <w:rPr>
          <w:rFonts w:ascii="Times New Roman" w:hAnsi="Times New Roman"/>
          <w:sz w:val="28"/>
          <w:szCs w:val="28"/>
        </w:rPr>
        <w:t>, проводившего проверку</w:t>
      </w:r>
      <w:r w:rsidRPr="00FB672A">
        <w:rPr>
          <w:rFonts w:ascii="Times New Roman" w:hAnsi="Times New Roman"/>
          <w:sz w:val="28"/>
          <w:szCs w:val="28"/>
        </w:rPr>
        <w:t>;</w:t>
      </w:r>
    </w:p>
    <w:p w:rsidR="006C1E83" w:rsidRPr="00E07C10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 xml:space="preserve">наименование проверяемого юридического лица или фамилия, имя и отчество индивидуального предпринимателя, а также фамилия, имя, отчество и должность руководителя, иного должностного лица или уполномоченного представителя юридического лица, уполномоченного представителя индивидуального предпринимателя, </w:t>
      </w:r>
      <w:proofErr w:type="gramStart"/>
      <w:r w:rsidRPr="00E07C10">
        <w:rPr>
          <w:rFonts w:ascii="Times New Roman" w:hAnsi="Times New Roman"/>
          <w:sz w:val="28"/>
          <w:szCs w:val="28"/>
        </w:rPr>
        <w:t>присутствовавших</w:t>
      </w:r>
      <w:proofErr w:type="gramEnd"/>
      <w:r w:rsidRPr="00E07C10">
        <w:rPr>
          <w:rFonts w:ascii="Times New Roman" w:hAnsi="Times New Roman"/>
          <w:sz w:val="28"/>
          <w:szCs w:val="28"/>
        </w:rPr>
        <w:t xml:space="preserve"> при проведении проверки;</w:t>
      </w:r>
    </w:p>
    <w:p w:rsidR="006C1E83" w:rsidRPr="00FB672A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FB672A">
        <w:rPr>
          <w:rFonts w:ascii="Times New Roman" w:hAnsi="Times New Roman"/>
          <w:sz w:val="28"/>
          <w:szCs w:val="28"/>
        </w:rPr>
        <w:lastRenderedPageBreak/>
        <w:t>дата, время, продолжительность и место проведения проверки;</w:t>
      </w:r>
    </w:p>
    <w:p w:rsidR="006C1E83" w:rsidRPr="00E07C10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FB672A">
        <w:rPr>
          <w:rFonts w:ascii="Times New Roman" w:hAnsi="Times New Roman"/>
          <w:sz w:val="28"/>
          <w:szCs w:val="28"/>
        </w:rPr>
        <w:t>сведения о результатах проверки, в том числе о выявленных нарушениях обязательных требований,</w:t>
      </w:r>
      <w:r w:rsidRPr="00E07C10">
        <w:rPr>
          <w:rFonts w:ascii="Times New Roman" w:hAnsi="Times New Roman"/>
          <w:sz w:val="28"/>
          <w:szCs w:val="28"/>
        </w:rPr>
        <w:t xml:space="preserve"> об их характере и о лицах, допустивших указанные нарушения;</w:t>
      </w:r>
    </w:p>
    <w:p w:rsidR="006C1E83" w:rsidRPr="00E07C10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proofErr w:type="gramStart"/>
      <w:r w:rsidRPr="00E07C10">
        <w:rPr>
          <w:rFonts w:ascii="Times New Roman" w:hAnsi="Times New Roman"/>
          <w:sz w:val="28"/>
          <w:szCs w:val="28"/>
        </w:rPr>
        <w:t>сведения об ознакомлении или отказе в ознакомлении с актом проверки руководителя, иного должностного лица или уполномоч</w:t>
      </w:r>
      <w:r w:rsidR="00FE444B">
        <w:rPr>
          <w:rFonts w:ascii="Times New Roman" w:hAnsi="Times New Roman"/>
          <w:sz w:val="28"/>
          <w:szCs w:val="28"/>
        </w:rPr>
        <w:t>енного представителя субъекта проверки</w:t>
      </w:r>
      <w:r w:rsidRPr="00E07C10">
        <w:rPr>
          <w:rFonts w:ascii="Times New Roman" w:hAnsi="Times New Roman"/>
          <w:sz w:val="28"/>
          <w:szCs w:val="28"/>
        </w:rPr>
        <w:t>, присутствовавших при проведении проверки, о наличии их подписей или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 с отсутств</w:t>
      </w:r>
      <w:r w:rsidR="00FE444B">
        <w:rPr>
          <w:rFonts w:ascii="Times New Roman" w:hAnsi="Times New Roman"/>
          <w:sz w:val="28"/>
          <w:szCs w:val="28"/>
        </w:rPr>
        <w:t xml:space="preserve">ием </w:t>
      </w:r>
      <w:r w:rsidRPr="00E07C10">
        <w:rPr>
          <w:rFonts w:ascii="Times New Roman" w:hAnsi="Times New Roman"/>
          <w:sz w:val="28"/>
          <w:szCs w:val="28"/>
        </w:rPr>
        <w:t>указанного журнала;</w:t>
      </w:r>
      <w:proofErr w:type="gramEnd"/>
    </w:p>
    <w:p w:rsidR="006C1E83" w:rsidRPr="00E07C10" w:rsidRDefault="006C1E83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E07C10">
        <w:rPr>
          <w:rFonts w:ascii="Times New Roman" w:hAnsi="Times New Roman"/>
          <w:sz w:val="28"/>
          <w:szCs w:val="28"/>
        </w:rPr>
        <w:t>подписи должностного лица или должностных лиц, проводивших проверку.</w:t>
      </w:r>
    </w:p>
    <w:p w:rsidR="004D5C61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85</w:t>
      </w:r>
      <w:r w:rsidR="00296597" w:rsidRPr="00FB672A">
        <w:rPr>
          <w:rFonts w:ascii="Times New Roman" w:hAnsi="Times New Roman"/>
          <w:sz w:val="28"/>
          <w:szCs w:val="28"/>
        </w:rPr>
        <w:t>.</w:t>
      </w:r>
      <w:r w:rsidR="00296597">
        <w:rPr>
          <w:rFonts w:ascii="Times New Roman" w:hAnsi="Times New Roman"/>
          <w:sz w:val="28"/>
          <w:szCs w:val="28"/>
        </w:rPr>
        <w:t> </w:t>
      </w:r>
      <w:r w:rsidR="006C1E83" w:rsidRPr="00E07C10">
        <w:rPr>
          <w:rFonts w:ascii="Times New Roman" w:hAnsi="Times New Roman"/>
          <w:sz w:val="28"/>
          <w:szCs w:val="28"/>
        </w:rPr>
        <w:t>Акт проверки оформляется в двух экземплярах, один из которых с копиями приложений вручается руководителю, иному должностному лицу или уполномоченному п</w:t>
      </w:r>
      <w:r w:rsidR="00FE444B">
        <w:rPr>
          <w:rFonts w:ascii="Times New Roman" w:hAnsi="Times New Roman"/>
          <w:sz w:val="28"/>
          <w:szCs w:val="28"/>
        </w:rPr>
        <w:t xml:space="preserve">редставителю субъекта проверки </w:t>
      </w:r>
      <w:r w:rsidR="006C1E83" w:rsidRPr="00E07C10">
        <w:rPr>
          <w:rFonts w:ascii="Times New Roman" w:hAnsi="Times New Roman"/>
          <w:sz w:val="28"/>
          <w:szCs w:val="28"/>
        </w:rPr>
        <w:t>под расписку об ознакомлении либо об отказе в ознакомлении с актом проверки.</w:t>
      </w:r>
    </w:p>
    <w:p w:rsidR="006C1E83" w:rsidRDefault="00D6314E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отсутствия </w:t>
      </w:r>
      <w:r w:rsidR="0099321A" w:rsidRPr="001932BF">
        <w:rPr>
          <w:rFonts w:ascii="Times New Roman" w:hAnsi="Times New Roman"/>
          <w:sz w:val="28"/>
          <w:szCs w:val="28"/>
        </w:rPr>
        <w:t xml:space="preserve">указанных </w:t>
      </w:r>
      <w:r w:rsidR="00220394" w:rsidRPr="001932BF">
        <w:rPr>
          <w:rFonts w:ascii="Times New Roman" w:hAnsi="Times New Roman"/>
          <w:sz w:val="28"/>
          <w:szCs w:val="28"/>
        </w:rPr>
        <w:t>лиц</w:t>
      </w:r>
      <w:r w:rsidR="00ED58D9">
        <w:rPr>
          <w:rFonts w:ascii="Times New Roman" w:hAnsi="Times New Roman"/>
          <w:sz w:val="28"/>
          <w:szCs w:val="28"/>
        </w:rPr>
        <w:t xml:space="preserve">, </w:t>
      </w:r>
      <w:r w:rsidR="006C1E83" w:rsidRPr="001932BF">
        <w:rPr>
          <w:rFonts w:ascii="Times New Roman" w:hAnsi="Times New Roman"/>
          <w:sz w:val="28"/>
          <w:szCs w:val="28"/>
        </w:rPr>
        <w:t>а</w:t>
      </w:r>
      <w:r w:rsidR="006C1E83" w:rsidRPr="00E07C10">
        <w:rPr>
          <w:rFonts w:ascii="Times New Roman" w:hAnsi="Times New Roman"/>
          <w:sz w:val="28"/>
          <w:szCs w:val="28"/>
        </w:rPr>
        <w:t xml:space="preserve"> также в</w:t>
      </w:r>
      <w:r w:rsidR="00FE444B">
        <w:rPr>
          <w:rFonts w:ascii="Times New Roman" w:hAnsi="Times New Roman"/>
          <w:sz w:val="28"/>
          <w:szCs w:val="28"/>
        </w:rPr>
        <w:t xml:space="preserve"> случае отказа субъекта проверки</w:t>
      </w:r>
      <w:r w:rsidR="006C1E83" w:rsidRPr="00E07C10">
        <w:rPr>
          <w:rFonts w:ascii="Times New Roman" w:hAnsi="Times New Roman"/>
          <w:sz w:val="28"/>
          <w:szCs w:val="28"/>
        </w:rPr>
        <w:t xml:space="preserve">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вручении, которое приобщается к экземпляру акта провер</w:t>
      </w:r>
      <w:r w:rsidR="008F1A92" w:rsidRPr="00E07C10">
        <w:rPr>
          <w:rFonts w:ascii="Times New Roman" w:hAnsi="Times New Roman"/>
          <w:sz w:val="28"/>
          <w:szCs w:val="28"/>
        </w:rPr>
        <w:t>ки, хранящемуся в деле Жилстройнадзора Югры</w:t>
      </w:r>
      <w:r w:rsidR="006C1E83" w:rsidRPr="00E07C10">
        <w:rPr>
          <w:rFonts w:ascii="Times New Roman" w:hAnsi="Times New Roman"/>
          <w:sz w:val="28"/>
          <w:szCs w:val="28"/>
        </w:rPr>
        <w:t>.</w:t>
      </w:r>
    </w:p>
    <w:p w:rsidR="00775DF5" w:rsidRDefault="00263318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наличии согласия субъекта проверки на осуществление взаимодействия в электронной форме в рамках регионального государственного жилищного надзора акт проверки может быть направлен в форме электронного документа, подписанного усиленной квалифицированной электронной подписью государственного жилищного инспектора, составившего данный акт, руководителю, иному должностному лицу или уполномоченному представителю субъекта проверки</w:t>
      </w:r>
      <w:r w:rsidRPr="00F335F3">
        <w:rPr>
          <w:rFonts w:ascii="Times New Roman" w:hAnsi="Times New Roman"/>
          <w:sz w:val="28"/>
          <w:szCs w:val="28"/>
        </w:rPr>
        <w:t>. При этом акт, направленный в форме электронного документа, подписанного усиленной квалифицированной электронной подписью государственного жилищного инспектора, составившего акт, субъекту проверки способом, обеспечивающим подтверждение получения указанного документа, считается полученным субъектом проверки.</w:t>
      </w:r>
    </w:p>
    <w:p w:rsidR="001E247C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86</w:t>
      </w:r>
      <w:r w:rsidR="00231EEA">
        <w:rPr>
          <w:rFonts w:ascii="Times New Roman" w:hAnsi="Times New Roman"/>
          <w:sz w:val="28"/>
          <w:szCs w:val="28"/>
        </w:rPr>
        <w:t>.</w:t>
      </w:r>
      <w:r w:rsidR="002C26BB">
        <w:rPr>
          <w:rFonts w:ascii="Times New Roman" w:hAnsi="Times New Roman"/>
          <w:sz w:val="28"/>
          <w:szCs w:val="28"/>
        </w:rPr>
        <w:t> </w:t>
      </w:r>
      <w:r w:rsidR="00434397" w:rsidRPr="00E73E6E">
        <w:rPr>
          <w:rFonts w:ascii="Times New Roman" w:hAnsi="Times New Roman"/>
          <w:sz w:val="28"/>
          <w:szCs w:val="28"/>
        </w:rPr>
        <w:t>К</w:t>
      </w:r>
      <w:r w:rsidR="0099321A">
        <w:rPr>
          <w:rFonts w:ascii="Times New Roman" w:hAnsi="Times New Roman"/>
          <w:sz w:val="28"/>
          <w:szCs w:val="28"/>
        </w:rPr>
        <w:t xml:space="preserve"> </w:t>
      </w:r>
      <w:r w:rsidR="006C1E83" w:rsidRPr="00E07C10">
        <w:rPr>
          <w:rFonts w:ascii="Times New Roman" w:hAnsi="Times New Roman"/>
          <w:sz w:val="28"/>
          <w:szCs w:val="28"/>
        </w:rPr>
        <w:t>акту проверки прила</w:t>
      </w:r>
      <w:r w:rsidR="008F1A92" w:rsidRPr="00E07C10">
        <w:rPr>
          <w:rFonts w:ascii="Times New Roman" w:hAnsi="Times New Roman"/>
          <w:sz w:val="28"/>
          <w:szCs w:val="28"/>
        </w:rPr>
        <w:t xml:space="preserve">гаются </w:t>
      </w:r>
      <w:r w:rsidR="00D6314E">
        <w:rPr>
          <w:rFonts w:ascii="Times New Roman" w:hAnsi="Times New Roman"/>
          <w:sz w:val="28"/>
          <w:szCs w:val="28"/>
        </w:rPr>
        <w:t xml:space="preserve">объяснения </w:t>
      </w:r>
      <w:r w:rsidR="004E40C2" w:rsidRPr="00886478">
        <w:rPr>
          <w:rFonts w:ascii="Times New Roman" w:hAnsi="Times New Roman"/>
          <w:sz w:val="28"/>
          <w:szCs w:val="28"/>
        </w:rPr>
        <w:t xml:space="preserve">лиц, в отношении которых была проведена проверка, </w:t>
      </w:r>
      <w:r w:rsidR="006C1E83" w:rsidRPr="00886478">
        <w:rPr>
          <w:rFonts w:ascii="Times New Roman" w:hAnsi="Times New Roman"/>
          <w:sz w:val="28"/>
          <w:szCs w:val="28"/>
        </w:rPr>
        <w:t>на которых</w:t>
      </w:r>
      <w:r w:rsidR="006C1E83" w:rsidRPr="00E07C10">
        <w:rPr>
          <w:rFonts w:ascii="Times New Roman" w:hAnsi="Times New Roman"/>
          <w:sz w:val="28"/>
          <w:szCs w:val="28"/>
        </w:rPr>
        <w:t xml:space="preserve"> возлагается ответственность за нарушение обязательных требований, предписания об устранении выявленных нарушений и иные связанные с результатами п</w:t>
      </w:r>
      <w:r w:rsidR="001E247C">
        <w:rPr>
          <w:rFonts w:ascii="Times New Roman" w:hAnsi="Times New Roman"/>
          <w:sz w:val="28"/>
          <w:szCs w:val="28"/>
        </w:rPr>
        <w:t>роверки документы или их копии.</w:t>
      </w:r>
    </w:p>
    <w:p w:rsidR="00692280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87</w:t>
      </w:r>
      <w:r w:rsidR="00231EEA">
        <w:rPr>
          <w:rFonts w:ascii="Times New Roman" w:hAnsi="Times New Roman"/>
          <w:sz w:val="28"/>
          <w:szCs w:val="28"/>
        </w:rPr>
        <w:t>.</w:t>
      </w:r>
      <w:r w:rsidR="002C26BB">
        <w:rPr>
          <w:rFonts w:ascii="Times New Roman" w:hAnsi="Times New Roman"/>
          <w:sz w:val="28"/>
          <w:szCs w:val="28"/>
        </w:rPr>
        <w:t> </w:t>
      </w:r>
      <w:r w:rsidR="00DB5718">
        <w:rPr>
          <w:rFonts w:ascii="Times New Roman" w:hAnsi="Times New Roman"/>
          <w:sz w:val="28"/>
          <w:szCs w:val="28"/>
        </w:rPr>
        <w:t xml:space="preserve">Акт проверки </w:t>
      </w:r>
      <w:r w:rsidR="00261C2C" w:rsidRPr="00E07C10">
        <w:rPr>
          <w:rFonts w:ascii="Times New Roman" w:hAnsi="Times New Roman"/>
          <w:sz w:val="28"/>
          <w:szCs w:val="28"/>
        </w:rPr>
        <w:t>оформляется по типовой форме</w:t>
      </w:r>
      <w:r w:rsidR="00D021DD" w:rsidRPr="00E07C10">
        <w:rPr>
          <w:rFonts w:ascii="Times New Roman" w:hAnsi="Times New Roman"/>
          <w:sz w:val="28"/>
          <w:szCs w:val="28"/>
        </w:rPr>
        <w:t xml:space="preserve"> акта проверки юридических лиц, индивидуальных предпринимателей</w:t>
      </w:r>
      <w:r w:rsidR="00261C2C" w:rsidRPr="00E07C10">
        <w:rPr>
          <w:rFonts w:ascii="Times New Roman" w:hAnsi="Times New Roman"/>
          <w:sz w:val="28"/>
          <w:szCs w:val="28"/>
        </w:rPr>
        <w:t>, утвержденной</w:t>
      </w:r>
      <w:r w:rsidR="00D021DD" w:rsidRPr="00E07C10">
        <w:rPr>
          <w:rFonts w:ascii="Times New Roman" w:hAnsi="Times New Roman"/>
          <w:sz w:val="28"/>
          <w:szCs w:val="28"/>
        </w:rPr>
        <w:t xml:space="preserve"> приказом </w:t>
      </w:r>
      <w:r w:rsidR="00BB0EA8" w:rsidRPr="00DB5718">
        <w:rPr>
          <w:rFonts w:ascii="Times New Roman" w:hAnsi="Times New Roman"/>
          <w:sz w:val="28"/>
          <w:szCs w:val="28"/>
        </w:rPr>
        <w:t>Минэкономразвития России</w:t>
      </w:r>
      <w:r w:rsidR="00BB0EA8">
        <w:rPr>
          <w:rFonts w:ascii="Times New Roman" w:hAnsi="Times New Roman"/>
          <w:sz w:val="28"/>
          <w:szCs w:val="28"/>
        </w:rPr>
        <w:t xml:space="preserve"> </w:t>
      </w:r>
      <w:r w:rsidR="00296597" w:rsidRPr="007378EF">
        <w:rPr>
          <w:rFonts w:ascii="Times New Roman" w:hAnsi="Times New Roman"/>
          <w:sz w:val="28"/>
          <w:szCs w:val="28"/>
        </w:rPr>
        <w:t>№ 141</w:t>
      </w:r>
      <w:r w:rsidR="00296597" w:rsidRPr="00E73E6E">
        <w:rPr>
          <w:rFonts w:ascii="Times New Roman" w:hAnsi="Times New Roman"/>
          <w:sz w:val="28"/>
          <w:szCs w:val="28"/>
        </w:rPr>
        <w:t>.</w:t>
      </w:r>
    </w:p>
    <w:p w:rsidR="00CF6D3A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88</w:t>
      </w:r>
      <w:r w:rsidR="00231EEA">
        <w:rPr>
          <w:rFonts w:ascii="Times New Roman" w:hAnsi="Times New Roman"/>
          <w:sz w:val="28"/>
          <w:szCs w:val="28"/>
          <w:lang w:eastAsia="ru-RU"/>
        </w:rPr>
        <w:t>.</w:t>
      </w:r>
      <w:r w:rsidR="002C26BB">
        <w:rPr>
          <w:rFonts w:ascii="Times New Roman" w:hAnsi="Times New Roman"/>
          <w:sz w:val="28"/>
          <w:szCs w:val="28"/>
          <w:lang w:eastAsia="ru-RU"/>
        </w:rPr>
        <w:t> </w:t>
      </w:r>
      <w:r w:rsidR="00213A9D">
        <w:rPr>
          <w:rFonts w:ascii="Times New Roman" w:hAnsi="Times New Roman"/>
          <w:sz w:val="28"/>
          <w:szCs w:val="28"/>
          <w:lang w:eastAsia="ru-RU"/>
        </w:rPr>
        <w:t>Госуд</w:t>
      </w:r>
      <w:r w:rsidR="00155DFC">
        <w:rPr>
          <w:rFonts w:ascii="Times New Roman" w:hAnsi="Times New Roman"/>
          <w:sz w:val="28"/>
          <w:szCs w:val="28"/>
          <w:lang w:eastAsia="ru-RU"/>
        </w:rPr>
        <w:t xml:space="preserve">арственным жилищным инспектором </w:t>
      </w:r>
      <w:r w:rsidR="00507202" w:rsidRPr="00507202">
        <w:rPr>
          <w:rFonts w:ascii="Times New Roman" w:hAnsi="Times New Roman"/>
          <w:sz w:val="28"/>
          <w:szCs w:val="28"/>
          <w:lang w:eastAsia="ru-RU"/>
        </w:rPr>
        <w:t xml:space="preserve">в акте проверки </w:t>
      </w:r>
      <w:r w:rsidR="00507202" w:rsidRPr="00507202">
        <w:rPr>
          <w:rFonts w:ascii="Times New Roman" w:hAnsi="Times New Roman"/>
          <w:sz w:val="28"/>
          <w:szCs w:val="28"/>
          <w:lang w:eastAsia="ru-RU"/>
        </w:rPr>
        <w:lastRenderedPageBreak/>
        <w:t>дается заключение о нарушении либо отсутствии нарушения</w:t>
      </w:r>
      <w:r w:rsidR="006877D3">
        <w:rPr>
          <w:rFonts w:ascii="Times New Roman" w:hAnsi="Times New Roman"/>
          <w:sz w:val="28"/>
          <w:szCs w:val="28"/>
          <w:lang w:eastAsia="ru-RU"/>
        </w:rPr>
        <w:t xml:space="preserve"> требований законодательства</w:t>
      </w:r>
      <w:r w:rsidR="000B6595" w:rsidRPr="000B659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6595">
        <w:rPr>
          <w:rFonts w:ascii="Times New Roman" w:hAnsi="Times New Roman"/>
          <w:sz w:val="28"/>
          <w:szCs w:val="28"/>
          <w:lang w:eastAsia="ru-RU"/>
        </w:rPr>
        <w:t>субъектами проверки</w:t>
      </w:r>
      <w:r w:rsidR="00231EEA">
        <w:rPr>
          <w:rFonts w:ascii="Times New Roman" w:hAnsi="Times New Roman"/>
          <w:sz w:val="28"/>
          <w:szCs w:val="28"/>
          <w:lang w:eastAsia="ru-RU"/>
        </w:rPr>
        <w:t>.</w:t>
      </w:r>
    </w:p>
    <w:p w:rsidR="00E728EA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89</w:t>
      </w:r>
      <w:r w:rsidR="00CF6D3A" w:rsidRPr="00696CB7">
        <w:rPr>
          <w:rFonts w:ascii="Times New Roman" w:hAnsi="Times New Roman"/>
          <w:sz w:val="28"/>
          <w:szCs w:val="28"/>
        </w:rPr>
        <w:t>.</w:t>
      </w:r>
      <w:r w:rsidR="00713C92">
        <w:rPr>
          <w:rFonts w:ascii="Times New Roman" w:hAnsi="Times New Roman"/>
          <w:sz w:val="28"/>
          <w:szCs w:val="28"/>
        </w:rPr>
        <w:t> </w:t>
      </w:r>
      <w:r w:rsidR="004202AC" w:rsidRPr="00696CB7">
        <w:rPr>
          <w:rFonts w:ascii="Times New Roman" w:hAnsi="Times New Roman"/>
          <w:sz w:val="28"/>
          <w:szCs w:val="28"/>
        </w:rPr>
        <w:t>В случае выявления при пр</w:t>
      </w:r>
      <w:r w:rsidR="00644030">
        <w:rPr>
          <w:rFonts w:ascii="Times New Roman" w:hAnsi="Times New Roman"/>
          <w:sz w:val="28"/>
          <w:szCs w:val="28"/>
        </w:rPr>
        <w:t>оведении проверки нарушений субъектом проверки</w:t>
      </w:r>
      <w:r w:rsidR="004202AC" w:rsidRPr="00696CB7">
        <w:rPr>
          <w:rFonts w:ascii="Times New Roman" w:hAnsi="Times New Roman"/>
          <w:sz w:val="28"/>
          <w:szCs w:val="28"/>
        </w:rPr>
        <w:t xml:space="preserve"> обязательных требо</w:t>
      </w:r>
      <w:r w:rsidR="0028577D" w:rsidRPr="00696CB7">
        <w:rPr>
          <w:rFonts w:ascii="Times New Roman" w:hAnsi="Times New Roman"/>
          <w:sz w:val="28"/>
          <w:szCs w:val="28"/>
        </w:rPr>
        <w:t>ваний государственные жилищные инспектора</w:t>
      </w:r>
      <w:r w:rsidR="004202AC" w:rsidRPr="00696CB7">
        <w:rPr>
          <w:rFonts w:ascii="Times New Roman" w:hAnsi="Times New Roman"/>
          <w:sz w:val="28"/>
          <w:szCs w:val="28"/>
        </w:rPr>
        <w:t xml:space="preserve"> в пределах полномочий, предусмотренных законодательством Российской Федерации, обязаны:</w:t>
      </w:r>
    </w:p>
    <w:p w:rsidR="00E728EA" w:rsidRDefault="004202AC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696CB7">
        <w:rPr>
          <w:rFonts w:ascii="Times New Roman" w:hAnsi="Times New Roman"/>
          <w:sz w:val="28"/>
          <w:szCs w:val="28"/>
        </w:rPr>
        <w:t>выдать предписа</w:t>
      </w:r>
      <w:r w:rsidR="00434042">
        <w:rPr>
          <w:rFonts w:ascii="Times New Roman" w:hAnsi="Times New Roman"/>
          <w:sz w:val="28"/>
          <w:szCs w:val="28"/>
        </w:rPr>
        <w:t xml:space="preserve">ние </w:t>
      </w:r>
      <w:r w:rsidRPr="00696CB7">
        <w:rPr>
          <w:rFonts w:ascii="Times New Roman" w:hAnsi="Times New Roman"/>
          <w:sz w:val="28"/>
          <w:szCs w:val="28"/>
        </w:rPr>
        <w:t>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 с указанием сроков их устранения, а также других мероприятий, предусм</w:t>
      </w:r>
      <w:r w:rsidR="005F1984">
        <w:rPr>
          <w:rFonts w:ascii="Times New Roman" w:hAnsi="Times New Roman"/>
          <w:sz w:val="28"/>
          <w:szCs w:val="28"/>
        </w:rPr>
        <w:t>отренных федеральными законами</w:t>
      </w:r>
      <w:r w:rsidR="00A40D51" w:rsidRPr="00696CB7">
        <w:rPr>
          <w:rFonts w:ascii="Times New Roman" w:hAnsi="Times New Roman"/>
          <w:sz w:val="28"/>
          <w:szCs w:val="28"/>
        </w:rPr>
        <w:t>;</w:t>
      </w:r>
    </w:p>
    <w:p w:rsidR="00E728EA" w:rsidRDefault="004202AC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696CB7">
        <w:rPr>
          <w:rFonts w:ascii="Times New Roman" w:hAnsi="Times New Roman"/>
          <w:sz w:val="28"/>
          <w:szCs w:val="28"/>
        </w:rPr>
        <w:t xml:space="preserve">принять меры по </w:t>
      </w:r>
      <w:proofErr w:type="gramStart"/>
      <w:r w:rsidRPr="00696CB7">
        <w:rPr>
          <w:rFonts w:ascii="Times New Roman" w:hAnsi="Times New Roman"/>
          <w:sz w:val="28"/>
          <w:szCs w:val="28"/>
        </w:rPr>
        <w:t>контролю за</w:t>
      </w:r>
      <w:proofErr w:type="gramEnd"/>
      <w:r w:rsidRPr="00696CB7">
        <w:rPr>
          <w:rFonts w:ascii="Times New Roman" w:hAnsi="Times New Roman"/>
          <w:sz w:val="28"/>
          <w:szCs w:val="28"/>
        </w:rPr>
        <w:t xml:space="preserve"> устранением выявленн</w:t>
      </w:r>
      <w:r w:rsidR="00BE4E33" w:rsidRPr="00696CB7">
        <w:rPr>
          <w:rFonts w:ascii="Times New Roman" w:hAnsi="Times New Roman"/>
          <w:sz w:val="28"/>
          <w:szCs w:val="28"/>
        </w:rPr>
        <w:t>ы</w:t>
      </w:r>
      <w:r w:rsidR="00E728EA">
        <w:rPr>
          <w:rFonts w:ascii="Times New Roman" w:hAnsi="Times New Roman"/>
          <w:sz w:val="28"/>
          <w:szCs w:val="28"/>
        </w:rPr>
        <w:t>х нарушений, их предупреждению;</w:t>
      </w:r>
    </w:p>
    <w:p w:rsidR="00CF6D3A" w:rsidRPr="00696CB7" w:rsidRDefault="004202AC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696CB7">
        <w:rPr>
          <w:rFonts w:ascii="Times New Roman" w:hAnsi="Times New Roman"/>
          <w:sz w:val="28"/>
          <w:szCs w:val="28"/>
        </w:rPr>
        <w:t>принять меры по привлечению лиц, допустивших выявленные нарушения, к административной ответственности в случае выявления нарушений обязательных требований, за которые действующим законодательством предусмотрена ад</w:t>
      </w:r>
      <w:r w:rsidR="008944D7">
        <w:rPr>
          <w:rFonts w:ascii="Times New Roman" w:hAnsi="Times New Roman"/>
          <w:sz w:val="28"/>
          <w:szCs w:val="28"/>
        </w:rPr>
        <w:t>министративная ответственность.</w:t>
      </w:r>
    </w:p>
    <w:p w:rsidR="007B0C1E" w:rsidRDefault="00D63C14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90</w:t>
      </w:r>
      <w:r w:rsidR="00CF6D3A">
        <w:rPr>
          <w:rFonts w:ascii="Times New Roman" w:hAnsi="Times New Roman" w:cs="Times New Roman"/>
          <w:sz w:val="28"/>
          <w:szCs w:val="28"/>
        </w:rPr>
        <w:t>.</w:t>
      </w:r>
      <w:r w:rsidR="00713C92">
        <w:rPr>
          <w:rFonts w:ascii="Times New Roman" w:hAnsi="Times New Roman" w:cs="Times New Roman"/>
          <w:sz w:val="28"/>
          <w:szCs w:val="28"/>
        </w:rPr>
        <w:t> </w:t>
      </w:r>
      <w:r w:rsidR="00DD1543" w:rsidRPr="0061122C">
        <w:rPr>
          <w:rFonts w:ascii="Times New Roman" w:hAnsi="Times New Roman" w:cs="Times New Roman"/>
          <w:sz w:val="28"/>
          <w:szCs w:val="28"/>
        </w:rPr>
        <w:t>В</w:t>
      </w:r>
      <w:r w:rsidR="004202AC" w:rsidRPr="0061122C">
        <w:rPr>
          <w:rFonts w:ascii="Times New Roman" w:hAnsi="Times New Roman" w:cs="Times New Roman"/>
          <w:sz w:val="28"/>
          <w:szCs w:val="28"/>
        </w:rPr>
        <w:t xml:space="preserve"> п</w:t>
      </w:r>
      <w:r w:rsidR="00836CBF">
        <w:rPr>
          <w:rFonts w:ascii="Times New Roman" w:hAnsi="Times New Roman" w:cs="Times New Roman"/>
          <w:sz w:val="28"/>
          <w:szCs w:val="28"/>
        </w:rPr>
        <w:t>редписании должны быть указаны:</w:t>
      </w:r>
    </w:p>
    <w:p w:rsidR="007B0C1E" w:rsidRDefault="004202AC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22C">
        <w:rPr>
          <w:rFonts w:ascii="Times New Roman" w:hAnsi="Times New Roman" w:cs="Times New Roman"/>
          <w:sz w:val="28"/>
          <w:szCs w:val="28"/>
        </w:rPr>
        <w:t>наименование (по</w:t>
      </w:r>
      <w:r w:rsidR="00FE444B">
        <w:rPr>
          <w:rFonts w:ascii="Times New Roman" w:hAnsi="Times New Roman" w:cs="Times New Roman"/>
          <w:sz w:val="28"/>
          <w:szCs w:val="28"/>
        </w:rPr>
        <w:t>лное и сокращенное) субъекта проверки</w:t>
      </w:r>
      <w:r w:rsidR="00BB0EA8">
        <w:rPr>
          <w:rFonts w:ascii="Times New Roman" w:hAnsi="Times New Roman" w:cs="Times New Roman"/>
          <w:sz w:val="28"/>
          <w:szCs w:val="28"/>
        </w:rPr>
        <w:t xml:space="preserve">, </w:t>
      </w:r>
      <w:r w:rsidRPr="0061122C">
        <w:rPr>
          <w:rFonts w:ascii="Times New Roman" w:hAnsi="Times New Roman" w:cs="Times New Roman"/>
          <w:sz w:val="28"/>
          <w:szCs w:val="28"/>
        </w:rPr>
        <w:t>в отноше</w:t>
      </w:r>
      <w:r w:rsidR="007B0C1E">
        <w:rPr>
          <w:rFonts w:ascii="Times New Roman" w:hAnsi="Times New Roman" w:cs="Times New Roman"/>
          <w:sz w:val="28"/>
          <w:szCs w:val="28"/>
        </w:rPr>
        <w:t>нии которых выдано предписание;</w:t>
      </w:r>
    </w:p>
    <w:p w:rsidR="007B0C1E" w:rsidRDefault="004202AC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22C">
        <w:rPr>
          <w:rFonts w:ascii="Times New Roman" w:hAnsi="Times New Roman" w:cs="Times New Roman"/>
          <w:sz w:val="28"/>
          <w:szCs w:val="28"/>
        </w:rPr>
        <w:t>фамилия, имя, отчество и должность руководителя, иного должностного лица или уполномоченного представителя</w:t>
      </w:r>
      <w:r w:rsidR="00FE444B">
        <w:rPr>
          <w:rFonts w:ascii="Times New Roman" w:hAnsi="Times New Roman" w:cs="Times New Roman"/>
          <w:sz w:val="28"/>
          <w:szCs w:val="28"/>
        </w:rPr>
        <w:t xml:space="preserve"> субъекта проверки</w:t>
      </w:r>
      <w:r w:rsidR="00BB0EA8">
        <w:rPr>
          <w:rFonts w:ascii="Times New Roman" w:hAnsi="Times New Roman" w:cs="Times New Roman"/>
          <w:sz w:val="28"/>
          <w:szCs w:val="28"/>
        </w:rPr>
        <w:t xml:space="preserve">, </w:t>
      </w:r>
      <w:r w:rsidR="00143379">
        <w:rPr>
          <w:rFonts w:ascii="Times New Roman" w:hAnsi="Times New Roman" w:cs="Times New Roman"/>
          <w:sz w:val="28"/>
          <w:szCs w:val="28"/>
        </w:rPr>
        <w:t>в отношении которого выдаётся</w:t>
      </w:r>
      <w:r w:rsidRPr="0061122C">
        <w:rPr>
          <w:rFonts w:ascii="Times New Roman" w:hAnsi="Times New Roman" w:cs="Times New Roman"/>
          <w:sz w:val="28"/>
          <w:szCs w:val="28"/>
        </w:rPr>
        <w:t xml:space="preserve"> предписание, </w:t>
      </w:r>
      <w:proofErr w:type="gramStart"/>
      <w:r w:rsidRPr="0061122C">
        <w:rPr>
          <w:rFonts w:ascii="Times New Roman" w:hAnsi="Times New Roman" w:cs="Times New Roman"/>
          <w:sz w:val="28"/>
          <w:szCs w:val="28"/>
        </w:rPr>
        <w:t>присутство</w:t>
      </w:r>
      <w:r w:rsidR="007B0C1E">
        <w:rPr>
          <w:rFonts w:ascii="Times New Roman" w:hAnsi="Times New Roman" w:cs="Times New Roman"/>
          <w:sz w:val="28"/>
          <w:szCs w:val="28"/>
        </w:rPr>
        <w:t>вавших</w:t>
      </w:r>
      <w:proofErr w:type="gramEnd"/>
      <w:r w:rsidR="007B0C1E">
        <w:rPr>
          <w:rFonts w:ascii="Times New Roman" w:hAnsi="Times New Roman" w:cs="Times New Roman"/>
          <w:sz w:val="28"/>
          <w:szCs w:val="28"/>
        </w:rPr>
        <w:t xml:space="preserve"> при проведении проверки;</w:t>
      </w:r>
    </w:p>
    <w:p w:rsidR="007B0C1E" w:rsidRDefault="007B0C1E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выдачи предписания;</w:t>
      </w:r>
    </w:p>
    <w:p w:rsidR="007B0C1E" w:rsidRDefault="004202AC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22C">
        <w:rPr>
          <w:rFonts w:ascii="Times New Roman" w:hAnsi="Times New Roman" w:cs="Times New Roman"/>
          <w:sz w:val="28"/>
          <w:szCs w:val="28"/>
        </w:rPr>
        <w:t>фамилия, имя и отчеств</w:t>
      </w:r>
      <w:r w:rsidR="005C5641">
        <w:rPr>
          <w:rFonts w:ascii="Times New Roman" w:hAnsi="Times New Roman" w:cs="Times New Roman"/>
          <w:sz w:val="28"/>
          <w:szCs w:val="28"/>
        </w:rPr>
        <w:t>о должностного лица государственного жилищного инспектора</w:t>
      </w:r>
      <w:r w:rsidRPr="0061122C">
        <w:rPr>
          <w:rFonts w:ascii="Times New Roman" w:hAnsi="Times New Roman" w:cs="Times New Roman"/>
          <w:sz w:val="28"/>
          <w:szCs w:val="28"/>
        </w:rPr>
        <w:t>, выдавшего предписание;</w:t>
      </w:r>
    </w:p>
    <w:p w:rsidR="007B0C1E" w:rsidRDefault="005C5641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выявленные государственным жилищным инспектором</w:t>
      </w:r>
      <w:r w:rsidR="004202AC" w:rsidRPr="0061122C">
        <w:rPr>
          <w:rFonts w:ascii="Times New Roman" w:hAnsi="Times New Roman" w:cs="Times New Roman"/>
          <w:sz w:val="28"/>
          <w:szCs w:val="28"/>
        </w:rPr>
        <w:t xml:space="preserve"> нар</w:t>
      </w:r>
      <w:r w:rsidR="007B0C1E">
        <w:rPr>
          <w:rFonts w:ascii="Times New Roman" w:hAnsi="Times New Roman" w:cs="Times New Roman"/>
          <w:sz w:val="28"/>
          <w:szCs w:val="28"/>
        </w:rPr>
        <w:t>ушения обязательных требований;</w:t>
      </w:r>
    </w:p>
    <w:p w:rsidR="007B0C1E" w:rsidRDefault="004202AC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22C">
        <w:rPr>
          <w:rFonts w:ascii="Times New Roman" w:hAnsi="Times New Roman" w:cs="Times New Roman"/>
          <w:sz w:val="28"/>
          <w:szCs w:val="28"/>
        </w:rPr>
        <w:t>описание действий, которые дол</w:t>
      </w:r>
      <w:r w:rsidR="005F1984">
        <w:rPr>
          <w:rFonts w:ascii="Times New Roman" w:hAnsi="Times New Roman" w:cs="Times New Roman"/>
          <w:sz w:val="28"/>
          <w:szCs w:val="28"/>
        </w:rPr>
        <w:t>ж</w:t>
      </w:r>
      <w:r w:rsidR="00BB0EA8">
        <w:rPr>
          <w:rFonts w:ascii="Times New Roman" w:hAnsi="Times New Roman" w:cs="Times New Roman"/>
          <w:sz w:val="28"/>
          <w:szCs w:val="28"/>
        </w:rPr>
        <w:t>ен</w:t>
      </w:r>
      <w:r w:rsidRPr="0061122C">
        <w:rPr>
          <w:rFonts w:ascii="Times New Roman" w:hAnsi="Times New Roman" w:cs="Times New Roman"/>
          <w:sz w:val="28"/>
          <w:szCs w:val="28"/>
        </w:rPr>
        <w:t xml:space="preserve"> выполнить </w:t>
      </w:r>
      <w:r w:rsidR="00BB0EA8" w:rsidRPr="005F1984">
        <w:rPr>
          <w:rFonts w:ascii="Times New Roman" w:hAnsi="Times New Roman" w:cs="Times New Roman"/>
          <w:sz w:val="28"/>
          <w:szCs w:val="28"/>
        </w:rPr>
        <w:t>субъект проверки</w:t>
      </w:r>
      <w:r w:rsidR="007B0C1E">
        <w:rPr>
          <w:rFonts w:ascii="Times New Roman" w:hAnsi="Times New Roman" w:cs="Times New Roman"/>
          <w:sz w:val="28"/>
          <w:szCs w:val="28"/>
        </w:rPr>
        <w:t>;</w:t>
      </w:r>
    </w:p>
    <w:p w:rsidR="007B0C1E" w:rsidRDefault="004202AC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22C">
        <w:rPr>
          <w:rFonts w:ascii="Times New Roman" w:hAnsi="Times New Roman" w:cs="Times New Roman"/>
          <w:sz w:val="28"/>
          <w:szCs w:val="28"/>
        </w:rPr>
        <w:t xml:space="preserve">ссылка на нормативный правовой акт, в соответствии с которым </w:t>
      </w:r>
      <w:r w:rsidR="00BB0EA8" w:rsidRPr="005F1984">
        <w:rPr>
          <w:rFonts w:ascii="Times New Roman" w:hAnsi="Times New Roman" w:cs="Times New Roman"/>
          <w:sz w:val="28"/>
          <w:szCs w:val="28"/>
        </w:rPr>
        <w:t xml:space="preserve">субъект проверки </w:t>
      </w:r>
      <w:r w:rsidRPr="005F1984">
        <w:rPr>
          <w:rFonts w:ascii="Times New Roman" w:hAnsi="Times New Roman" w:cs="Times New Roman"/>
          <w:sz w:val="28"/>
          <w:szCs w:val="28"/>
        </w:rPr>
        <w:t>обязан</w:t>
      </w:r>
      <w:r w:rsidR="007B0C1E" w:rsidRPr="005F1984">
        <w:rPr>
          <w:rFonts w:ascii="Times New Roman" w:hAnsi="Times New Roman" w:cs="Times New Roman"/>
          <w:sz w:val="28"/>
          <w:szCs w:val="28"/>
        </w:rPr>
        <w:t xml:space="preserve"> </w:t>
      </w:r>
      <w:r w:rsidR="00BB0EA8" w:rsidRPr="005F1984">
        <w:rPr>
          <w:rFonts w:ascii="Times New Roman" w:hAnsi="Times New Roman" w:cs="Times New Roman"/>
          <w:sz w:val="28"/>
          <w:szCs w:val="28"/>
        </w:rPr>
        <w:t>был</w:t>
      </w:r>
      <w:r w:rsidR="00BB0EA8">
        <w:rPr>
          <w:rFonts w:ascii="Times New Roman" w:hAnsi="Times New Roman" w:cs="Times New Roman"/>
          <w:sz w:val="28"/>
          <w:szCs w:val="28"/>
        </w:rPr>
        <w:t xml:space="preserve"> </w:t>
      </w:r>
      <w:r w:rsidR="007B0C1E">
        <w:rPr>
          <w:rFonts w:ascii="Times New Roman" w:hAnsi="Times New Roman" w:cs="Times New Roman"/>
          <w:sz w:val="28"/>
          <w:szCs w:val="28"/>
        </w:rPr>
        <w:t>выполнить требуемые действия;</w:t>
      </w:r>
    </w:p>
    <w:p w:rsidR="00836CBF" w:rsidRDefault="004202AC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122C">
        <w:rPr>
          <w:rFonts w:ascii="Times New Roman" w:hAnsi="Times New Roman" w:cs="Times New Roman"/>
          <w:sz w:val="28"/>
          <w:szCs w:val="28"/>
        </w:rPr>
        <w:t>срок выполнения предписываемы</w:t>
      </w:r>
      <w:r w:rsidR="00836CBF">
        <w:rPr>
          <w:rFonts w:ascii="Times New Roman" w:hAnsi="Times New Roman" w:cs="Times New Roman"/>
          <w:sz w:val="28"/>
          <w:szCs w:val="28"/>
        </w:rPr>
        <w:t>х действий (число, месяц и год)</w:t>
      </w:r>
      <w:r w:rsidR="00AB41E6" w:rsidRPr="00AB41E6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:rsidR="00836CBF" w:rsidRDefault="00D63C14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91</w:t>
      </w:r>
      <w:r w:rsidR="00836CBF">
        <w:rPr>
          <w:rFonts w:ascii="Times New Roman" w:hAnsi="Times New Roman" w:cs="Times New Roman"/>
          <w:sz w:val="28"/>
          <w:szCs w:val="28"/>
        </w:rPr>
        <w:t>.</w:t>
      </w:r>
      <w:r w:rsidR="00713C92">
        <w:rPr>
          <w:rFonts w:ascii="Times New Roman" w:hAnsi="Times New Roman" w:cs="Times New Roman"/>
          <w:sz w:val="28"/>
          <w:szCs w:val="28"/>
        </w:rPr>
        <w:t> </w:t>
      </w:r>
      <w:r w:rsidR="004202AC" w:rsidRPr="0061122C">
        <w:rPr>
          <w:rFonts w:ascii="Times New Roman" w:hAnsi="Times New Roman" w:cs="Times New Roman"/>
          <w:sz w:val="28"/>
          <w:szCs w:val="28"/>
        </w:rPr>
        <w:t xml:space="preserve">Назначение административного наказания не освобождает </w:t>
      </w:r>
      <w:r w:rsidR="00BB0EA8" w:rsidRPr="005F1984">
        <w:rPr>
          <w:rFonts w:ascii="Times New Roman" w:hAnsi="Times New Roman" w:cs="Times New Roman"/>
          <w:sz w:val="28"/>
          <w:szCs w:val="28"/>
        </w:rPr>
        <w:t>субъект проверки</w:t>
      </w:r>
      <w:r w:rsidR="004202AC" w:rsidRPr="0061122C">
        <w:rPr>
          <w:rFonts w:ascii="Times New Roman" w:hAnsi="Times New Roman" w:cs="Times New Roman"/>
          <w:sz w:val="28"/>
          <w:szCs w:val="28"/>
        </w:rPr>
        <w:t xml:space="preserve"> от обязанности устранить допущ</w:t>
      </w:r>
      <w:r w:rsidR="00836CBF">
        <w:rPr>
          <w:rFonts w:ascii="Times New Roman" w:hAnsi="Times New Roman" w:cs="Times New Roman"/>
          <w:sz w:val="28"/>
          <w:szCs w:val="28"/>
        </w:rPr>
        <w:t>енные нарушения.</w:t>
      </w:r>
    </w:p>
    <w:p w:rsidR="00836CBF" w:rsidRDefault="00D63C14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92</w:t>
      </w:r>
      <w:r w:rsidR="00836CBF">
        <w:rPr>
          <w:rFonts w:ascii="Times New Roman" w:hAnsi="Times New Roman" w:cs="Times New Roman"/>
          <w:sz w:val="28"/>
          <w:szCs w:val="28"/>
        </w:rPr>
        <w:t>.</w:t>
      </w:r>
      <w:r w:rsidR="00713C92">
        <w:rPr>
          <w:rFonts w:ascii="Times New Roman" w:hAnsi="Times New Roman" w:cs="Times New Roman"/>
          <w:sz w:val="28"/>
          <w:szCs w:val="28"/>
        </w:rPr>
        <w:t> </w:t>
      </w:r>
      <w:r w:rsidR="004202AC" w:rsidRPr="0061122C">
        <w:rPr>
          <w:rFonts w:ascii="Times New Roman" w:hAnsi="Times New Roman" w:cs="Times New Roman"/>
          <w:sz w:val="28"/>
          <w:szCs w:val="28"/>
        </w:rPr>
        <w:t>В случае отказа принять предписание, во всех экземплярах предписания делается соответствующая отметка, и предписание направляется посредством почтовой связи, заказным почтовым отправлением с</w:t>
      </w:r>
      <w:r w:rsidR="00BB0EA8">
        <w:rPr>
          <w:rFonts w:ascii="Times New Roman" w:hAnsi="Times New Roman" w:cs="Times New Roman"/>
          <w:sz w:val="28"/>
          <w:szCs w:val="28"/>
        </w:rPr>
        <w:t xml:space="preserve"> </w:t>
      </w:r>
      <w:r w:rsidR="004202AC" w:rsidRPr="0061122C">
        <w:rPr>
          <w:rFonts w:ascii="Times New Roman" w:hAnsi="Times New Roman" w:cs="Times New Roman"/>
          <w:sz w:val="28"/>
          <w:szCs w:val="28"/>
        </w:rPr>
        <w:t>уведомлением о вручении или иным</w:t>
      </w:r>
      <w:r w:rsidR="00733BFF">
        <w:rPr>
          <w:rFonts w:ascii="Times New Roman" w:hAnsi="Times New Roman" w:cs="Times New Roman"/>
          <w:sz w:val="28"/>
          <w:szCs w:val="28"/>
        </w:rPr>
        <w:t xml:space="preserve"> любым</w:t>
      </w:r>
      <w:r w:rsidR="004202AC" w:rsidRPr="0061122C">
        <w:rPr>
          <w:rFonts w:ascii="Times New Roman" w:hAnsi="Times New Roman" w:cs="Times New Roman"/>
          <w:sz w:val="28"/>
          <w:szCs w:val="28"/>
        </w:rPr>
        <w:t xml:space="preserve"> доступным способом.</w:t>
      </w:r>
    </w:p>
    <w:p w:rsidR="00733BFF" w:rsidRPr="00E2360E" w:rsidRDefault="00D63C14" w:rsidP="000E24D7">
      <w:pPr>
        <w:pStyle w:val="ConsPlusNormal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93</w:t>
      </w:r>
      <w:r w:rsidR="00836CBF">
        <w:rPr>
          <w:rFonts w:ascii="Times New Roman" w:hAnsi="Times New Roman" w:cs="Times New Roman"/>
          <w:sz w:val="28"/>
          <w:szCs w:val="28"/>
        </w:rPr>
        <w:t>.</w:t>
      </w:r>
      <w:r w:rsidR="00713C92">
        <w:rPr>
          <w:rFonts w:ascii="Times New Roman" w:hAnsi="Times New Roman" w:cs="Times New Roman"/>
          <w:sz w:val="28"/>
          <w:szCs w:val="28"/>
        </w:rPr>
        <w:t> </w:t>
      </w:r>
      <w:r w:rsidR="00115B56" w:rsidRPr="004C374A">
        <w:rPr>
          <w:rFonts w:ascii="Times New Roman" w:hAnsi="Times New Roman"/>
          <w:sz w:val="28"/>
          <w:szCs w:val="28"/>
        </w:rPr>
        <w:t>Выданное предписание об устранении нарушений</w:t>
      </w:r>
      <w:r w:rsidR="00BB0EA8">
        <w:rPr>
          <w:rFonts w:ascii="Times New Roman" w:hAnsi="Times New Roman"/>
          <w:sz w:val="28"/>
          <w:szCs w:val="28"/>
        </w:rPr>
        <w:t xml:space="preserve"> </w:t>
      </w:r>
      <w:r w:rsidR="00733BFF" w:rsidRPr="00733BFF">
        <w:rPr>
          <w:rFonts w:ascii="Times New Roman" w:hAnsi="Times New Roman"/>
          <w:sz w:val="28"/>
          <w:szCs w:val="28"/>
        </w:rPr>
        <w:t>в отношении</w:t>
      </w:r>
      <w:r w:rsidR="00733BFF">
        <w:rPr>
          <w:rFonts w:ascii="Times New Roman" w:hAnsi="Times New Roman"/>
          <w:sz w:val="28"/>
          <w:szCs w:val="28"/>
        </w:rPr>
        <w:t xml:space="preserve"> </w:t>
      </w:r>
      <w:r w:rsidR="00BB0EA8" w:rsidRPr="005F1984">
        <w:rPr>
          <w:rFonts w:ascii="Times New Roman" w:hAnsi="Times New Roman"/>
          <w:sz w:val="28"/>
          <w:szCs w:val="28"/>
        </w:rPr>
        <w:t>субъекта проверки</w:t>
      </w:r>
      <w:r w:rsidR="00BB0EA8">
        <w:rPr>
          <w:rFonts w:ascii="Times New Roman" w:hAnsi="Times New Roman"/>
          <w:sz w:val="28"/>
          <w:szCs w:val="28"/>
        </w:rPr>
        <w:t xml:space="preserve"> </w:t>
      </w:r>
      <w:r w:rsidR="00115B56" w:rsidRPr="004C374A">
        <w:rPr>
          <w:rFonts w:ascii="Times New Roman" w:hAnsi="Times New Roman"/>
          <w:sz w:val="28"/>
          <w:szCs w:val="28"/>
        </w:rPr>
        <w:t>является основанием для проведения внеплановой проверки после истечения сроков его исполнения.</w:t>
      </w:r>
    </w:p>
    <w:p w:rsidR="00836CBF" w:rsidRDefault="00D63C14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94</w:t>
      </w:r>
      <w:r w:rsidR="00836CBF">
        <w:rPr>
          <w:rFonts w:ascii="Times New Roman" w:hAnsi="Times New Roman" w:cs="Times New Roman"/>
          <w:sz w:val="28"/>
          <w:szCs w:val="28"/>
        </w:rPr>
        <w:t>.</w:t>
      </w:r>
      <w:r w:rsidR="00713C92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61122C" w:rsidRPr="00D42490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61122C" w:rsidRPr="00D42490">
        <w:rPr>
          <w:rFonts w:ascii="Times New Roman" w:hAnsi="Times New Roman" w:cs="Times New Roman"/>
          <w:sz w:val="28"/>
          <w:szCs w:val="28"/>
        </w:rPr>
        <w:t xml:space="preserve"> исполнением предписания осущест</w:t>
      </w:r>
      <w:r w:rsidR="003D7114" w:rsidRPr="00D42490">
        <w:rPr>
          <w:rFonts w:ascii="Times New Roman" w:hAnsi="Times New Roman" w:cs="Times New Roman"/>
          <w:sz w:val="28"/>
          <w:szCs w:val="28"/>
        </w:rPr>
        <w:t>вляет государственный жилищный инспектор, выдавший</w:t>
      </w:r>
      <w:r w:rsidR="0061122C" w:rsidRPr="00D42490">
        <w:rPr>
          <w:rFonts w:ascii="Times New Roman" w:hAnsi="Times New Roman" w:cs="Times New Roman"/>
          <w:sz w:val="28"/>
          <w:szCs w:val="28"/>
        </w:rPr>
        <w:t xml:space="preserve"> предпис</w:t>
      </w:r>
      <w:r w:rsidR="003D7114" w:rsidRPr="00D42490">
        <w:rPr>
          <w:rFonts w:ascii="Times New Roman" w:hAnsi="Times New Roman" w:cs="Times New Roman"/>
          <w:sz w:val="28"/>
          <w:szCs w:val="28"/>
        </w:rPr>
        <w:t xml:space="preserve">ание (в его отсутствие лицо, его </w:t>
      </w:r>
      <w:r w:rsidR="00A3644F" w:rsidRPr="00D42490">
        <w:rPr>
          <w:rFonts w:ascii="Times New Roman" w:hAnsi="Times New Roman" w:cs="Times New Roman"/>
          <w:sz w:val="28"/>
          <w:szCs w:val="28"/>
        </w:rPr>
        <w:t>заменяющее</w:t>
      </w:r>
      <w:r w:rsidR="00836CBF">
        <w:rPr>
          <w:rFonts w:ascii="Times New Roman" w:hAnsi="Times New Roman" w:cs="Times New Roman"/>
          <w:sz w:val="28"/>
          <w:szCs w:val="28"/>
        </w:rPr>
        <w:t>).</w:t>
      </w:r>
    </w:p>
    <w:p w:rsidR="00836CBF" w:rsidRDefault="00D63C14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95</w:t>
      </w:r>
      <w:r w:rsidR="00836CBF">
        <w:rPr>
          <w:rFonts w:ascii="Times New Roman" w:hAnsi="Times New Roman" w:cs="Times New Roman"/>
          <w:sz w:val="28"/>
          <w:szCs w:val="28"/>
        </w:rPr>
        <w:t>.</w:t>
      </w:r>
      <w:r w:rsidR="00713C92">
        <w:rPr>
          <w:rFonts w:ascii="Times New Roman" w:hAnsi="Times New Roman" w:cs="Times New Roman"/>
          <w:sz w:val="28"/>
          <w:szCs w:val="28"/>
        </w:rPr>
        <w:t> </w:t>
      </w:r>
      <w:r w:rsidR="0061122C" w:rsidRPr="00D42490">
        <w:rPr>
          <w:rFonts w:ascii="Times New Roman" w:hAnsi="Times New Roman" w:cs="Times New Roman"/>
          <w:sz w:val="28"/>
          <w:szCs w:val="28"/>
        </w:rPr>
        <w:t>Проверка исполнения предписания проводитс</w:t>
      </w:r>
      <w:r w:rsidR="00A3644F" w:rsidRPr="00D42490">
        <w:rPr>
          <w:rFonts w:ascii="Times New Roman" w:hAnsi="Times New Roman" w:cs="Times New Roman"/>
          <w:sz w:val="28"/>
          <w:szCs w:val="28"/>
        </w:rPr>
        <w:t>я на следующий день</w:t>
      </w:r>
      <w:r w:rsidR="0061122C" w:rsidRPr="00D42490">
        <w:rPr>
          <w:rFonts w:ascii="Times New Roman" w:hAnsi="Times New Roman" w:cs="Times New Roman"/>
          <w:sz w:val="28"/>
          <w:szCs w:val="28"/>
        </w:rPr>
        <w:t xml:space="preserve"> после окончания указанного в предписании срока. Проверка исполнения предписания проводитс</w:t>
      </w:r>
      <w:r w:rsidR="00A3644F" w:rsidRPr="00D42490">
        <w:rPr>
          <w:rFonts w:ascii="Times New Roman" w:hAnsi="Times New Roman" w:cs="Times New Roman"/>
          <w:sz w:val="28"/>
          <w:szCs w:val="28"/>
        </w:rPr>
        <w:t>я государственным жилищным инспектором</w:t>
      </w:r>
      <w:r w:rsidR="0061122C" w:rsidRPr="00D42490">
        <w:rPr>
          <w:rFonts w:ascii="Times New Roman" w:hAnsi="Times New Roman" w:cs="Times New Roman"/>
          <w:sz w:val="28"/>
          <w:szCs w:val="28"/>
        </w:rPr>
        <w:t>, выдавшим предписание, либо ины</w:t>
      </w:r>
      <w:r w:rsidR="00A3644F" w:rsidRPr="00D42490">
        <w:rPr>
          <w:rFonts w:ascii="Times New Roman" w:hAnsi="Times New Roman" w:cs="Times New Roman"/>
          <w:sz w:val="28"/>
          <w:szCs w:val="28"/>
        </w:rPr>
        <w:t>м государственным жилищным инспектором</w:t>
      </w:r>
      <w:r w:rsidR="0061122C" w:rsidRPr="00D42490">
        <w:rPr>
          <w:rFonts w:ascii="Times New Roman" w:hAnsi="Times New Roman" w:cs="Times New Roman"/>
          <w:sz w:val="28"/>
          <w:szCs w:val="28"/>
        </w:rPr>
        <w:t xml:space="preserve">, уполномоченным в </w:t>
      </w:r>
      <w:r w:rsidR="00A3644F" w:rsidRPr="00D42490">
        <w:rPr>
          <w:rFonts w:ascii="Times New Roman" w:hAnsi="Times New Roman" w:cs="Times New Roman"/>
          <w:sz w:val="28"/>
          <w:szCs w:val="28"/>
        </w:rPr>
        <w:t>соответс</w:t>
      </w:r>
      <w:r w:rsidR="00C07F02" w:rsidRPr="00D42490">
        <w:rPr>
          <w:rFonts w:ascii="Times New Roman" w:hAnsi="Times New Roman" w:cs="Times New Roman"/>
          <w:sz w:val="28"/>
          <w:szCs w:val="28"/>
        </w:rPr>
        <w:t>твии с приказом руководителя Жилстройнадзора Югры</w:t>
      </w:r>
      <w:r w:rsidR="0061122C" w:rsidRPr="00D42490">
        <w:rPr>
          <w:rFonts w:ascii="Times New Roman" w:hAnsi="Times New Roman" w:cs="Times New Roman"/>
          <w:sz w:val="28"/>
          <w:szCs w:val="28"/>
        </w:rPr>
        <w:t>,</w:t>
      </w:r>
      <w:r w:rsidR="00654BE7">
        <w:rPr>
          <w:rFonts w:ascii="Times New Roman" w:hAnsi="Times New Roman" w:cs="Times New Roman"/>
          <w:sz w:val="28"/>
          <w:szCs w:val="28"/>
        </w:rPr>
        <w:t xml:space="preserve"> его заместителей</w:t>
      </w:r>
      <w:r w:rsidR="0061122C" w:rsidRPr="00D42490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законодательства Рос</w:t>
      </w:r>
      <w:r w:rsidR="00C90EF6">
        <w:rPr>
          <w:rFonts w:ascii="Times New Roman" w:hAnsi="Times New Roman" w:cs="Times New Roman"/>
          <w:sz w:val="28"/>
          <w:szCs w:val="28"/>
        </w:rPr>
        <w:t>сийской Федерации и настоящего А</w:t>
      </w:r>
      <w:r w:rsidR="0061122C" w:rsidRPr="00D42490">
        <w:rPr>
          <w:rFonts w:ascii="Times New Roman" w:hAnsi="Times New Roman" w:cs="Times New Roman"/>
          <w:sz w:val="28"/>
          <w:szCs w:val="28"/>
        </w:rPr>
        <w:t>дминистративного регламента.</w:t>
      </w:r>
    </w:p>
    <w:p w:rsidR="00F96ABD" w:rsidRDefault="00D63C14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96</w:t>
      </w:r>
      <w:r w:rsidR="00836CBF">
        <w:rPr>
          <w:rFonts w:ascii="Times New Roman" w:hAnsi="Times New Roman" w:cs="Times New Roman"/>
          <w:sz w:val="28"/>
          <w:szCs w:val="28"/>
        </w:rPr>
        <w:t>.</w:t>
      </w:r>
      <w:r w:rsidR="00713C92">
        <w:rPr>
          <w:rFonts w:ascii="Times New Roman" w:hAnsi="Times New Roman" w:cs="Times New Roman"/>
          <w:sz w:val="28"/>
          <w:szCs w:val="28"/>
        </w:rPr>
        <w:t> </w:t>
      </w:r>
      <w:r w:rsidR="00D878E1">
        <w:rPr>
          <w:rFonts w:ascii="Times New Roman" w:hAnsi="Times New Roman" w:cs="Times New Roman"/>
          <w:sz w:val="28"/>
          <w:szCs w:val="28"/>
        </w:rPr>
        <w:t xml:space="preserve">В </w:t>
      </w:r>
      <w:r w:rsidR="00D878E1" w:rsidRPr="00D878E1">
        <w:rPr>
          <w:rFonts w:ascii="Times New Roman" w:hAnsi="Times New Roman" w:cs="Times New Roman"/>
          <w:sz w:val="28"/>
          <w:szCs w:val="28"/>
        </w:rPr>
        <w:t>случае выявления по результатам проверки нарушений обязательных тре</w:t>
      </w:r>
      <w:r w:rsidR="00D878E1">
        <w:rPr>
          <w:rFonts w:ascii="Times New Roman" w:hAnsi="Times New Roman" w:cs="Times New Roman"/>
          <w:sz w:val="28"/>
          <w:szCs w:val="28"/>
        </w:rPr>
        <w:t>бований, указывающ</w:t>
      </w:r>
      <w:r w:rsidR="00A90A80">
        <w:rPr>
          <w:rFonts w:ascii="Times New Roman" w:hAnsi="Times New Roman" w:cs="Times New Roman"/>
          <w:sz w:val="28"/>
          <w:szCs w:val="28"/>
        </w:rPr>
        <w:t xml:space="preserve">их на наличие состава административного правонарушения, предусмотренного </w:t>
      </w:r>
      <w:r w:rsidR="00BB0EA8">
        <w:rPr>
          <w:rFonts w:ascii="Times New Roman" w:hAnsi="Times New Roman" w:cs="Times New Roman"/>
          <w:sz w:val="28"/>
          <w:szCs w:val="28"/>
        </w:rPr>
        <w:t>з</w:t>
      </w:r>
      <w:r w:rsidR="00A90A80">
        <w:rPr>
          <w:rFonts w:ascii="Times New Roman" w:hAnsi="Times New Roman" w:cs="Times New Roman"/>
          <w:sz w:val="28"/>
          <w:szCs w:val="28"/>
        </w:rPr>
        <w:t>аконодательством об административных правонаруш</w:t>
      </w:r>
      <w:r w:rsidR="0027477C">
        <w:rPr>
          <w:rFonts w:ascii="Times New Roman" w:hAnsi="Times New Roman" w:cs="Times New Roman"/>
          <w:sz w:val="28"/>
          <w:szCs w:val="28"/>
        </w:rPr>
        <w:t>ениях, государственный жилищный инспектор</w:t>
      </w:r>
      <w:r w:rsidR="00BB0EA8">
        <w:rPr>
          <w:rFonts w:ascii="Times New Roman" w:hAnsi="Times New Roman" w:cs="Times New Roman"/>
          <w:sz w:val="28"/>
          <w:szCs w:val="28"/>
        </w:rPr>
        <w:t xml:space="preserve"> </w:t>
      </w:r>
      <w:r w:rsidR="0027477C">
        <w:rPr>
          <w:rFonts w:ascii="Times New Roman" w:hAnsi="Times New Roman" w:cs="Times New Roman"/>
          <w:sz w:val="28"/>
          <w:szCs w:val="28"/>
        </w:rPr>
        <w:t>обязан</w:t>
      </w:r>
      <w:r w:rsidR="00F96ABD">
        <w:rPr>
          <w:rFonts w:ascii="Times New Roman" w:hAnsi="Times New Roman" w:cs="Times New Roman"/>
          <w:sz w:val="28"/>
          <w:szCs w:val="28"/>
        </w:rPr>
        <w:t xml:space="preserve"> составить протокол об администра</w:t>
      </w:r>
      <w:r w:rsidR="007A548B">
        <w:rPr>
          <w:rFonts w:ascii="Times New Roman" w:hAnsi="Times New Roman" w:cs="Times New Roman"/>
          <w:sz w:val="28"/>
          <w:szCs w:val="28"/>
        </w:rPr>
        <w:t>тивном правонарушении.</w:t>
      </w:r>
    </w:p>
    <w:p w:rsidR="00D878E1" w:rsidRPr="00D878E1" w:rsidRDefault="00D63C14" w:rsidP="000E24D7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97</w:t>
      </w:r>
      <w:r w:rsidR="00836CBF">
        <w:rPr>
          <w:rFonts w:ascii="Times New Roman" w:hAnsi="Times New Roman" w:cs="Times New Roman"/>
          <w:sz w:val="28"/>
          <w:szCs w:val="28"/>
        </w:rPr>
        <w:t>.</w:t>
      </w:r>
      <w:r w:rsidR="00713C92">
        <w:rPr>
          <w:rFonts w:ascii="Times New Roman" w:hAnsi="Times New Roman" w:cs="Times New Roman"/>
          <w:sz w:val="28"/>
          <w:szCs w:val="28"/>
        </w:rPr>
        <w:t> </w:t>
      </w:r>
      <w:r w:rsidR="0027477C">
        <w:rPr>
          <w:rFonts w:ascii="Times New Roman" w:hAnsi="Times New Roman" w:cs="Times New Roman"/>
          <w:sz w:val="28"/>
          <w:szCs w:val="28"/>
        </w:rPr>
        <w:t xml:space="preserve">О составлении протокола об административном правонарушении государственный жилищный </w:t>
      </w:r>
      <w:r w:rsidR="00C67EB9">
        <w:rPr>
          <w:rFonts w:ascii="Times New Roman" w:hAnsi="Times New Roman" w:cs="Times New Roman"/>
          <w:sz w:val="28"/>
          <w:szCs w:val="28"/>
        </w:rPr>
        <w:t xml:space="preserve">инспектор уведомляет </w:t>
      </w:r>
      <w:r w:rsidR="00FE444B">
        <w:rPr>
          <w:rFonts w:ascii="Times New Roman" w:hAnsi="Times New Roman" w:cs="Times New Roman"/>
          <w:sz w:val="28"/>
          <w:szCs w:val="28"/>
        </w:rPr>
        <w:t>должностн</w:t>
      </w:r>
      <w:r w:rsidR="00FE444B" w:rsidRPr="005F1984">
        <w:rPr>
          <w:rFonts w:ascii="Times New Roman" w:hAnsi="Times New Roman" w:cs="Times New Roman"/>
          <w:sz w:val="28"/>
          <w:szCs w:val="28"/>
        </w:rPr>
        <w:t>о</w:t>
      </w:r>
      <w:r w:rsidR="00BB0EA8" w:rsidRPr="005F1984">
        <w:rPr>
          <w:rFonts w:ascii="Times New Roman" w:hAnsi="Times New Roman" w:cs="Times New Roman"/>
          <w:sz w:val="28"/>
          <w:szCs w:val="28"/>
        </w:rPr>
        <w:t>е</w:t>
      </w:r>
      <w:r w:rsidR="00FE444B">
        <w:rPr>
          <w:rFonts w:ascii="Times New Roman" w:hAnsi="Times New Roman" w:cs="Times New Roman"/>
          <w:sz w:val="28"/>
          <w:szCs w:val="28"/>
        </w:rPr>
        <w:t xml:space="preserve"> </w:t>
      </w:r>
      <w:r w:rsidR="00FE444B" w:rsidRPr="005F1984">
        <w:rPr>
          <w:rFonts w:ascii="Times New Roman" w:hAnsi="Times New Roman" w:cs="Times New Roman"/>
          <w:sz w:val="28"/>
          <w:szCs w:val="28"/>
        </w:rPr>
        <w:t>лиц</w:t>
      </w:r>
      <w:r w:rsidR="00BB0EA8" w:rsidRPr="005F1984">
        <w:rPr>
          <w:rFonts w:ascii="Times New Roman" w:hAnsi="Times New Roman" w:cs="Times New Roman"/>
          <w:sz w:val="28"/>
          <w:szCs w:val="28"/>
        </w:rPr>
        <w:t>о</w:t>
      </w:r>
      <w:r w:rsidR="0027477C" w:rsidRPr="005F1984">
        <w:rPr>
          <w:rFonts w:ascii="Times New Roman" w:hAnsi="Times New Roman" w:cs="Times New Roman"/>
          <w:sz w:val="28"/>
          <w:szCs w:val="28"/>
        </w:rPr>
        <w:t>,</w:t>
      </w:r>
      <w:r w:rsidR="00FE444B">
        <w:rPr>
          <w:rFonts w:ascii="Times New Roman" w:hAnsi="Times New Roman" w:cs="Times New Roman"/>
          <w:sz w:val="28"/>
          <w:szCs w:val="28"/>
        </w:rPr>
        <w:t xml:space="preserve"> законного представителя субъекта проверки</w:t>
      </w:r>
      <w:r w:rsidR="007A59D5">
        <w:rPr>
          <w:rFonts w:ascii="Times New Roman" w:hAnsi="Times New Roman" w:cs="Times New Roman"/>
          <w:sz w:val="28"/>
          <w:szCs w:val="28"/>
        </w:rPr>
        <w:t xml:space="preserve"> и приглашает </w:t>
      </w:r>
      <w:r w:rsidR="003D5C50">
        <w:rPr>
          <w:rFonts w:ascii="Times New Roman" w:hAnsi="Times New Roman" w:cs="Times New Roman"/>
          <w:sz w:val="28"/>
          <w:szCs w:val="28"/>
        </w:rPr>
        <w:t xml:space="preserve">их </w:t>
      </w:r>
      <w:r w:rsidR="007A59D5">
        <w:rPr>
          <w:rFonts w:ascii="Times New Roman" w:hAnsi="Times New Roman" w:cs="Times New Roman"/>
          <w:sz w:val="28"/>
          <w:szCs w:val="28"/>
        </w:rPr>
        <w:t>для дачи пояснений.</w:t>
      </w:r>
    </w:p>
    <w:p w:rsidR="00617D3D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98</w:t>
      </w:r>
      <w:r w:rsidR="007B375A">
        <w:rPr>
          <w:rFonts w:ascii="Times New Roman" w:hAnsi="Times New Roman"/>
          <w:sz w:val="28"/>
          <w:szCs w:val="28"/>
        </w:rPr>
        <w:t>.</w:t>
      </w:r>
      <w:r w:rsidR="00713C92">
        <w:rPr>
          <w:rFonts w:ascii="Times New Roman" w:hAnsi="Times New Roman"/>
          <w:sz w:val="28"/>
          <w:szCs w:val="28"/>
        </w:rPr>
        <w:t> </w:t>
      </w:r>
      <w:r w:rsidR="00836CBF">
        <w:rPr>
          <w:rFonts w:ascii="Times New Roman" w:hAnsi="Times New Roman"/>
          <w:sz w:val="28"/>
          <w:szCs w:val="28"/>
        </w:rPr>
        <w:t xml:space="preserve">Протокол </w:t>
      </w:r>
      <w:r w:rsidR="00955D3A">
        <w:rPr>
          <w:rFonts w:ascii="Times New Roman" w:hAnsi="Times New Roman"/>
          <w:sz w:val="28"/>
          <w:szCs w:val="28"/>
        </w:rPr>
        <w:t xml:space="preserve">об административном правонарушении </w:t>
      </w:r>
      <w:r w:rsidR="00836CBF">
        <w:rPr>
          <w:rFonts w:ascii="Times New Roman" w:hAnsi="Times New Roman"/>
          <w:sz w:val="28"/>
          <w:szCs w:val="28"/>
        </w:rPr>
        <w:t xml:space="preserve">и материалы административного дела </w:t>
      </w:r>
      <w:r w:rsidR="006C1E83" w:rsidRPr="007C5351">
        <w:rPr>
          <w:rFonts w:ascii="Times New Roman" w:hAnsi="Times New Roman"/>
          <w:sz w:val="28"/>
          <w:szCs w:val="28"/>
        </w:rPr>
        <w:t>направля</w:t>
      </w:r>
      <w:r w:rsidR="00F03679">
        <w:rPr>
          <w:rFonts w:ascii="Times New Roman" w:hAnsi="Times New Roman"/>
          <w:sz w:val="28"/>
          <w:szCs w:val="28"/>
        </w:rPr>
        <w:t>ю</w:t>
      </w:r>
      <w:r w:rsidR="006C1E83" w:rsidRPr="007C5351">
        <w:rPr>
          <w:rFonts w:ascii="Times New Roman" w:hAnsi="Times New Roman"/>
          <w:sz w:val="28"/>
          <w:szCs w:val="28"/>
        </w:rPr>
        <w:t>тся для р</w:t>
      </w:r>
      <w:r w:rsidR="00390818" w:rsidRPr="007C5351">
        <w:rPr>
          <w:rFonts w:ascii="Times New Roman" w:hAnsi="Times New Roman"/>
          <w:sz w:val="28"/>
          <w:szCs w:val="28"/>
        </w:rPr>
        <w:t xml:space="preserve">ассмотрения </w:t>
      </w:r>
      <w:r w:rsidR="00836CBF">
        <w:rPr>
          <w:rFonts w:ascii="Times New Roman" w:hAnsi="Times New Roman"/>
          <w:sz w:val="28"/>
          <w:szCs w:val="28"/>
        </w:rPr>
        <w:t xml:space="preserve">по подведомственности </w:t>
      </w:r>
      <w:r w:rsidR="00D94582">
        <w:rPr>
          <w:rFonts w:ascii="Times New Roman" w:hAnsi="Times New Roman"/>
          <w:sz w:val="28"/>
          <w:szCs w:val="28"/>
        </w:rPr>
        <w:t>руководителю Жилстройнадзора Югры, его заместителям</w:t>
      </w:r>
      <w:r w:rsidR="00390818" w:rsidRPr="007C5351">
        <w:rPr>
          <w:rFonts w:ascii="Times New Roman" w:hAnsi="Times New Roman"/>
          <w:sz w:val="28"/>
          <w:szCs w:val="28"/>
        </w:rPr>
        <w:t xml:space="preserve"> или </w:t>
      </w:r>
      <w:r w:rsidR="00836CBF">
        <w:rPr>
          <w:rFonts w:ascii="Times New Roman" w:hAnsi="Times New Roman"/>
          <w:sz w:val="28"/>
          <w:szCs w:val="28"/>
        </w:rPr>
        <w:t>в суды общей юрисдикции</w:t>
      </w:r>
      <w:r w:rsidR="00D94582">
        <w:rPr>
          <w:rFonts w:ascii="Times New Roman" w:hAnsi="Times New Roman"/>
          <w:sz w:val="28"/>
          <w:szCs w:val="28"/>
        </w:rPr>
        <w:t xml:space="preserve"> по п</w:t>
      </w:r>
      <w:r w:rsidR="00DC25EB">
        <w:rPr>
          <w:rFonts w:ascii="Times New Roman" w:hAnsi="Times New Roman"/>
          <w:sz w:val="28"/>
          <w:szCs w:val="28"/>
        </w:rPr>
        <w:t>о</w:t>
      </w:r>
      <w:r w:rsidR="00D94582">
        <w:rPr>
          <w:rFonts w:ascii="Times New Roman" w:hAnsi="Times New Roman"/>
          <w:sz w:val="28"/>
          <w:szCs w:val="28"/>
        </w:rPr>
        <w:t>дсудности</w:t>
      </w:r>
      <w:r w:rsidR="006C1E83" w:rsidRPr="007C5351">
        <w:rPr>
          <w:rFonts w:ascii="Times New Roman" w:hAnsi="Times New Roman"/>
          <w:sz w:val="28"/>
          <w:szCs w:val="28"/>
        </w:rPr>
        <w:t xml:space="preserve"> в с</w:t>
      </w:r>
      <w:r w:rsidR="00836CBF">
        <w:rPr>
          <w:rFonts w:ascii="Times New Roman" w:hAnsi="Times New Roman"/>
          <w:sz w:val="28"/>
          <w:szCs w:val="28"/>
        </w:rPr>
        <w:t>оответствии с действующим закон</w:t>
      </w:r>
      <w:r w:rsidR="00836CBF" w:rsidRPr="007C5351">
        <w:rPr>
          <w:rFonts w:ascii="Times New Roman" w:hAnsi="Times New Roman"/>
          <w:sz w:val="28"/>
          <w:szCs w:val="28"/>
        </w:rPr>
        <w:t>одательством</w:t>
      </w:r>
      <w:r w:rsidR="006C1E83" w:rsidRPr="007C5351">
        <w:rPr>
          <w:rFonts w:ascii="Times New Roman" w:hAnsi="Times New Roman"/>
          <w:sz w:val="28"/>
          <w:szCs w:val="28"/>
        </w:rPr>
        <w:t>.</w:t>
      </w:r>
    </w:p>
    <w:p w:rsidR="00617D3D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99</w:t>
      </w:r>
      <w:r w:rsidR="00FD1799">
        <w:rPr>
          <w:rFonts w:ascii="Times New Roman" w:hAnsi="Times New Roman"/>
          <w:sz w:val="28"/>
          <w:szCs w:val="28"/>
        </w:rPr>
        <w:t>.</w:t>
      </w:r>
      <w:r w:rsidR="00713C92">
        <w:rPr>
          <w:rFonts w:ascii="Times New Roman" w:hAnsi="Times New Roman"/>
          <w:sz w:val="28"/>
          <w:szCs w:val="28"/>
        </w:rPr>
        <w:t> </w:t>
      </w:r>
      <w:r w:rsidR="00D30956">
        <w:rPr>
          <w:rFonts w:ascii="Times New Roman" w:hAnsi="Times New Roman"/>
          <w:sz w:val="28"/>
          <w:szCs w:val="28"/>
        </w:rPr>
        <w:t>Составление протоколов об административных правонарушениях и административных дел осуществляется в порядке, предусмотренном Кодексом Российской Федерации об административных правонарушениях.</w:t>
      </w:r>
    </w:p>
    <w:p w:rsidR="00696CB7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100</w:t>
      </w:r>
      <w:r w:rsidR="00977FAB">
        <w:rPr>
          <w:rFonts w:ascii="Times New Roman" w:hAnsi="Times New Roman"/>
          <w:sz w:val="28"/>
          <w:szCs w:val="28"/>
          <w:lang w:eastAsia="ru-RU"/>
        </w:rPr>
        <w:t>.</w:t>
      </w:r>
      <w:r w:rsidR="00512701">
        <w:rPr>
          <w:rFonts w:ascii="Times New Roman" w:hAnsi="Times New Roman"/>
          <w:sz w:val="28"/>
          <w:szCs w:val="28"/>
          <w:lang w:eastAsia="ru-RU"/>
        </w:rPr>
        <w:t> </w:t>
      </w:r>
      <w:proofErr w:type="gramStart"/>
      <w:r w:rsidR="00696CB7" w:rsidRPr="006A4881">
        <w:rPr>
          <w:rFonts w:ascii="Times New Roman" w:hAnsi="Times New Roman"/>
          <w:sz w:val="28"/>
          <w:szCs w:val="28"/>
          <w:lang w:eastAsia="ru-RU"/>
        </w:rPr>
        <w:t xml:space="preserve">При выявлении факта переустройства, перепланировки жилых (нежилых) помещений, понуждения субъекта правонарушения  к приведению жилого помещения в прежнее состояние в соответствии со </w:t>
      </w:r>
      <w:hyperlink r:id="rId44" w:tooltip="&quot;Жилищный кодекс Российской Федерации&quot; от 29.12.2004 N 188-ФЗ (ред. от 02.07.2013){КонсультантПлюс}" w:history="1">
        <w:r w:rsidR="00696CB7" w:rsidRPr="00601658">
          <w:rPr>
            <w:rFonts w:ascii="Times New Roman" w:hAnsi="Times New Roman"/>
            <w:color w:val="000000"/>
            <w:sz w:val="28"/>
            <w:szCs w:val="28"/>
            <w:lang w:eastAsia="ru-RU"/>
          </w:rPr>
          <w:t>статьей 29</w:t>
        </w:r>
      </w:hyperlink>
      <w:r w:rsidR="00696CB7" w:rsidRPr="006A4881">
        <w:rPr>
          <w:rFonts w:ascii="Times New Roman" w:hAnsi="Times New Roman"/>
          <w:sz w:val="28"/>
          <w:szCs w:val="28"/>
          <w:lang w:eastAsia="ru-RU"/>
        </w:rPr>
        <w:t xml:space="preserve"> Жилищного кодекса Российской Федерации должностны</w:t>
      </w:r>
      <w:r w:rsidR="00696CB7">
        <w:rPr>
          <w:rFonts w:ascii="Times New Roman" w:hAnsi="Times New Roman"/>
          <w:sz w:val="28"/>
          <w:szCs w:val="28"/>
          <w:lang w:eastAsia="ru-RU"/>
        </w:rPr>
        <w:t xml:space="preserve">м лицом Жилстройнадзора Югры </w:t>
      </w:r>
      <w:r w:rsidR="00696CB7" w:rsidRPr="006A4881">
        <w:rPr>
          <w:rFonts w:ascii="Times New Roman" w:hAnsi="Times New Roman"/>
          <w:sz w:val="28"/>
          <w:szCs w:val="28"/>
          <w:lang w:eastAsia="ru-RU"/>
        </w:rPr>
        <w:t>в течение 5 рабочих дней после рассмотрения дела готовится сопроводительное письмо и копии документов о выявленных нарушениях порядка и правил переустройства и перепланировки жилых (нежилых) помещений и общего имущества</w:t>
      </w:r>
      <w:proofErr w:type="gramEnd"/>
      <w:r w:rsidR="00696CB7" w:rsidRPr="006A4881">
        <w:rPr>
          <w:rFonts w:ascii="Times New Roman" w:hAnsi="Times New Roman"/>
          <w:sz w:val="28"/>
          <w:szCs w:val="28"/>
          <w:lang w:eastAsia="ru-RU"/>
        </w:rPr>
        <w:t xml:space="preserve"> в многоквартирном доме, в жилых домах, копии документов о принятых Жилстройнадзором Югры мерах по результатам проведенной проверки в органы местного самоуправления, уполномоченные рассматривать вопросы по разрешению переустройства и перепланировки жилых (нежилых) помещений и общего имущества в многоквартирных домах.</w:t>
      </w:r>
    </w:p>
    <w:p w:rsidR="00696CB7" w:rsidRPr="00E07C10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101</w:t>
      </w:r>
      <w:r w:rsidR="00696CB7">
        <w:rPr>
          <w:rFonts w:ascii="Times New Roman" w:hAnsi="Times New Roman"/>
          <w:sz w:val="28"/>
          <w:szCs w:val="28"/>
          <w:lang w:eastAsia="ru-RU"/>
        </w:rPr>
        <w:t>.</w:t>
      </w:r>
      <w:r w:rsidR="00F3345F">
        <w:rPr>
          <w:rFonts w:ascii="Times New Roman" w:hAnsi="Times New Roman"/>
          <w:sz w:val="28"/>
          <w:szCs w:val="28"/>
        </w:rPr>
        <w:t> </w:t>
      </w:r>
      <w:r w:rsidR="00696CB7">
        <w:rPr>
          <w:rFonts w:ascii="Times New Roman" w:hAnsi="Times New Roman"/>
          <w:sz w:val="28"/>
          <w:szCs w:val="28"/>
        </w:rPr>
        <w:t xml:space="preserve">По результатам выявленного вышеуказанного нарушения государственный жилищный инспектор, уполномоченный на проведение </w:t>
      </w:r>
      <w:r w:rsidR="00696CB7">
        <w:rPr>
          <w:rFonts w:ascii="Times New Roman" w:hAnsi="Times New Roman"/>
          <w:sz w:val="28"/>
          <w:szCs w:val="28"/>
        </w:rPr>
        <w:lastRenderedPageBreak/>
        <w:t xml:space="preserve">проверки, составляет протокол об административном правонарушении </w:t>
      </w:r>
      <w:r w:rsidR="00696CB7" w:rsidRPr="00F83D32">
        <w:rPr>
          <w:rFonts w:ascii="Times New Roman" w:hAnsi="Times New Roman"/>
          <w:sz w:val="28"/>
          <w:szCs w:val="28"/>
        </w:rPr>
        <w:t>(</w:t>
      </w:r>
      <w:hyperlink r:id="rId45" w:history="1">
        <w:r w:rsidR="00696CB7" w:rsidRPr="00733BFF">
          <w:rPr>
            <w:rFonts w:ascii="Times New Roman" w:hAnsi="Times New Roman"/>
            <w:sz w:val="28"/>
            <w:szCs w:val="28"/>
          </w:rPr>
          <w:t>статья 7.21</w:t>
        </w:r>
      </w:hyperlink>
      <w:r w:rsidR="00696CB7">
        <w:rPr>
          <w:rFonts w:ascii="Times New Roman" w:hAnsi="Times New Roman"/>
          <w:sz w:val="28"/>
          <w:szCs w:val="28"/>
        </w:rPr>
        <w:t xml:space="preserve"> Кодекса Российской Федерации об административном правонарушении</w:t>
      </w:r>
      <w:r w:rsidR="005830F4">
        <w:rPr>
          <w:rFonts w:ascii="Times New Roman" w:hAnsi="Times New Roman"/>
          <w:sz w:val="28"/>
          <w:szCs w:val="28"/>
        </w:rPr>
        <w:t>).</w:t>
      </w:r>
    </w:p>
    <w:p w:rsidR="00AE48FE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102</w:t>
      </w:r>
      <w:r w:rsidR="007B375A">
        <w:rPr>
          <w:rFonts w:ascii="Times New Roman" w:hAnsi="Times New Roman"/>
          <w:sz w:val="28"/>
          <w:szCs w:val="28"/>
        </w:rPr>
        <w:t>.</w:t>
      </w:r>
      <w:r w:rsidR="00F3345F">
        <w:rPr>
          <w:rFonts w:ascii="Times New Roman" w:hAnsi="Times New Roman"/>
          <w:sz w:val="28"/>
          <w:szCs w:val="28"/>
        </w:rPr>
        <w:t> </w:t>
      </w:r>
      <w:r w:rsidR="006C1E83" w:rsidRPr="007C5351">
        <w:rPr>
          <w:rFonts w:ascii="Times New Roman" w:hAnsi="Times New Roman"/>
          <w:sz w:val="28"/>
          <w:szCs w:val="28"/>
        </w:rPr>
        <w:t xml:space="preserve">При выявлении </w:t>
      </w:r>
      <w:r w:rsidR="00390818" w:rsidRPr="007C5351">
        <w:rPr>
          <w:rFonts w:ascii="Times New Roman" w:hAnsi="Times New Roman"/>
          <w:sz w:val="28"/>
          <w:szCs w:val="28"/>
        </w:rPr>
        <w:t xml:space="preserve">в ходе проверок </w:t>
      </w:r>
      <w:r w:rsidR="006C1E83" w:rsidRPr="007C5351">
        <w:rPr>
          <w:rFonts w:ascii="Times New Roman" w:hAnsi="Times New Roman"/>
          <w:sz w:val="28"/>
          <w:szCs w:val="28"/>
        </w:rPr>
        <w:t>нарушений законодательства, не отн</w:t>
      </w:r>
      <w:r w:rsidR="00390818" w:rsidRPr="007C5351">
        <w:rPr>
          <w:rFonts w:ascii="Times New Roman" w:hAnsi="Times New Roman"/>
          <w:sz w:val="28"/>
          <w:szCs w:val="28"/>
        </w:rPr>
        <w:t>осящихся к компетенции Жилстройнадзора Югры</w:t>
      </w:r>
      <w:r w:rsidR="006C1E83" w:rsidRPr="007C5351">
        <w:rPr>
          <w:rFonts w:ascii="Times New Roman" w:hAnsi="Times New Roman"/>
          <w:sz w:val="28"/>
          <w:szCs w:val="28"/>
        </w:rPr>
        <w:t xml:space="preserve">, результаты проверки направляются в </w:t>
      </w:r>
      <w:r w:rsidR="005119BF">
        <w:rPr>
          <w:rFonts w:ascii="Times New Roman" w:hAnsi="Times New Roman"/>
          <w:sz w:val="28"/>
          <w:szCs w:val="28"/>
        </w:rPr>
        <w:t xml:space="preserve">государственный </w:t>
      </w:r>
      <w:r w:rsidR="006C1E83" w:rsidRPr="007C5351">
        <w:rPr>
          <w:rFonts w:ascii="Times New Roman" w:hAnsi="Times New Roman"/>
          <w:sz w:val="28"/>
          <w:szCs w:val="28"/>
        </w:rPr>
        <w:t>орган</w:t>
      </w:r>
      <w:r w:rsidR="005119BF">
        <w:rPr>
          <w:rFonts w:ascii="Times New Roman" w:hAnsi="Times New Roman"/>
          <w:sz w:val="28"/>
          <w:szCs w:val="28"/>
        </w:rPr>
        <w:t xml:space="preserve"> либо в орган местного самоуправления</w:t>
      </w:r>
      <w:r w:rsidR="006C1E83" w:rsidRPr="007C5351">
        <w:rPr>
          <w:rFonts w:ascii="Times New Roman" w:hAnsi="Times New Roman"/>
          <w:sz w:val="28"/>
          <w:szCs w:val="28"/>
        </w:rPr>
        <w:t xml:space="preserve"> по подведомственности для принятия соответствующих мер.</w:t>
      </w:r>
    </w:p>
    <w:p w:rsidR="002A1CD0" w:rsidRPr="005F1984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103</w:t>
      </w:r>
      <w:r w:rsidR="008944D7" w:rsidRPr="00F03679">
        <w:rPr>
          <w:rFonts w:ascii="Times New Roman" w:hAnsi="Times New Roman"/>
          <w:sz w:val="28"/>
          <w:szCs w:val="28"/>
        </w:rPr>
        <w:t>.</w:t>
      </w:r>
      <w:r w:rsidR="00F3345F">
        <w:rPr>
          <w:rFonts w:ascii="Times New Roman" w:hAnsi="Times New Roman"/>
          <w:sz w:val="28"/>
          <w:szCs w:val="28"/>
        </w:rPr>
        <w:t> </w:t>
      </w:r>
      <w:r w:rsidR="008944D7" w:rsidRPr="00F03679">
        <w:rPr>
          <w:rFonts w:ascii="Times New Roman" w:hAnsi="Times New Roman"/>
          <w:sz w:val="28"/>
          <w:szCs w:val="28"/>
        </w:rPr>
        <w:t xml:space="preserve">По результатам проведенных проверок Жилстройнадзор Югры </w:t>
      </w:r>
      <w:r w:rsidR="00F335F3">
        <w:rPr>
          <w:rFonts w:ascii="Times New Roman" w:hAnsi="Times New Roman"/>
          <w:sz w:val="28"/>
          <w:szCs w:val="28"/>
        </w:rPr>
        <w:t xml:space="preserve">в </w:t>
      </w:r>
      <w:r w:rsidR="008944D7" w:rsidRPr="00F03679">
        <w:rPr>
          <w:rFonts w:ascii="Times New Roman" w:hAnsi="Times New Roman"/>
          <w:sz w:val="28"/>
          <w:szCs w:val="28"/>
        </w:rPr>
        <w:t>соответствии с ч</w:t>
      </w:r>
      <w:r w:rsidR="00F03679" w:rsidRPr="00F03679">
        <w:rPr>
          <w:rFonts w:ascii="Times New Roman" w:hAnsi="Times New Roman"/>
          <w:sz w:val="28"/>
          <w:szCs w:val="28"/>
        </w:rPr>
        <w:t xml:space="preserve">астью </w:t>
      </w:r>
      <w:r w:rsidR="008944D7" w:rsidRPr="00F03679">
        <w:rPr>
          <w:rFonts w:ascii="Times New Roman" w:hAnsi="Times New Roman"/>
          <w:sz w:val="28"/>
          <w:szCs w:val="28"/>
        </w:rPr>
        <w:t>6 ст</w:t>
      </w:r>
      <w:r w:rsidR="00F03679" w:rsidRPr="00F03679">
        <w:rPr>
          <w:rFonts w:ascii="Times New Roman" w:hAnsi="Times New Roman"/>
          <w:sz w:val="28"/>
          <w:szCs w:val="28"/>
        </w:rPr>
        <w:t xml:space="preserve">атьи </w:t>
      </w:r>
      <w:r w:rsidR="008944D7" w:rsidRPr="00F03679">
        <w:rPr>
          <w:rFonts w:ascii="Times New Roman" w:hAnsi="Times New Roman"/>
          <w:sz w:val="28"/>
          <w:szCs w:val="28"/>
        </w:rPr>
        <w:t>20 Жилищно</w:t>
      </w:r>
      <w:r w:rsidR="005F1984">
        <w:rPr>
          <w:rFonts w:ascii="Times New Roman" w:hAnsi="Times New Roman"/>
          <w:sz w:val="28"/>
          <w:szCs w:val="28"/>
        </w:rPr>
        <w:t xml:space="preserve">го кодекса Российской Федерации </w:t>
      </w:r>
      <w:r w:rsidR="00F03679" w:rsidRPr="005F1984">
        <w:rPr>
          <w:rFonts w:ascii="Times New Roman" w:hAnsi="Times New Roman"/>
          <w:sz w:val="28"/>
          <w:szCs w:val="28"/>
        </w:rPr>
        <w:t>вправе</w:t>
      </w:r>
      <w:r w:rsidR="005F1984" w:rsidRPr="005F1984">
        <w:rPr>
          <w:rFonts w:ascii="Times New Roman" w:hAnsi="Times New Roman"/>
          <w:sz w:val="28"/>
          <w:szCs w:val="28"/>
        </w:rPr>
        <w:t xml:space="preserve"> обратиться в суд с заявлениями</w:t>
      </w:r>
      <w:r w:rsidR="002A1CD0" w:rsidRPr="005F1984">
        <w:rPr>
          <w:rFonts w:ascii="Times New Roman" w:hAnsi="Times New Roman"/>
          <w:sz w:val="28"/>
          <w:szCs w:val="28"/>
        </w:rPr>
        <w:t>:</w:t>
      </w:r>
    </w:p>
    <w:p w:rsidR="00F03679" w:rsidRDefault="00F03679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5F1984">
        <w:rPr>
          <w:rFonts w:ascii="Times New Roman" w:hAnsi="Times New Roman"/>
          <w:sz w:val="28"/>
          <w:szCs w:val="28"/>
          <w:lang w:eastAsia="ru-RU"/>
        </w:rPr>
        <w:t>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с нарушением требований Жилищного кодекса Российской Федерации;</w:t>
      </w:r>
    </w:p>
    <w:p w:rsidR="002A1CD0" w:rsidRDefault="002A1CD0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644CA">
        <w:rPr>
          <w:rFonts w:ascii="Times New Roman" w:hAnsi="Times New Roman"/>
          <w:sz w:val="28"/>
          <w:szCs w:val="28"/>
          <w:lang w:eastAsia="ru-RU"/>
        </w:rPr>
        <w:t xml:space="preserve">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</w:t>
      </w:r>
      <w:r w:rsidR="00F03679" w:rsidRPr="005F1984">
        <w:rPr>
          <w:rFonts w:ascii="Times New Roman" w:hAnsi="Times New Roman"/>
          <w:sz w:val="28"/>
          <w:szCs w:val="28"/>
          <w:lang w:eastAsia="ru-RU"/>
        </w:rPr>
        <w:t>Жилищного кодекса Российской Федерации</w:t>
      </w:r>
      <w:r w:rsidRPr="005F1984">
        <w:rPr>
          <w:rFonts w:ascii="Times New Roman" w:hAnsi="Times New Roman"/>
          <w:sz w:val="28"/>
          <w:szCs w:val="28"/>
          <w:lang w:eastAsia="ru-RU"/>
        </w:rPr>
        <w:t xml:space="preserve"> либо в случае выявления н</w:t>
      </w:r>
      <w:r w:rsidRPr="009644CA">
        <w:rPr>
          <w:rFonts w:ascii="Times New Roman" w:hAnsi="Times New Roman"/>
          <w:sz w:val="28"/>
          <w:szCs w:val="28"/>
          <w:lang w:eastAsia="ru-RU"/>
        </w:rPr>
        <w:t>арушений порядка создания такого товарищества или такого кооператива, если эти нарушен</w:t>
      </w:r>
      <w:r>
        <w:rPr>
          <w:rFonts w:ascii="Times New Roman" w:hAnsi="Times New Roman"/>
          <w:sz w:val="28"/>
          <w:szCs w:val="28"/>
          <w:lang w:eastAsia="ru-RU"/>
        </w:rPr>
        <w:t>ия носят неустранимый характер;</w:t>
      </w:r>
      <w:proofErr w:type="gramEnd"/>
    </w:p>
    <w:p w:rsidR="002A1CD0" w:rsidRPr="009644CA" w:rsidRDefault="00F03679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о</w:t>
      </w:r>
      <w:r w:rsidR="002A1CD0" w:rsidRPr="009644CA">
        <w:rPr>
          <w:rFonts w:ascii="Times New Roman" w:hAnsi="Times New Roman"/>
          <w:sz w:val="28"/>
          <w:szCs w:val="28"/>
          <w:lang w:eastAsia="ru-RU"/>
        </w:rPr>
        <w:t xml:space="preserve">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Жилищного Кодекса Российской Федерации о выборе управляющей организации, об</w:t>
      </w:r>
      <w:proofErr w:type="gramEnd"/>
      <w:r w:rsidR="002A1CD0" w:rsidRPr="009644CA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2A1CD0" w:rsidRPr="009644CA">
        <w:rPr>
          <w:rFonts w:ascii="Times New Roman" w:hAnsi="Times New Roman"/>
          <w:sz w:val="28"/>
          <w:szCs w:val="28"/>
          <w:lang w:eastAsia="ru-RU"/>
        </w:rPr>
        <w:t>утверждении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  <w:proofErr w:type="gramEnd"/>
    </w:p>
    <w:p w:rsidR="002A1CD0" w:rsidRPr="009644CA" w:rsidRDefault="002A1CD0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9644CA">
        <w:rPr>
          <w:rFonts w:ascii="Times New Roman" w:hAnsi="Times New Roman"/>
          <w:sz w:val="28"/>
          <w:szCs w:val="28"/>
          <w:lang w:eastAsia="ru-RU"/>
        </w:rPr>
        <w:t>в защиту прав и законных интересов собственников,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</w:t>
      </w:r>
      <w:r w:rsidR="007A548B" w:rsidRPr="00C9434F">
        <w:rPr>
          <w:rFonts w:ascii="Times New Roman" w:hAnsi="Times New Roman"/>
          <w:sz w:val="28"/>
          <w:szCs w:val="28"/>
          <w:lang w:eastAsia="ru-RU"/>
        </w:rPr>
        <w:t>;</w:t>
      </w:r>
    </w:p>
    <w:p w:rsidR="002A1CD0" w:rsidRPr="000F194E" w:rsidRDefault="002A1CD0" w:rsidP="000E24D7">
      <w:pPr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9644CA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 признании </w:t>
      </w:r>
      <w:proofErr w:type="gramStart"/>
      <w:r w:rsidRPr="009644CA">
        <w:rPr>
          <w:rFonts w:ascii="Times New Roman" w:hAnsi="Times New Roman"/>
          <w:sz w:val="28"/>
          <w:szCs w:val="28"/>
          <w:lang w:eastAsia="ru-RU"/>
        </w:rPr>
        <w:t>договора найма жилого помещения жилищного фонда социального использования</w:t>
      </w:r>
      <w:proofErr w:type="gramEnd"/>
      <w:r w:rsidRPr="009644CA">
        <w:rPr>
          <w:rFonts w:ascii="Times New Roman" w:hAnsi="Times New Roman"/>
          <w:sz w:val="28"/>
          <w:szCs w:val="28"/>
          <w:lang w:eastAsia="ru-RU"/>
        </w:rPr>
        <w:t xml:space="preserve">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Жилищным </w:t>
      </w:r>
      <w:r w:rsidR="006C3F74" w:rsidRPr="009644CA">
        <w:rPr>
          <w:rFonts w:ascii="Times New Roman" w:hAnsi="Times New Roman"/>
          <w:sz w:val="28"/>
          <w:szCs w:val="28"/>
          <w:lang w:eastAsia="ru-RU"/>
        </w:rPr>
        <w:t xml:space="preserve">кодексом </w:t>
      </w:r>
      <w:r w:rsidRPr="009644CA">
        <w:rPr>
          <w:rFonts w:ascii="Times New Roman" w:hAnsi="Times New Roman"/>
          <w:sz w:val="28"/>
          <w:szCs w:val="28"/>
          <w:lang w:eastAsia="ru-RU"/>
        </w:rPr>
        <w:t>Российской Федерации;</w:t>
      </w:r>
    </w:p>
    <w:p w:rsidR="00EA2490" w:rsidRPr="001C0A19" w:rsidRDefault="00320C19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 w:rsidRPr="005F1984">
        <w:rPr>
          <w:rFonts w:ascii="Times New Roman" w:hAnsi="Times New Roman"/>
          <w:sz w:val="28"/>
          <w:szCs w:val="28"/>
        </w:rPr>
        <w:t>1</w:t>
      </w:r>
      <w:r w:rsidR="00D63C14">
        <w:rPr>
          <w:rFonts w:ascii="Times New Roman" w:hAnsi="Times New Roman"/>
          <w:sz w:val="28"/>
          <w:szCs w:val="28"/>
        </w:rPr>
        <w:t>04</w:t>
      </w:r>
      <w:r w:rsidR="007B375A" w:rsidRPr="005F1984">
        <w:rPr>
          <w:rFonts w:ascii="Times New Roman" w:hAnsi="Times New Roman"/>
          <w:sz w:val="28"/>
          <w:szCs w:val="28"/>
        </w:rPr>
        <w:t>.</w:t>
      </w:r>
      <w:r w:rsidR="00F3345F">
        <w:rPr>
          <w:rFonts w:ascii="Times New Roman" w:hAnsi="Times New Roman"/>
          <w:sz w:val="28"/>
          <w:szCs w:val="28"/>
        </w:rPr>
        <w:t> </w:t>
      </w:r>
      <w:proofErr w:type="gramStart"/>
      <w:r w:rsidR="002D4652" w:rsidRPr="005F1984">
        <w:rPr>
          <w:rFonts w:ascii="Times New Roman" w:hAnsi="Times New Roman"/>
          <w:sz w:val="28"/>
          <w:szCs w:val="28"/>
        </w:rPr>
        <w:t>В случае выявлен</w:t>
      </w:r>
      <w:r w:rsidR="002D4652" w:rsidRPr="00C9434F">
        <w:rPr>
          <w:rFonts w:ascii="Times New Roman" w:hAnsi="Times New Roman"/>
          <w:sz w:val="28"/>
          <w:szCs w:val="28"/>
        </w:rPr>
        <w:t>и</w:t>
      </w:r>
      <w:r w:rsidR="002D0D7D" w:rsidRPr="00C9434F">
        <w:rPr>
          <w:rFonts w:ascii="Times New Roman" w:hAnsi="Times New Roman"/>
          <w:sz w:val="28"/>
          <w:szCs w:val="28"/>
        </w:rPr>
        <w:t>я</w:t>
      </w:r>
      <w:r w:rsidR="002D4652" w:rsidRPr="005F1984">
        <w:rPr>
          <w:rFonts w:ascii="Times New Roman" w:hAnsi="Times New Roman"/>
          <w:sz w:val="28"/>
          <w:szCs w:val="28"/>
        </w:rPr>
        <w:t xml:space="preserve"> нарушений </w:t>
      </w:r>
      <w:r w:rsidR="005F1984" w:rsidRPr="005F1984">
        <w:rPr>
          <w:rFonts w:ascii="Times New Roman" w:hAnsi="Times New Roman"/>
          <w:sz w:val="28"/>
          <w:szCs w:val="28"/>
        </w:rPr>
        <w:t xml:space="preserve">субъектами проверок, являющимися </w:t>
      </w:r>
      <w:r w:rsidR="002D4652" w:rsidRPr="005F1984">
        <w:rPr>
          <w:rFonts w:ascii="Times New Roman" w:hAnsi="Times New Roman"/>
          <w:sz w:val="28"/>
          <w:szCs w:val="28"/>
        </w:rPr>
        <w:t>членами саморегулируемой организации</w:t>
      </w:r>
      <w:r w:rsidR="005F1984" w:rsidRPr="005F1984">
        <w:rPr>
          <w:rFonts w:ascii="Times New Roman" w:hAnsi="Times New Roman"/>
          <w:sz w:val="28"/>
          <w:szCs w:val="28"/>
        </w:rPr>
        <w:t>,</w:t>
      </w:r>
      <w:r w:rsidR="002D4652" w:rsidRPr="005F1984">
        <w:rPr>
          <w:rFonts w:ascii="Times New Roman" w:hAnsi="Times New Roman"/>
          <w:sz w:val="28"/>
          <w:szCs w:val="28"/>
        </w:rPr>
        <w:t xml:space="preserve"> обязательных требований и требований, установленных муниципальными правовыми </w:t>
      </w:r>
      <w:r w:rsidR="005F1984">
        <w:rPr>
          <w:rFonts w:ascii="Times New Roman" w:hAnsi="Times New Roman"/>
          <w:sz w:val="28"/>
          <w:szCs w:val="28"/>
        </w:rPr>
        <w:t>актами, государственные жилищные инспекторы</w:t>
      </w:r>
      <w:r w:rsidR="006203E0" w:rsidRPr="005F1984">
        <w:rPr>
          <w:rFonts w:ascii="Times New Roman" w:hAnsi="Times New Roman"/>
          <w:sz w:val="28"/>
          <w:szCs w:val="28"/>
        </w:rPr>
        <w:t xml:space="preserve">, уполномоченные </w:t>
      </w:r>
      <w:r w:rsidR="002D4652" w:rsidRPr="005F1984">
        <w:rPr>
          <w:rFonts w:ascii="Times New Roman" w:hAnsi="Times New Roman"/>
          <w:sz w:val="28"/>
          <w:szCs w:val="28"/>
        </w:rPr>
        <w:t xml:space="preserve">на осуществление проведения плановых или  внеплановых проверок, при проведении проверок обязаны сообщить в саморегулируемую организацию о выявленных нарушениях в течение </w:t>
      </w:r>
      <w:r w:rsidR="00D00869">
        <w:rPr>
          <w:rFonts w:ascii="Times New Roman" w:hAnsi="Times New Roman"/>
          <w:sz w:val="28"/>
          <w:szCs w:val="28"/>
        </w:rPr>
        <w:t>5</w:t>
      </w:r>
      <w:r w:rsidR="002D4652" w:rsidRPr="005F1984">
        <w:rPr>
          <w:rFonts w:ascii="Times New Roman" w:hAnsi="Times New Roman"/>
          <w:sz w:val="28"/>
          <w:szCs w:val="28"/>
        </w:rPr>
        <w:t xml:space="preserve"> рабочих дней со дня око</w:t>
      </w:r>
      <w:r w:rsidR="00EA2490" w:rsidRPr="005F1984">
        <w:rPr>
          <w:rFonts w:ascii="Times New Roman" w:hAnsi="Times New Roman"/>
          <w:sz w:val="28"/>
          <w:szCs w:val="28"/>
        </w:rPr>
        <w:t>нчания проведения проверок.</w:t>
      </w:r>
      <w:proofErr w:type="gramEnd"/>
    </w:p>
    <w:p w:rsidR="00025504" w:rsidRDefault="00320C19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D63C14">
        <w:rPr>
          <w:rFonts w:ascii="Times New Roman" w:hAnsi="Times New Roman"/>
          <w:sz w:val="28"/>
          <w:szCs w:val="28"/>
        </w:rPr>
        <w:t>05</w:t>
      </w:r>
      <w:r w:rsidR="00830B13">
        <w:rPr>
          <w:rFonts w:ascii="Times New Roman" w:hAnsi="Times New Roman"/>
          <w:sz w:val="28"/>
          <w:szCs w:val="28"/>
        </w:rPr>
        <w:t>.</w:t>
      </w:r>
      <w:r w:rsidR="00F3345F">
        <w:rPr>
          <w:rFonts w:ascii="Times New Roman" w:hAnsi="Times New Roman"/>
          <w:sz w:val="28"/>
          <w:szCs w:val="28"/>
        </w:rPr>
        <w:t> </w:t>
      </w:r>
      <w:r w:rsidR="007B12FB">
        <w:rPr>
          <w:rFonts w:ascii="Times New Roman" w:hAnsi="Times New Roman"/>
          <w:sz w:val="28"/>
          <w:szCs w:val="28"/>
        </w:rPr>
        <w:t xml:space="preserve">Информация </w:t>
      </w:r>
      <w:r w:rsidR="007B375A">
        <w:rPr>
          <w:rFonts w:ascii="Times New Roman" w:hAnsi="Times New Roman"/>
          <w:sz w:val="28"/>
          <w:szCs w:val="28"/>
        </w:rPr>
        <w:t xml:space="preserve">о </w:t>
      </w:r>
      <w:r w:rsidR="00321DD3">
        <w:rPr>
          <w:rFonts w:ascii="Times New Roman" w:hAnsi="Times New Roman"/>
          <w:sz w:val="28"/>
          <w:szCs w:val="28"/>
        </w:rPr>
        <w:t xml:space="preserve">проведенных проверках </w:t>
      </w:r>
      <w:r w:rsidR="00C71B51">
        <w:rPr>
          <w:rFonts w:ascii="Times New Roman" w:hAnsi="Times New Roman"/>
          <w:sz w:val="28"/>
          <w:szCs w:val="28"/>
        </w:rPr>
        <w:t xml:space="preserve">государственными жилищными инспекторами </w:t>
      </w:r>
      <w:r w:rsidR="00321DD3">
        <w:rPr>
          <w:rFonts w:ascii="Times New Roman" w:hAnsi="Times New Roman"/>
          <w:sz w:val="28"/>
          <w:szCs w:val="28"/>
        </w:rPr>
        <w:t>размещается в Едином реестре проверок в соответствии с</w:t>
      </w:r>
      <w:r w:rsidR="00FA00F0">
        <w:rPr>
          <w:rFonts w:ascii="Times New Roman" w:hAnsi="Times New Roman"/>
          <w:sz w:val="28"/>
          <w:szCs w:val="28"/>
        </w:rPr>
        <w:t xml:space="preserve"> разделом </w:t>
      </w:r>
      <w:r w:rsidR="00FA00F0">
        <w:rPr>
          <w:rFonts w:ascii="Times New Roman" w:hAnsi="Times New Roman"/>
          <w:sz w:val="28"/>
          <w:szCs w:val="28"/>
          <w:lang w:val="en-US"/>
        </w:rPr>
        <w:t>IV</w:t>
      </w:r>
      <w:r w:rsidR="006C3F74">
        <w:rPr>
          <w:rFonts w:ascii="Times New Roman" w:hAnsi="Times New Roman"/>
          <w:sz w:val="28"/>
          <w:szCs w:val="28"/>
        </w:rPr>
        <w:t xml:space="preserve"> </w:t>
      </w:r>
      <w:r w:rsidR="00FA00F0">
        <w:rPr>
          <w:rFonts w:ascii="Times New Roman" w:hAnsi="Times New Roman"/>
          <w:sz w:val="28"/>
          <w:szCs w:val="28"/>
        </w:rPr>
        <w:t xml:space="preserve">Правил формирования и ведения единого реестра проверок, утвержденных </w:t>
      </w:r>
      <w:r w:rsidR="006C3F74">
        <w:rPr>
          <w:rFonts w:ascii="Times New Roman" w:hAnsi="Times New Roman"/>
          <w:sz w:val="28"/>
          <w:szCs w:val="28"/>
        </w:rPr>
        <w:t xml:space="preserve">постановлением </w:t>
      </w:r>
      <w:r w:rsidR="00FA00F0">
        <w:rPr>
          <w:rFonts w:ascii="Times New Roman" w:hAnsi="Times New Roman"/>
          <w:sz w:val="28"/>
          <w:szCs w:val="28"/>
        </w:rPr>
        <w:t>Правительства Российской Федерации</w:t>
      </w:r>
      <w:r w:rsidR="003358BA">
        <w:rPr>
          <w:rFonts w:ascii="Times New Roman" w:hAnsi="Times New Roman"/>
          <w:sz w:val="28"/>
          <w:szCs w:val="28"/>
        </w:rPr>
        <w:t xml:space="preserve"> </w:t>
      </w:r>
      <w:r w:rsidR="003358BA" w:rsidRPr="00C9434F">
        <w:rPr>
          <w:rFonts w:ascii="Times New Roman" w:hAnsi="Times New Roman"/>
          <w:sz w:val="28"/>
          <w:szCs w:val="28"/>
        </w:rPr>
        <w:t>от 28</w:t>
      </w:r>
      <w:r w:rsidR="00F3345F" w:rsidRPr="00C9434F">
        <w:rPr>
          <w:rFonts w:ascii="Times New Roman" w:hAnsi="Times New Roman"/>
          <w:sz w:val="28"/>
          <w:szCs w:val="28"/>
        </w:rPr>
        <w:t xml:space="preserve"> апреля </w:t>
      </w:r>
      <w:r w:rsidR="003358BA" w:rsidRPr="00C9434F">
        <w:rPr>
          <w:rFonts w:ascii="Times New Roman" w:hAnsi="Times New Roman"/>
          <w:sz w:val="28"/>
          <w:szCs w:val="28"/>
        </w:rPr>
        <w:t>2015</w:t>
      </w:r>
      <w:r w:rsidR="00F3345F" w:rsidRPr="00C9434F">
        <w:rPr>
          <w:rFonts w:ascii="Times New Roman" w:hAnsi="Times New Roman"/>
          <w:sz w:val="28"/>
          <w:szCs w:val="28"/>
        </w:rPr>
        <w:t xml:space="preserve"> года</w:t>
      </w:r>
      <w:r w:rsidR="00F3345F">
        <w:rPr>
          <w:rFonts w:ascii="Times New Roman" w:hAnsi="Times New Roman"/>
          <w:sz w:val="28"/>
          <w:szCs w:val="28"/>
        </w:rPr>
        <w:t xml:space="preserve"> </w:t>
      </w:r>
      <w:r w:rsidR="003358BA">
        <w:rPr>
          <w:rFonts w:ascii="Times New Roman" w:hAnsi="Times New Roman"/>
          <w:sz w:val="28"/>
          <w:szCs w:val="28"/>
        </w:rPr>
        <w:t>№ 415</w:t>
      </w:r>
      <w:r w:rsidR="006C3F74">
        <w:rPr>
          <w:rFonts w:ascii="Times New Roman" w:hAnsi="Times New Roman"/>
          <w:sz w:val="28"/>
          <w:szCs w:val="28"/>
        </w:rPr>
        <w:t xml:space="preserve"> </w:t>
      </w:r>
      <w:r w:rsidR="00ED4E07">
        <w:rPr>
          <w:rFonts w:ascii="Times New Roman" w:hAnsi="Times New Roman"/>
          <w:sz w:val="28"/>
          <w:szCs w:val="28"/>
        </w:rPr>
        <w:t>«</w:t>
      </w:r>
      <w:r w:rsidR="00ED4E07" w:rsidRPr="004E1EC0">
        <w:rPr>
          <w:rFonts w:ascii="Times New Roman" w:hAnsi="Times New Roman"/>
          <w:sz w:val="28"/>
          <w:szCs w:val="28"/>
        </w:rPr>
        <w:t>О Правилах формирования и ведения единого реестра проверок»</w:t>
      </w:r>
      <w:r w:rsidR="003358BA">
        <w:rPr>
          <w:rFonts w:ascii="Times New Roman" w:hAnsi="Times New Roman"/>
          <w:sz w:val="28"/>
          <w:szCs w:val="28"/>
        </w:rPr>
        <w:t>.</w:t>
      </w:r>
    </w:p>
    <w:p w:rsidR="00FF5999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106</w:t>
      </w:r>
      <w:r w:rsidR="00FF5999">
        <w:rPr>
          <w:rFonts w:ascii="Times New Roman" w:hAnsi="Times New Roman"/>
          <w:sz w:val="28"/>
          <w:szCs w:val="28"/>
        </w:rPr>
        <w:t>.</w:t>
      </w:r>
      <w:r w:rsidR="00C81E49">
        <w:rPr>
          <w:rFonts w:ascii="Times New Roman" w:hAnsi="Times New Roman"/>
          <w:sz w:val="28"/>
          <w:szCs w:val="28"/>
        </w:rPr>
        <w:t> </w:t>
      </w:r>
      <w:r w:rsidR="00FF5999">
        <w:rPr>
          <w:rFonts w:ascii="Times New Roman" w:hAnsi="Times New Roman"/>
          <w:sz w:val="28"/>
          <w:szCs w:val="28"/>
        </w:rPr>
        <w:t>Критерием принятия решения об оформлении акта проверки и принятие мер к устранению выявленных нарушений являются результаты проведенной плановой (внеплановой) проверки.</w:t>
      </w:r>
    </w:p>
    <w:p w:rsidR="005830F4" w:rsidRPr="005830F4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107</w:t>
      </w:r>
      <w:r w:rsidR="005830F4">
        <w:rPr>
          <w:rFonts w:ascii="Times New Roman" w:hAnsi="Times New Roman"/>
          <w:sz w:val="28"/>
          <w:szCs w:val="28"/>
          <w:lang w:eastAsia="ru-RU"/>
        </w:rPr>
        <w:t>.</w:t>
      </w:r>
      <w:r w:rsidR="00C81E49">
        <w:rPr>
          <w:rFonts w:ascii="Times New Roman" w:hAnsi="Times New Roman"/>
          <w:sz w:val="28"/>
          <w:szCs w:val="28"/>
          <w:lang w:eastAsia="ru-RU"/>
        </w:rPr>
        <w:t> </w:t>
      </w:r>
      <w:r w:rsidR="00200CE9">
        <w:rPr>
          <w:rFonts w:ascii="Times New Roman" w:hAnsi="Times New Roman"/>
          <w:sz w:val="28"/>
          <w:szCs w:val="28"/>
          <w:lang w:eastAsia="ru-RU"/>
        </w:rPr>
        <w:t>Оснований</w:t>
      </w:r>
      <w:r w:rsidR="00C9434F">
        <w:rPr>
          <w:rFonts w:ascii="Times New Roman" w:hAnsi="Times New Roman"/>
          <w:sz w:val="28"/>
          <w:szCs w:val="28"/>
          <w:lang w:eastAsia="ru-RU"/>
        </w:rPr>
        <w:t xml:space="preserve"> для приостановления исполнения </w:t>
      </w:r>
      <w:r w:rsidR="00200CE9" w:rsidRPr="00C9434F">
        <w:rPr>
          <w:rFonts w:ascii="Times New Roman" w:hAnsi="Times New Roman"/>
          <w:sz w:val="28"/>
          <w:szCs w:val="28"/>
          <w:lang w:eastAsia="ru-RU"/>
        </w:rPr>
        <w:t>государственной функции законодательством Российской Федерации, законодательством</w:t>
      </w:r>
      <w:r w:rsidR="00200CE9" w:rsidRPr="00DB5718">
        <w:rPr>
          <w:rFonts w:ascii="Times New Roman" w:hAnsi="Times New Roman"/>
          <w:sz w:val="28"/>
          <w:szCs w:val="28"/>
          <w:lang w:eastAsia="ru-RU"/>
        </w:rPr>
        <w:t xml:space="preserve"> Ханты-Мансийского автономного округа – Югры</w:t>
      </w:r>
      <w:r w:rsidR="00200CE9">
        <w:rPr>
          <w:rFonts w:ascii="Times New Roman" w:hAnsi="Times New Roman"/>
          <w:sz w:val="28"/>
          <w:szCs w:val="28"/>
          <w:lang w:eastAsia="ru-RU"/>
        </w:rPr>
        <w:t xml:space="preserve"> не предусмотрено.</w:t>
      </w:r>
      <w:r w:rsidR="00200CE9">
        <w:rPr>
          <w:rFonts w:ascii="Times New Roman" w:hAnsi="Times New Roman"/>
          <w:i/>
          <w:color w:val="FF0000"/>
          <w:sz w:val="28"/>
          <w:szCs w:val="28"/>
          <w:lang w:eastAsia="ru-RU"/>
        </w:rPr>
        <w:t xml:space="preserve"> </w:t>
      </w:r>
    </w:p>
    <w:p w:rsidR="0011300F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108</w:t>
      </w:r>
      <w:r w:rsidR="00320C19">
        <w:rPr>
          <w:rFonts w:ascii="Times New Roman" w:hAnsi="Times New Roman"/>
          <w:sz w:val="28"/>
          <w:szCs w:val="28"/>
        </w:rPr>
        <w:t>.</w:t>
      </w:r>
      <w:r w:rsidR="00C81E49">
        <w:rPr>
          <w:rFonts w:ascii="Times New Roman" w:hAnsi="Times New Roman"/>
          <w:sz w:val="28"/>
          <w:szCs w:val="28"/>
        </w:rPr>
        <w:t> </w:t>
      </w:r>
      <w:r w:rsidR="006A4881" w:rsidRPr="005830F4">
        <w:rPr>
          <w:rFonts w:ascii="Times New Roman" w:hAnsi="Times New Roman"/>
          <w:sz w:val="28"/>
          <w:szCs w:val="28"/>
        </w:rPr>
        <w:t>Результатом административной процедуры является</w:t>
      </w:r>
      <w:r w:rsidR="005830F4" w:rsidRPr="005830F4">
        <w:rPr>
          <w:rFonts w:ascii="Times New Roman" w:hAnsi="Times New Roman"/>
          <w:sz w:val="28"/>
          <w:szCs w:val="28"/>
        </w:rPr>
        <w:t xml:space="preserve"> с</w:t>
      </w:r>
      <w:r w:rsidR="009D55B7" w:rsidRPr="005830F4">
        <w:rPr>
          <w:rFonts w:ascii="Times New Roman" w:hAnsi="Times New Roman"/>
          <w:sz w:val="28"/>
          <w:szCs w:val="28"/>
        </w:rPr>
        <w:t xml:space="preserve">оставление (оформление) </w:t>
      </w:r>
      <w:r w:rsidR="009D55B7" w:rsidRPr="006716D1">
        <w:rPr>
          <w:rFonts w:ascii="Times New Roman" w:hAnsi="Times New Roman"/>
          <w:sz w:val="28"/>
          <w:szCs w:val="28"/>
        </w:rPr>
        <w:t>акт</w:t>
      </w:r>
      <w:r w:rsidR="006C3F74" w:rsidRPr="006716D1">
        <w:rPr>
          <w:rFonts w:ascii="Times New Roman" w:hAnsi="Times New Roman"/>
          <w:sz w:val="28"/>
          <w:szCs w:val="28"/>
        </w:rPr>
        <w:t>а</w:t>
      </w:r>
      <w:r w:rsidR="009D55B7" w:rsidRPr="006716D1">
        <w:rPr>
          <w:rFonts w:ascii="Times New Roman" w:hAnsi="Times New Roman"/>
          <w:sz w:val="28"/>
          <w:szCs w:val="28"/>
        </w:rPr>
        <w:t xml:space="preserve"> проверок, предписани</w:t>
      </w:r>
      <w:r w:rsidR="006C3F74" w:rsidRPr="006716D1">
        <w:rPr>
          <w:rFonts w:ascii="Times New Roman" w:hAnsi="Times New Roman"/>
          <w:sz w:val="28"/>
          <w:szCs w:val="28"/>
        </w:rPr>
        <w:t>я о прекращении нарушений обязательных требований, об устранении выявленных нарушений</w:t>
      </w:r>
      <w:r w:rsidR="009D55B7" w:rsidRPr="006716D1">
        <w:rPr>
          <w:rFonts w:ascii="Times New Roman" w:hAnsi="Times New Roman"/>
          <w:sz w:val="28"/>
          <w:szCs w:val="28"/>
        </w:rPr>
        <w:t>, протокол</w:t>
      </w:r>
      <w:r w:rsidR="006C3F74" w:rsidRPr="006716D1">
        <w:rPr>
          <w:rFonts w:ascii="Times New Roman" w:hAnsi="Times New Roman"/>
          <w:sz w:val="28"/>
          <w:szCs w:val="28"/>
        </w:rPr>
        <w:t>а</w:t>
      </w:r>
      <w:r w:rsidR="009D55B7" w:rsidRPr="006716D1">
        <w:rPr>
          <w:rFonts w:ascii="Times New Roman" w:hAnsi="Times New Roman"/>
          <w:sz w:val="28"/>
          <w:szCs w:val="28"/>
        </w:rPr>
        <w:t xml:space="preserve"> об ад</w:t>
      </w:r>
      <w:r w:rsidR="005830F4" w:rsidRPr="006716D1">
        <w:rPr>
          <w:rFonts w:ascii="Times New Roman" w:hAnsi="Times New Roman"/>
          <w:sz w:val="28"/>
          <w:szCs w:val="28"/>
        </w:rPr>
        <w:t>министративных правонарушениях</w:t>
      </w:r>
      <w:r w:rsidR="005830F4">
        <w:rPr>
          <w:rFonts w:ascii="Times New Roman" w:hAnsi="Times New Roman"/>
          <w:sz w:val="28"/>
          <w:szCs w:val="28"/>
        </w:rPr>
        <w:t>.</w:t>
      </w:r>
    </w:p>
    <w:p w:rsidR="0011300F" w:rsidRDefault="0011300F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D131F" w:rsidRDefault="003B4024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  <w:r w:rsidRPr="00172A3F">
        <w:rPr>
          <w:rFonts w:ascii="Times New Roman" w:hAnsi="Times New Roman"/>
          <w:sz w:val="28"/>
          <w:szCs w:val="28"/>
          <w:lang w:eastAsia="ru-RU"/>
        </w:rPr>
        <w:t>Систематическое наблюдение, анализ и прогно</w:t>
      </w:r>
      <w:r w:rsidR="006716D1">
        <w:rPr>
          <w:rFonts w:ascii="Times New Roman" w:hAnsi="Times New Roman"/>
          <w:sz w:val="28"/>
          <w:szCs w:val="28"/>
          <w:lang w:eastAsia="ru-RU"/>
        </w:rPr>
        <w:t xml:space="preserve">зирование состояния исполнения </w:t>
      </w:r>
      <w:r w:rsidRPr="00172A3F">
        <w:rPr>
          <w:rFonts w:ascii="Times New Roman" w:hAnsi="Times New Roman"/>
          <w:sz w:val="28"/>
          <w:szCs w:val="28"/>
          <w:lang w:eastAsia="ru-RU"/>
        </w:rPr>
        <w:t>обязательных требований</w:t>
      </w:r>
    </w:p>
    <w:p w:rsidR="003B4024" w:rsidRDefault="003B4024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D131F" w:rsidRPr="00CB49AF" w:rsidRDefault="00D63C14" w:rsidP="000E24D7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109</w:t>
      </w:r>
      <w:r w:rsidR="002E116C">
        <w:rPr>
          <w:rFonts w:ascii="Times New Roman" w:hAnsi="Times New Roman"/>
          <w:sz w:val="28"/>
          <w:szCs w:val="28"/>
        </w:rPr>
        <w:t>.</w:t>
      </w:r>
      <w:r w:rsidR="00C81E49">
        <w:rPr>
          <w:rFonts w:ascii="Times New Roman" w:hAnsi="Times New Roman"/>
          <w:sz w:val="28"/>
          <w:szCs w:val="28"/>
        </w:rPr>
        <w:t> </w:t>
      </w:r>
      <w:proofErr w:type="gramStart"/>
      <w:r w:rsidR="002E116C">
        <w:rPr>
          <w:rFonts w:ascii="Times New Roman" w:hAnsi="Times New Roman"/>
          <w:sz w:val="28"/>
          <w:szCs w:val="28"/>
        </w:rPr>
        <w:t xml:space="preserve">Основанием </w:t>
      </w:r>
      <w:r w:rsidR="0070070D">
        <w:rPr>
          <w:rFonts w:ascii="Times New Roman" w:hAnsi="Times New Roman"/>
          <w:sz w:val="28"/>
          <w:szCs w:val="28"/>
        </w:rPr>
        <w:t xml:space="preserve">для начала </w:t>
      </w:r>
      <w:r w:rsidR="00DD131F">
        <w:rPr>
          <w:rFonts w:ascii="Times New Roman" w:hAnsi="Times New Roman"/>
          <w:sz w:val="28"/>
          <w:szCs w:val="28"/>
        </w:rPr>
        <w:t>административной процедуры</w:t>
      </w:r>
      <w:r w:rsidR="0070070D">
        <w:rPr>
          <w:rFonts w:ascii="Times New Roman" w:hAnsi="Times New Roman"/>
          <w:sz w:val="28"/>
          <w:szCs w:val="28"/>
        </w:rPr>
        <w:t xml:space="preserve"> являются </w:t>
      </w:r>
      <w:r w:rsidR="00172A3F" w:rsidRPr="00405D70">
        <w:rPr>
          <w:rFonts w:ascii="Times New Roman" w:hAnsi="Times New Roman"/>
          <w:sz w:val="28"/>
          <w:szCs w:val="28"/>
        </w:rPr>
        <w:t>поступивш</w:t>
      </w:r>
      <w:r w:rsidR="0070070D" w:rsidRPr="00405D70">
        <w:rPr>
          <w:rFonts w:ascii="Times New Roman" w:hAnsi="Times New Roman"/>
          <w:sz w:val="28"/>
          <w:szCs w:val="28"/>
        </w:rPr>
        <w:t>ие</w:t>
      </w:r>
      <w:r w:rsidR="00172A3F" w:rsidRPr="00405D70">
        <w:rPr>
          <w:rFonts w:ascii="Times New Roman" w:hAnsi="Times New Roman"/>
          <w:sz w:val="28"/>
          <w:szCs w:val="28"/>
        </w:rPr>
        <w:t xml:space="preserve"> в Жилстройнадзор Югры документ</w:t>
      </w:r>
      <w:r w:rsidR="0070070D" w:rsidRPr="00405D70">
        <w:rPr>
          <w:rFonts w:ascii="Times New Roman" w:hAnsi="Times New Roman"/>
          <w:sz w:val="28"/>
          <w:szCs w:val="28"/>
        </w:rPr>
        <w:t>ы</w:t>
      </w:r>
      <w:r w:rsidR="00172A3F" w:rsidRPr="00405D70">
        <w:rPr>
          <w:rFonts w:ascii="Times New Roman" w:hAnsi="Times New Roman"/>
          <w:sz w:val="28"/>
          <w:szCs w:val="28"/>
        </w:rPr>
        <w:t>, сведени</w:t>
      </w:r>
      <w:r w:rsidR="0070070D" w:rsidRPr="00405D70">
        <w:rPr>
          <w:rFonts w:ascii="Times New Roman" w:hAnsi="Times New Roman"/>
          <w:sz w:val="28"/>
          <w:szCs w:val="28"/>
        </w:rPr>
        <w:t>я</w:t>
      </w:r>
      <w:r w:rsidR="00172A3F" w:rsidRPr="00405D70">
        <w:rPr>
          <w:rFonts w:ascii="Times New Roman" w:hAnsi="Times New Roman"/>
          <w:sz w:val="28"/>
          <w:szCs w:val="28"/>
        </w:rPr>
        <w:t xml:space="preserve"> и размещенн</w:t>
      </w:r>
      <w:r w:rsidR="0070070D" w:rsidRPr="00405D70">
        <w:rPr>
          <w:rFonts w:ascii="Times New Roman" w:hAnsi="Times New Roman"/>
          <w:sz w:val="28"/>
          <w:szCs w:val="28"/>
        </w:rPr>
        <w:t>ая</w:t>
      </w:r>
      <w:r w:rsidR="00172A3F" w:rsidRPr="00405D70">
        <w:rPr>
          <w:rFonts w:ascii="Times New Roman" w:hAnsi="Times New Roman"/>
          <w:sz w:val="28"/>
          <w:szCs w:val="28"/>
        </w:rPr>
        <w:t xml:space="preserve"> на официальных сайтах органов государственной власти, органов местного самоуправления, юридических лиц и индивидуальных предпринимателей в информационно-телекоммуникационной сети Интернет информаци</w:t>
      </w:r>
      <w:r w:rsidR="0070070D" w:rsidRPr="00405D70">
        <w:rPr>
          <w:rFonts w:ascii="Times New Roman" w:hAnsi="Times New Roman"/>
          <w:sz w:val="28"/>
          <w:szCs w:val="28"/>
        </w:rPr>
        <w:t>я</w:t>
      </w:r>
      <w:r w:rsidR="00172A3F" w:rsidRPr="00405D70">
        <w:rPr>
          <w:rFonts w:ascii="Times New Roman" w:hAnsi="Times New Roman"/>
          <w:sz w:val="28"/>
          <w:szCs w:val="28"/>
        </w:rPr>
        <w:t xml:space="preserve"> об их деятельности</w:t>
      </w:r>
      <w:r w:rsidR="0031422C" w:rsidRPr="00405D70">
        <w:rPr>
          <w:rFonts w:ascii="Times New Roman" w:hAnsi="Times New Roman"/>
          <w:sz w:val="28"/>
          <w:szCs w:val="28"/>
        </w:rPr>
        <w:t xml:space="preserve"> и о фактах несоблюдения обязательных требований</w:t>
      </w:r>
      <w:r w:rsidR="00405D70">
        <w:rPr>
          <w:rFonts w:ascii="Times New Roman" w:hAnsi="Times New Roman"/>
          <w:sz w:val="28"/>
          <w:szCs w:val="28"/>
        </w:rPr>
        <w:t xml:space="preserve"> </w:t>
      </w:r>
      <w:r w:rsidR="00F44145">
        <w:rPr>
          <w:rFonts w:ascii="Times New Roman" w:hAnsi="Times New Roman"/>
          <w:sz w:val="28"/>
          <w:szCs w:val="28"/>
        </w:rPr>
        <w:t>являю</w:t>
      </w:r>
      <w:r w:rsidR="00405D70">
        <w:rPr>
          <w:rFonts w:ascii="Times New Roman" w:hAnsi="Times New Roman"/>
          <w:sz w:val="28"/>
          <w:szCs w:val="28"/>
        </w:rPr>
        <w:t xml:space="preserve">тся </w:t>
      </w:r>
      <w:r w:rsidR="00DB524C">
        <w:rPr>
          <w:rFonts w:ascii="Times New Roman" w:hAnsi="Times New Roman"/>
          <w:sz w:val="28"/>
          <w:szCs w:val="28"/>
        </w:rPr>
        <w:t>п</w:t>
      </w:r>
      <w:r w:rsidR="00DD131F">
        <w:rPr>
          <w:rFonts w:ascii="Times New Roman" w:hAnsi="Times New Roman"/>
          <w:sz w:val="28"/>
          <w:szCs w:val="28"/>
        </w:rPr>
        <w:t>оступления в Жилстройнадзор Югры обращений (заявлений) о фактах несоблюдения обязательных требований.</w:t>
      </w:r>
      <w:proofErr w:type="gramEnd"/>
    </w:p>
    <w:p w:rsidR="00DD131F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110</w:t>
      </w:r>
      <w:r w:rsidR="00DD131F">
        <w:rPr>
          <w:rFonts w:ascii="Times New Roman" w:hAnsi="Times New Roman"/>
          <w:sz w:val="28"/>
          <w:szCs w:val="28"/>
        </w:rPr>
        <w:t>.</w:t>
      </w:r>
      <w:r w:rsidR="00C81E49">
        <w:rPr>
          <w:rFonts w:ascii="Times New Roman" w:hAnsi="Times New Roman"/>
          <w:sz w:val="28"/>
          <w:szCs w:val="28"/>
        </w:rPr>
        <w:t> </w:t>
      </w:r>
      <w:r w:rsidR="00DD131F">
        <w:rPr>
          <w:rFonts w:ascii="Times New Roman" w:hAnsi="Times New Roman"/>
          <w:sz w:val="28"/>
          <w:szCs w:val="28"/>
        </w:rPr>
        <w:t>Уполномоченными лицами, ответственными за выполнение административной процедуры</w:t>
      </w:r>
      <w:r w:rsidR="00D4171D">
        <w:rPr>
          <w:rFonts w:ascii="Times New Roman" w:hAnsi="Times New Roman"/>
          <w:sz w:val="28"/>
          <w:szCs w:val="28"/>
        </w:rPr>
        <w:t>,</w:t>
      </w:r>
      <w:r w:rsidR="00DD131F">
        <w:rPr>
          <w:rFonts w:ascii="Times New Roman" w:hAnsi="Times New Roman"/>
          <w:sz w:val="28"/>
          <w:szCs w:val="28"/>
        </w:rPr>
        <w:t xml:space="preserve"> являются государственные жилищные инспекторы Жилстройнадзора Югры.</w:t>
      </w:r>
    </w:p>
    <w:p w:rsidR="00880C3D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111</w:t>
      </w:r>
      <w:r w:rsidR="005D1833">
        <w:rPr>
          <w:rFonts w:ascii="Times New Roman" w:hAnsi="Times New Roman"/>
          <w:sz w:val="28"/>
          <w:szCs w:val="28"/>
        </w:rPr>
        <w:t>.</w:t>
      </w:r>
      <w:r w:rsidR="00C81E49">
        <w:rPr>
          <w:rFonts w:ascii="Times New Roman" w:hAnsi="Times New Roman"/>
          <w:sz w:val="28"/>
          <w:szCs w:val="28"/>
        </w:rPr>
        <w:t> </w:t>
      </w:r>
      <w:r w:rsidR="0031422C">
        <w:rPr>
          <w:rFonts w:ascii="Times New Roman" w:hAnsi="Times New Roman"/>
          <w:sz w:val="28"/>
          <w:szCs w:val="28"/>
        </w:rPr>
        <w:t xml:space="preserve">Государственные </w:t>
      </w:r>
      <w:r w:rsidR="00D51EDA">
        <w:rPr>
          <w:rFonts w:ascii="Times New Roman" w:hAnsi="Times New Roman"/>
          <w:sz w:val="28"/>
          <w:szCs w:val="28"/>
        </w:rPr>
        <w:t>ж</w:t>
      </w:r>
      <w:r w:rsidR="00CE6148">
        <w:rPr>
          <w:rFonts w:ascii="Times New Roman" w:hAnsi="Times New Roman"/>
          <w:sz w:val="28"/>
          <w:szCs w:val="28"/>
        </w:rPr>
        <w:t xml:space="preserve">илищные инспекторы осуществляют </w:t>
      </w:r>
      <w:r w:rsidR="00E25898">
        <w:rPr>
          <w:rFonts w:ascii="Times New Roman" w:hAnsi="Times New Roman"/>
          <w:sz w:val="28"/>
          <w:szCs w:val="28"/>
        </w:rPr>
        <w:t>с</w:t>
      </w:r>
      <w:r w:rsidR="00D51EDA">
        <w:rPr>
          <w:rFonts w:ascii="Times New Roman" w:hAnsi="Times New Roman"/>
          <w:sz w:val="28"/>
          <w:szCs w:val="28"/>
        </w:rPr>
        <w:t>истематическое наблюдение за исполнением обя</w:t>
      </w:r>
      <w:r w:rsidR="00E25898">
        <w:rPr>
          <w:rFonts w:ascii="Times New Roman" w:hAnsi="Times New Roman"/>
          <w:sz w:val="28"/>
          <w:szCs w:val="28"/>
        </w:rPr>
        <w:t xml:space="preserve">зательных требований </w:t>
      </w:r>
      <w:r w:rsidR="00553D9C">
        <w:rPr>
          <w:rFonts w:ascii="Times New Roman" w:hAnsi="Times New Roman"/>
          <w:sz w:val="28"/>
          <w:szCs w:val="28"/>
        </w:rPr>
        <w:t xml:space="preserve">посредством </w:t>
      </w:r>
      <w:r w:rsidR="00C6400F" w:rsidRPr="00E25898">
        <w:rPr>
          <w:rFonts w:ascii="Times New Roman" w:hAnsi="Times New Roman"/>
          <w:sz w:val="28"/>
          <w:szCs w:val="28"/>
        </w:rPr>
        <w:t>анализа</w:t>
      </w:r>
      <w:r w:rsidR="0031422C">
        <w:rPr>
          <w:rFonts w:ascii="Times New Roman" w:hAnsi="Times New Roman"/>
          <w:sz w:val="28"/>
          <w:szCs w:val="28"/>
        </w:rPr>
        <w:t xml:space="preserve"> </w:t>
      </w:r>
      <w:r w:rsidR="00D51EDA">
        <w:rPr>
          <w:rFonts w:ascii="Times New Roman" w:hAnsi="Times New Roman"/>
          <w:sz w:val="28"/>
          <w:szCs w:val="28"/>
        </w:rPr>
        <w:t>поступивших в Жилстройнадзор Югры до</w:t>
      </w:r>
      <w:r w:rsidR="00553D9C">
        <w:rPr>
          <w:rFonts w:ascii="Times New Roman" w:hAnsi="Times New Roman"/>
          <w:sz w:val="28"/>
          <w:szCs w:val="28"/>
        </w:rPr>
        <w:t>кументов, сведений и размещенных</w:t>
      </w:r>
      <w:r w:rsidR="00D51EDA">
        <w:rPr>
          <w:rFonts w:ascii="Times New Roman" w:hAnsi="Times New Roman"/>
          <w:sz w:val="28"/>
          <w:szCs w:val="28"/>
        </w:rPr>
        <w:t xml:space="preserve"> на сайтах органов государственной власти, органов местного самоуправления, юридических лиц и индивидуальных предпринимателей в информационно-телекоммуникационной сети Интернет информации об их де</w:t>
      </w:r>
      <w:r w:rsidR="006D2A75">
        <w:rPr>
          <w:rFonts w:ascii="Times New Roman" w:hAnsi="Times New Roman"/>
          <w:sz w:val="28"/>
          <w:szCs w:val="28"/>
        </w:rPr>
        <w:t>ятельности в следующих формах:</w:t>
      </w:r>
    </w:p>
    <w:p w:rsidR="00880C3D" w:rsidRDefault="00F357DE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проведения проверки своевременности, полноты и достоверности пос</w:t>
      </w:r>
      <w:r w:rsidR="00880C3D">
        <w:rPr>
          <w:rFonts w:ascii="Times New Roman" w:hAnsi="Times New Roman"/>
          <w:sz w:val="28"/>
          <w:szCs w:val="28"/>
        </w:rPr>
        <w:t>тупивших документов и сведений;</w:t>
      </w:r>
    </w:p>
    <w:p w:rsidR="00CB47D3" w:rsidRPr="00D86831" w:rsidRDefault="006D2A75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изучения</w:t>
      </w:r>
      <w:r w:rsidR="00D51EDA">
        <w:rPr>
          <w:rFonts w:ascii="Times New Roman" w:hAnsi="Times New Roman"/>
          <w:sz w:val="28"/>
          <w:szCs w:val="28"/>
        </w:rPr>
        <w:t xml:space="preserve"> разм</w:t>
      </w:r>
      <w:r w:rsidR="00152D0F">
        <w:rPr>
          <w:rFonts w:ascii="Times New Roman" w:hAnsi="Times New Roman"/>
          <w:sz w:val="28"/>
          <w:szCs w:val="28"/>
        </w:rPr>
        <w:t xml:space="preserve">ещенной на </w:t>
      </w:r>
      <w:r w:rsidR="0031422C" w:rsidRPr="00D86831">
        <w:rPr>
          <w:rFonts w:ascii="Times New Roman" w:hAnsi="Times New Roman"/>
          <w:sz w:val="28"/>
          <w:szCs w:val="28"/>
        </w:rPr>
        <w:t xml:space="preserve">официальных </w:t>
      </w:r>
      <w:r w:rsidR="00152D0F" w:rsidRPr="00D86831">
        <w:rPr>
          <w:rFonts w:ascii="Times New Roman" w:hAnsi="Times New Roman"/>
          <w:sz w:val="28"/>
          <w:szCs w:val="28"/>
        </w:rPr>
        <w:t xml:space="preserve">сайтах </w:t>
      </w:r>
      <w:r w:rsidR="0031422C" w:rsidRPr="00D86831">
        <w:rPr>
          <w:rFonts w:ascii="Times New Roman" w:hAnsi="Times New Roman"/>
          <w:sz w:val="28"/>
          <w:szCs w:val="28"/>
        </w:rPr>
        <w:t>лиц, осуществляющих деятельность по управлению многоквартирными домами, а также лиц, оказывающих услуги (работы) по выполнению услуг по содержанию общего имущества в многоквартирном доме, региональными операторами в информационно</w:t>
      </w:r>
      <w:r w:rsidR="0031422C">
        <w:rPr>
          <w:rFonts w:ascii="Times New Roman" w:hAnsi="Times New Roman"/>
          <w:sz w:val="28"/>
          <w:szCs w:val="28"/>
        </w:rPr>
        <w:t xml:space="preserve">-телекоммуникационной сети Интернет </w:t>
      </w:r>
      <w:r w:rsidR="0031422C" w:rsidRPr="0031422C">
        <w:rPr>
          <w:rFonts w:ascii="Times New Roman" w:hAnsi="Times New Roman"/>
          <w:sz w:val="28"/>
          <w:szCs w:val="28"/>
        </w:rPr>
        <w:t>информацию</w:t>
      </w:r>
      <w:r w:rsidR="0031422C">
        <w:rPr>
          <w:rFonts w:ascii="Times New Roman" w:hAnsi="Times New Roman"/>
          <w:sz w:val="28"/>
          <w:szCs w:val="28"/>
        </w:rPr>
        <w:t>.</w:t>
      </w:r>
    </w:p>
    <w:p w:rsidR="00D51EDA" w:rsidRPr="00D86831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112</w:t>
      </w:r>
      <w:r w:rsidR="00C153A8" w:rsidRPr="00D86831">
        <w:rPr>
          <w:rFonts w:ascii="Times New Roman" w:hAnsi="Times New Roman"/>
          <w:sz w:val="28"/>
          <w:szCs w:val="28"/>
        </w:rPr>
        <w:t>.</w:t>
      </w:r>
      <w:r w:rsidR="00C81E49">
        <w:rPr>
          <w:rFonts w:ascii="Times New Roman" w:hAnsi="Times New Roman"/>
          <w:sz w:val="28"/>
          <w:szCs w:val="28"/>
        </w:rPr>
        <w:t> </w:t>
      </w:r>
      <w:r w:rsidR="00C153A8" w:rsidRPr="00D86831">
        <w:rPr>
          <w:rFonts w:ascii="Times New Roman" w:hAnsi="Times New Roman"/>
          <w:sz w:val="28"/>
          <w:szCs w:val="28"/>
        </w:rPr>
        <w:t>Систематическое наблюдение за исполнением обязательных требований осуществляется без взаи</w:t>
      </w:r>
      <w:r w:rsidR="006203E0" w:rsidRPr="00D86831">
        <w:rPr>
          <w:rFonts w:ascii="Times New Roman" w:hAnsi="Times New Roman"/>
          <w:sz w:val="28"/>
          <w:szCs w:val="28"/>
        </w:rPr>
        <w:t>модействия с субъектами проверок</w:t>
      </w:r>
      <w:r w:rsidR="0031422C" w:rsidRPr="00D86831">
        <w:rPr>
          <w:rFonts w:ascii="Times New Roman" w:hAnsi="Times New Roman"/>
          <w:sz w:val="28"/>
          <w:szCs w:val="28"/>
        </w:rPr>
        <w:t>.</w:t>
      </w:r>
    </w:p>
    <w:p w:rsidR="0031422C" w:rsidRPr="00D86831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113</w:t>
      </w:r>
      <w:r w:rsidR="00F67902" w:rsidRPr="00D86831">
        <w:rPr>
          <w:rFonts w:ascii="Times New Roman" w:hAnsi="Times New Roman"/>
          <w:sz w:val="28"/>
          <w:szCs w:val="28"/>
        </w:rPr>
        <w:t>.</w:t>
      </w:r>
      <w:r w:rsidR="00C81E49">
        <w:rPr>
          <w:rFonts w:ascii="Times New Roman" w:hAnsi="Times New Roman"/>
          <w:sz w:val="28"/>
          <w:szCs w:val="28"/>
        </w:rPr>
        <w:t> </w:t>
      </w:r>
      <w:r w:rsidR="0031422C" w:rsidRPr="00D86831">
        <w:rPr>
          <w:rFonts w:ascii="Times New Roman" w:hAnsi="Times New Roman"/>
          <w:sz w:val="28"/>
          <w:szCs w:val="28"/>
          <w:lang w:eastAsia="ru-RU"/>
        </w:rPr>
        <w:t xml:space="preserve">Результаты систематического наблюдения за исполнением обязательных требований, анализа и прогнозирования состояния исполнения </w:t>
      </w:r>
      <w:r w:rsidR="0031422C" w:rsidRPr="00D86831">
        <w:rPr>
          <w:rFonts w:ascii="Times New Roman" w:hAnsi="Times New Roman"/>
          <w:sz w:val="28"/>
          <w:szCs w:val="28"/>
        </w:rPr>
        <w:t>обязательных</w:t>
      </w:r>
      <w:r w:rsidR="0031422C" w:rsidRPr="00D86831">
        <w:rPr>
          <w:rFonts w:ascii="Times New Roman" w:hAnsi="Times New Roman"/>
          <w:sz w:val="28"/>
          <w:szCs w:val="28"/>
          <w:lang w:eastAsia="ru-RU"/>
        </w:rPr>
        <w:t xml:space="preserve"> требований используются при планировании и проведении </w:t>
      </w:r>
      <w:r w:rsidR="00A1325D" w:rsidRPr="00D86831">
        <w:rPr>
          <w:rFonts w:ascii="Times New Roman" w:hAnsi="Times New Roman"/>
          <w:sz w:val="28"/>
          <w:szCs w:val="28"/>
          <w:lang w:eastAsia="ru-RU"/>
        </w:rPr>
        <w:t>Жилстройнадзором Югры</w:t>
      </w:r>
      <w:r w:rsidR="0031422C" w:rsidRPr="00D86831">
        <w:rPr>
          <w:rFonts w:ascii="Times New Roman" w:hAnsi="Times New Roman"/>
          <w:sz w:val="28"/>
          <w:szCs w:val="28"/>
          <w:lang w:eastAsia="ru-RU"/>
        </w:rPr>
        <w:t xml:space="preserve"> плановых и внеплановых проверок</w:t>
      </w:r>
      <w:r w:rsidR="00A1325D" w:rsidRPr="00D86831">
        <w:rPr>
          <w:rFonts w:ascii="Times New Roman" w:hAnsi="Times New Roman"/>
          <w:sz w:val="28"/>
          <w:szCs w:val="28"/>
          <w:lang w:eastAsia="ru-RU"/>
        </w:rPr>
        <w:t>.</w:t>
      </w:r>
    </w:p>
    <w:p w:rsidR="004D3D92" w:rsidRPr="00D86831" w:rsidRDefault="00A1325D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  <w:lang w:eastAsia="ru-RU"/>
        </w:rPr>
      </w:pPr>
      <w:r w:rsidRPr="00D86831">
        <w:rPr>
          <w:rFonts w:ascii="Times New Roman" w:hAnsi="Times New Roman"/>
          <w:sz w:val="28"/>
          <w:szCs w:val="28"/>
          <w:lang w:eastAsia="ru-RU"/>
        </w:rPr>
        <w:t xml:space="preserve">Планирование и проведение плановых и внеплановых проверок осуществляется в </w:t>
      </w:r>
      <w:r w:rsidR="00D86831">
        <w:rPr>
          <w:rFonts w:ascii="Times New Roman" w:hAnsi="Times New Roman"/>
          <w:sz w:val="28"/>
          <w:szCs w:val="28"/>
          <w:lang w:eastAsia="ru-RU"/>
        </w:rPr>
        <w:t xml:space="preserve">сроки и </w:t>
      </w:r>
      <w:proofErr w:type="gramStart"/>
      <w:r w:rsidR="00D86831">
        <w:rPr>
          <w:rFonts w:ascii="Times New Roman" w:hAnsi="Times New Roman"/>
          <w:sz w:val="28"/>
          <w:szCs w:val="28"/>
          <w:lang w:eastAsia="ru-RU"/>
        </w:rPr>
        <w:t>порядке</w:t>
      </w:r>
      <w:proofErr w:type="gramEnd"/>
      <w:r w:rsidR="00DF36B5" w:rsidRPr="00D86831">
        <w:rPr>
          <w:rFonts w:ascii="Times New Roman" w:hAnsi="Times New Roman"/>
          <w:sz w:val="28"/>
          <w:szCs w:val="28"/>
          <w:lang w:eastAsia="ru-RU"/>
        </w:rPr>
        <w:t xml:space="preserve">, установленных </w:t>
      </w:r>
      <w:r w:rsidRPr="00D86831">
        <w:rPr>
          <w:rFonts w:ascii="Times New Roman" w:hAnsi="Times New Roman"/>
          <w:sz w:val="28"/>
          <w:szCs w:val="28"/>
          <w:lang w:eastAsia="ru-RU"/>
        </w:rPr>
        <w:t>настоящим Административным регламентом.</w:t>
      </w:r>
    </w:p>
    <w:p w:rsidR="004D3D92" w:rsidRPr="00D05DF6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114</w:t>
      </w:r>
      <w:r w:rsidR="004D3D92" w:rsidRPr="00D05DF6">
        <w:rPr>
          <w:rFonts w:ascii="Times New Roman" w:hAnsi="Times New Roman"/>
          <w:sz w:val="28"/>
          <w:szCs w:val="28"/>
        </w:rPr>
        <w:t>.</w:t>
      </w:r>
      <w:r w:rsidR="00C81E49">
        <w:rPr>
          <w:rFonts w:ascii="Times New Roman" w:hAnsi="Times New Roman"/>
          <w:sz w:val="28"/>
          <w:szCs w:val="28"/>
        </w:rPr>
        <w:t> </w:t>
      </w:r>
      <w:r w:rsidR="00A1325D" w:rsidRPr="00D05DF6">
        <w:rPr>
          <w:rFonts w:ascii="Times New Roman" w:hAnsi="Times New Roman"/>
          <w:sz w:val="28"/>
          <w:szCs w:val="28"/>
        </w:rPr>
        <w:t xml:space="preserve">Сведения, полученные Жилстройнадзором Югры, в результате осуществления государственного жилищного надзора, а также в результате взаимодействия с органами муниципального жилищного контроля, направляются в уполномоченный орган исполнительной власти Ханты-Мансийского автономного округа </w:t>
      </w:r>
      <w:r w:rsidR="00B31F8A">
        <w:rPr>
          <w:rFonts w:ascii="Times New Roman" w:hAnsi="Times New Roman"/>
          <w:sz w:val="28"/>
          <w:szCs w:val="28"/>
        </w:rPr>
        <w:t>–</w:t>
      </w:r>
      <w:r w:rsidR="00A1325D" w:rsidRPr="00D05DF6">
        <w:rPr>
          <w:rFonts w:ascii="Times New Roman" w:hAnsi="Times New Roman"/>
          <w:sz w:val="28"/>
          <w:szCs w:val="28"/>
        </w:rPr>
        <w:t xml:space="preserve"> Югры, осуществляющий обобщение и систематизацию информации, необходимой для проведения мониторинга использования жилищного фонда и обеспечения</w:t>
      </w:r>
      <w:r w:rsidR="00D86831" w:rsidRPr="00D05DF6">
        <w:rPr>
          <w:rFonts w:ascii="Times New Roman" w:hAnsi="Times New Roman"/>
          <w:sz w:val="28"/>
          <w:szCs w:val="28"/>
        </w:rPr>
        <w:t xml:space="preserve"> его сохранности.</w:t>
      </w:r>
    </w:p>
    <w:p w:rsidR="006278ED" w:rsidRDefault="00D63C14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115</w:t>
      </w:r>
      <w:r w:rsidR="004D3D92">
        <w:rPr>
          <w:rFonts w:ascii="Times New Roman" w:hAnsi="Times New Roman"/>
          <w:sz w:val="28"/>
          <w:szCs w:val="28"/>
        </w:rPr>
        <w:t>.</w:t>
      </w:r>
      <w:r w:rsidR="00C81E49">
        <w:rPr>
          <w:rFonts w:ascii="Times New Roman" w:hAnsi="Times New Roman"/>
          <w:sz w:val="28"/>
          <w:szCs w:val="28"/>
        </w:rPr>
        <w:t> </w:t>
      </w:r>
      <w:r w:rsidR="006278ED">
        <w:rPr>
          <w:rFonts w:ascii="Times New Roman" w:hAnsi="Times New Roman"/>
          <w:sz w:val="28"/>
          <w:szCs w:val="28"/>
          <w:lang w:eastAsia="ru-RU"/>
        </w:rPr>
        <w:t>Информация о результатах выполнения административной проце</w:t>
      </w:r>
      <w:r w:rsidR="00D86831">
        <w:rPr>
          <w:rFonts w:ascii="Times New Roman" w:hAnsi="Times New Roman"/>
          <w:sz w:val="28"/>
          <w:szCs w:val="28"/>
          <w:lang w:eastAsia="ru-RU"/>
        </w:rPr>
        <w:t xml:space="preserve">дуры </w:t>
      </w:r>
      <w:r w:rsidR="00A1325D" w:rsidRPr="00D86831">
        <w:rPr>
          <w:rFonts w:ascii="Times New Roman" w:hAnsi="Times New Roman"/>
          <w:sz w:val="28"/>
          <w:szCs w:val="28"/>
          <w:lang w:eastAsia="ru-RU"/>
        </w:rPr>
        <w:t>включается</w:t>
      </w:r>
      <w:r w:rsidR="00A1325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2370">
        <w:rPr>
          <w:rFonts w:ascii="Times New Roman" w:hAnsi="Times New Roman"/>
          <w:sz w:val="28"/>
          <w:szCs w:val="28"/>
          <w:lang w:eastAsia="ru-RU"/>
        </w:rPr>
        <w:t>в государственную информационную систему жилищно-коммунального хозяйства.</w:t>
      </w:r>
    </w:p>
    <w:p w:rsidR="000C75E6" w:rsidRPr="00E07C10" w:rsidRDefault="000C75E6" w:rsidP="000E24D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:rsidR="00DE18C9" w:rsidRPr="0039434E" w:rsidRDefault="005F6BAC" w:rsidP="000E24D7">
      <w:pPr>
        <w:pStyle w:val="aa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9434E">
        <w:rPr>
          <w:rFonts w:ascii="Times New Roman" w:hAnsi="Times New Roman"/>
          <w:b/>
          <w:sz w:val="28"/>
          <w:szCs w:val="28"/>
          <w:lang w:eastAsia="ru-RU"/>
        </w:rPr>
        <w:t xml:space="preserve">IV. ПОРЯДОК И ФОРМЫ </w:t>
      </w:r>
      <w:proofErr w:type="gramStart"/>
      <w:r w:rsidRPr="0039434E">
        <w:rPr>
          <w:rFonts w:ascii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39434E">
        <w:rPr>
          <w:rFonts w:ascii="Times New Roman" w:hAnsi="Times New Roman"/>
          <w:b/>
          <w:sz w:val="28"/>
          <w:szCs w:val="28"/>
          <w:lang w:eastAsia="ru-RU"/>
        </w:rPr>
        <w:t xml:space="preserve"> ИСПОЛНЕНИЕМ ГОСУДАРСТВЕННОЙ ФУНКЦИИ</w:t>
      </w:r>
    </w:p>
    <w:p w:rsidR="00DE18C9" w:rsidRPr="0039434E" w:rsidRDefault="00DE18C9" w:rsidP="000E24D7">
      <w:pPr>
        <w:pStyle w:val="aa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DE18C9" w:rsidRDefault="00DE18C9" w:rsidP="000E24D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D2D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Порядок осуществления текущего </w:t>
      </w:r>
      <w:proofErr w:type="gramStart"/>
      <w:r w:rsidRPr="00376D2D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Pr="00376D2D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соблюдением и</w:t>
      </w:r>
      <w:r w:rsidR="00D86831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</w:t>
      </w:r>
      <w:r w:rsidR="00ED4E07" w:rsidRPr="00D86831">
        <w:rPr>
          <w:rFonts w:ascii="Times New Roman" w:eastAsia="Times New Roman" w:hAnsi="Times New Roman"/>
          <w:sz w:val="28"/>
          <w:szCs w:val="28"/>
          <w:lang w:eastAsia="ru-RU"/>
        </w:rPr>
        <w:t>должностными лицами</w:t>
      </w:r>
      <w:r w:rsidR="00ED4E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705BD">
        <w:rPr>
          <w:rFonts w:ascii="Times New Roman" w:eastAsia="Times New Roman" w:hAnsi="Times New Roman"/>
          <w:sz w:val="28"/>
          <w:szCs w:val="28"/>
          <w:lang w:eastAsia="ru-RU"/>
        </w:rPr>
        <w:t>Жилстройнадзора Югры положений А</w:t>
      </w:r>
      <w:r w:rsidRPr="00376D2D">
        <w:rPr>
          <w:rFonts w:ascii="Times New Roman" w:eastAsia="Times New Roman" w:hAnsi="Times New Roman"/>
          <w:sz w:val="28"/>
          <w:szCs w:val="28"/>
          <w:lang w:eastAsia="ru-RU"/>
        </w:rPr>
        <w:t>дминистративного регламента и иных нормативных правовых актов, устанавливающих требования к исполнению государственной функции,</w:t>
      </w:r>
      <w:r w:rsidR="004F429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376D2D">
        <w:rPr>
          <w:rFonts w:ascii="Times New Roman" w:eastAsia="Times New Roman" w:hAnsi="Times New Roman"/>
          <w:sz w:val="28"/>
          <w:szCs w:val="28"/>
          <w:lang w:eastAsia="ru-RU"/>
        </w:rPr>
        <w:t>а также за принятием ими решений</w:t>
      </w:r>
    </w:p>
    <w:p w:rsidR="00547EE8" w:rsidRPr="00E07C10" w:rsidRDefault="00547EE8" w:rsidP="000E24D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E18C9" w:rsidRPr="00E07C10" w:rsidRDefault="00D63C14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116</w:t>
      </w:r>
      <w:r w:rsidR="0050539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47EE8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Текущий </w:t>
      </w:r>
      <w:proofErr w:type="gramStart"/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</w:t>
      </w:r>
      <w:r w:rsidR="0050539A">
        <w:rPr>
          <w:rFonts w:ascii="Times New Roman" w:eastAsia="Times New Roman" w:hAnsi="Times New Roman"/>
          <w:sz w:val="28"/>
          <w:szCs w:val="28"/>
          <w:lang w:eastAsia="ru-RU"/>
        </w:rPr>
        <w:t>нием и исполнением государственными жилищными инспекторами Жилстройнадзора Югры положений настоящего Административного регламента и иных нормативных правовых актов, устанавливающих требования к исполнению государственной функции, а также за принятием ими решений, осуществляется руководителем Жилстройнадзора Югры.</w:t>
      </w:r>
    </w:p>
    <w:p w:rsidR="00BE4246" w:rsidRPr="00E07C10" w:rsidRDefault="00D63C14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117</w:t>
      </w:r>
      <w:r w:rsidR="0072459F" w:rsidRPr="00376D2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2459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>Текущий</w:t>
      </w:r>
      <w:r w:rsidR="00BE4246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 контроль осуществляется путем:</w:t>
      </w:r>
    </w:p>
    <w:p w:rsidR="00DE18C9" w:rsidRPr="00E07C10" w:rsidRDefault="00DE18C9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проведения проверок соблюдения и исполнения должностными лицами положений настоящего </w:t>
      </w:r>
      <w:r w:rsidR="0050539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>дминистративного регламента, иных нормативных правовых актов Российской Федерации, устанавливающих требования к исполнению государственной функции;</w:t>
      </w:r>
    </w:p>
    <w:p w:rsidR="00D6204D" w:rsidRPr="00E07C10" w:rsidRDefault="00DE18C9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>визирования документов, подлежащих направлению вышестоящему должностному лицу, руководителю, первому заместителю руководителя Жилстройнадз</w:t>
      </w:r>
      <w:r w:rsidR="00D6204D" w:rsidRPr="00E07C10">
        <w:rPr>
          <w:rFonts w:ascii="Times New Roman" w:eastAsia="Times New Roman" w:hAnsi="Times New Roman"/>
          <w:sz w:val="28"/>
          <w:szCs w:val="28"/>
          <w:lang w:eastAsia="ru-RU"/>
        </w:rPr>
        <w:t>ора Югры.</w:t>
      </w:r>
    </w:p>
    <w:p w:rsidR="00DE18C9" w:rsidRPr="00E07C10" w:rsidRDefault="00200C87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63C14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="0072459F" w:rsidRPr="00376D2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2459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осуществления текущего </w:t>
      </w:r>
      <w:proofErr w:type="gramStart"/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="00BE4246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государственными жилищными инспекторами </w:t>
      </w:r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>Жилстройнадзора Югры последовательности действий, определенных административными процедурами по исполнению государственной функции, осуществляется проверка:</w:t>
      </w:r>
    </w:p>
    <w:p w:rsidR="00DE18C9" w:rsidRPr="00E07C10" w:rsidRDefault="00DE18C9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качества соблюдения </w:t>
      </w:r>
      <w:r w:rsidR="00BE4246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и исполнения государственными жилищными инспекторами </w:t>
      </w: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>Жилстройнад</w:t>
      </w:r>
      <w:r w:rsidR="0050539A">
        <w:rPr>
          <w:rFonts w:ascii="Times New Roman" w:eastAsia="Times New Roman" w:hAnsi="Times New Roman"/>
          <w:sz w:val="28"/>
          <w:szCs w:val="28"/>
          <w:lang w:eastAsia="ru-RU"/>
        </w:rPr>
        <w:t>зора Югры положений настоящего А</w:t>
      </w: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>дминистративного регламента;</w:t>
      </w:r>
    </w:p>
    <w:p w:rsidR="00DE18C9" w:rsidRPr="00E07C10" w:rsidRDefault="00DE18C9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полноты и качества оформления исполнительных документов (актов, предписаний, </w:t>
      </w:r>
      <w:r w:rsidR="00B02EE0" w:rsidRPr="00E07C10">
        <w:rPr>
          <w:rFonts w:ascii="Times New Roman" w:eastAsia="Times New Roman" w:hAnsi="Times New Roman"/>
          <w:sz w:val="28"/>
          <w:szCs w:val="28"/>
          <w:lang w:eastAsia="ru-RU"/>
        </w:rPr>
        <w:t>актов осмотра</w:t>
      </w:r>
      <w:r w:rsidR="00376D2D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>протоколов, уведомлений, запросов, ответов на заявления (обращения) граждан, юридических лиц и индивидуальных предпринимателей);</w:t>
      </w:r>
      <w:proofErr w:type="gramEnd"/>
    </w:p>
    <w:p w:rsidR="004D3D92" w:rsidRDefault="00DE18C9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>обоснованности выдачи предписаний, в том числе на предмет соответствия выданных предписаний законод</w:t>
      </w:r>
      <w:r w:rsidR="004D3D92">
        <w:rPr>
          <w:rFonts w:ascii="Times New Roman" w:eastAsia="Times New Roman" w:hAnsi="Times New Roman"/>
          <w:sz w:val="28"/>
          <w:szCs w:val="28"/>
          <w:lang w:eastAsia="ru-RU"/>
        </w:rPr>
        <w:t>ательству Российской Федерации;</w:t>
      </w:r>
    </w:p>
    <w:p w:rsidR="004D3D92" w:rsidRDefault="00E77466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соблюдения </w:t>
      </w:r>
      <w:r w:rsidR="005454CD">
        <w:rPr>
          <w:rFonts w:ascii="Times New Roman" w:eastAsia="Times New Roman" w:hAnsi="Times New Roman"/>
          <w:sz w:val="28"/>
          <w:szCs w:val="28"/>
          <w:lang w:eastAsia="ru-RU"/>
        </w:rPr>
        <w:t>требований жилищного законодательства</w:t>
      </w:r>
      <w:r w:rsidR="00142C5C" w:rsidRPr="00376D2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18C9" w:rsidRDefault="00200C87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63C14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72459F" w:rsidRPr="00376D2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2459F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gramStart"/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>При выявлении в хо</w:t>
      </w:r>
      <w:r w:rsidR="0050539A">
        <w:rPr>
          <w:rFonts w:ascii="Times New Roman" w:eastAsia="Times New Roman" w:hAnsi="Times New Roman"/>
          <w:sz w:val="28"/>
          <w:szCs w:val="28"/>
          <w:lang w:eastAsia="ru-RU"/>
        </w:rPr>
        <w:t>де текущего контроля нарушений</w:t>
      </w:r>
      <w:r w:rsidR="00ED4E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D4E07" w:rsidRPr="002F5659">
        <w:rPr>
          <w:rFonts w:ascii="Times New Roman" w:eastAsia="Times New Roman" w:hAnsi="Times New Roman"/>
          <w:sz w:val="28"/>
          <w:szCs w:val="28"/>
          <w:lang w:eastAsia="ru-RU"/>
        </w:rPr>
        <w:t>настоящего</w:t>
      </w:r>
      <w:r w:rsidR="0050539A">
        <w:rPr>
          <w:rFonts w:ascii="Times New Roman" w:eastAsia="Times New Roman" w:hAnsi="Times New Roman"/>
          <w:sz w:val="28"/>
          <w:szCs w:val="28"/>
          <w:lang w:eastAsia="ru-RU"/>
        </w:rPr>
        <w:t xml:space="preserve"> А</w:t>
      </w:r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>дминистративного регламента или законодательства, устанавливающих требования к исполнению государственной функци</w:t>
      </w:r>
      <w:r w:rsidR="00E77466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и, </w:t>
      </w:r>
      <w:r w:rsidR="001E5321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заместители руководителя Жилстройнадзора Югры </w:t>
      </w:r>
      <w:r w:rsidR="006F1A52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ED4E0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F1A52">
        <w:rPr>
          <w:rFonts w:ascii="Times New Roman" w:eastAsia="Times New Roman" w:hAnsi="Times New Roman"/>
          <w:sz w:val="28"/>
          <w:szCs w:val="28"/>
          <w:lang w:eastAsia="ru-RU"/>
        </w:rPr>
        <w:t xml:space="preserve">начальники территориальных отделов инспектирования, </w:t>
      </w:r>
      <w:r w:rsidR="00E77466" w:rsidRPr="00E07C10">
        <w:rPr>
          <w:rFonts w:ascii="Times New Roman" w:eastAsia="Times New Roman" w:hAnsi="Times New Roman"/>
          <w:sz w:val="28"/>
          <w:szCs w:val="28"/>
          <w:lang w:eastAsia="ru-RU"/>
        </w:rPr>
        <w:t>начальник отдела контроля надзора за деятельностью управляющих организаций и ТСЖ</w:t>
      </w:r>
      <w:r w:rsidR="00015A3C">
        <w:rPr>
          <w:rFonts w:ascii="Times New Roman" w:eastAsia="Times New Roman" w:hAnsi="Times New Roman"/>
          <w:sz w:val="28"/>
          <w:szCs w:val="28"/>
          <w:lang w:eastAsia="ru-RU"/>
        </w:rPr>
        <w:t>, ответственные</w:t>
      </w:r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 за организацию работы по проведению проверки, принимает меры по устранению таких нарушений и направляет руководителю, первому заместителю руководителя Жилстройнадзора Югры предложения о применении</w:t>
      </w:r>
      <w:proofErr w:type="gramEnd"/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</w:t>
      </w:r>
      <w:proofErr w:type="gramStart"/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>неприменении</w:t>
      </w:r>
      <w:proofErr w:type="gramEnd"/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 мер дисциплинарной ответственности к работникам, допустившим соответствующие нарушения.</w:t>
      </w:r>
    </w:p>
    <w:p w:rsidR="0072459F" w:rsidRPr="00E07C10" w:rsidRDefault="0072459F" w:rsidP="000E24D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04D" w:rsidRDefault="00371554" w:rsidP="000E24D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76D2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Порядок и периодичность осуществления плановых и внеплановых проверок полноты и качества </w:t>
      </w:r>
      <w:r w:rsidR="00110DF2" w:rsidRPr="00376D2D">
        <w:rPr>
          <w:rFonts w:ascii="Times New Roman" w:eastAsia="Times New Roman" w:hAnsi="Times New Roman"/>
          <w:sz w:val="28"/>
          <w:szCs w:val="28"/>
          <w:lang w:eastAsia="ru-RU"/>
        </w:rPr>
        <w:t>исполнения</w:t>
      </w:r>
      <w:r w:rsidR="007811B5" w:rsidRPr="00376D2D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функции, порядок и формы </w:t>
      </w:r>
      <w:proofErr w:type="gramStart"/>
      <w:r w:rsidR="007811B5" w:rsidRPr="00376D2D">
        <w:rPr>
          <w:rFonts w:ascii="Times New Roman" w:eastAsia="Times New Roman" w:hAnsi="Times New Roman"/>
          <w:sz w:val="28"/>
          <w:szCs w:val="28"/>
          <w:lang w:eastAsia="ru-RU"/>
        </w:rPr>
        <w:t>контроля за</w:t>
      </w:r>
      <w:proofErr w:type="gramEnd"/>
      <w:r w:rsidR="007811B5" w:rsidRPr="00376D2D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качеством исполнения государственной функции, в том числе со стороны граждан, их объединений и организаций</w:t>
      </w:r>
    </w:p>
    <w:p w:rsidR="0072459F" w:rsidRPr="00E07C10" w:rsidRDefault="0072459F" w:rsidP="000E24D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204D" w:rsidRPr="00E07C10" w:rsidRDefault="00200C87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63C1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1A47F4" w:rsidRPr="009267F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1A47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gramStart"/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 и кач</w:t>
      </w:r>
      <w:r w:rsidR="00D6204D" w:rsidRPr="00E07C10">
        <w:rPr>
          <w:rFonts w:ascii="Times New Roman" w:eastAsia="Times New Roman" w:hAnsi="Times New Roman"/>
          <w:sz w:val="28"/>
          <w:szCs w:val="28"/>
          <w:lang w:eastAsia="ru-RU"/>
        </w:rPr>
        <w:t>еством исполнения государственной функции</w:t>
      </w:r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осуществляется путем:</w:t>
      </w:r>
    </w:p>
    <w:p w:rsidR="00DE18C9" w:rsidRPr="00E07C10" w:rsidRDefault="0050539A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проведения проверок;</w:t>
      </w:r>
    </w:p>
    <w:p w:rsidR="00DE18C9" w:rsidRPr="00E07C10" w:rsidRDefault="00DE18C9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>рассмотрения жалоб</w:t>
      </w:r>
      <w:r w:rsidR="008A42F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A42FB" w:rsidRPr="00C9434F">
        <w:rPr>
          <w:rFonts w:ascii="Times New Roman" w:hAnsi="Times New Roman"/>
          <w:sz w:val="28"/>
          <w:szCs w:val="28"/>
          <w:lang w:eastAsia="ru-RU"/>
        </w:rPr>
        <w:t>(претензий)</w:t>
      </w: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действия (бездействие), реше</w:t>
      </w:r>
      <w:r w:rsidR="00D500B5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ния государственных жилищных инспекторов </w:t>
      </w:r>
      <w:r w:rsidR="00252B5F">
        <w:rPr>
          <w:rFonts w:ascii="Times New Roman" w:eastAsia="Times New Roman" w:hAnsi="Times New Roman"/>
          <w:sz w:val="28"/>
          <w:szCs w:val="28"/>
          <w:lang w:eastAsia="ru-RU"/>
        </w:rPr>
        <w:t xml:space="preserve">отделов инспектирования, </w:t>
      </w:r>
      <w:r w:rsidR="00D500B5" w:rsidRPr="00E07C10">
        <w:rPr>
          <w:rFonts w:ascii="Times New Roman" w:eastAsia="Times New Roman" w:hAnsi="Times New Roman"/>
          <w:sz w:val="28"/>
          <w:szCs w:val="28"/>
          <w:lang w:eastAsia="ru-RU"/>
        </w:rPr>
        <w:t>отдела надзора за деятельностью управляющих организаций и ТСЖ</w:t>
      </w: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>, ответственных за организацию работы по проведению проверки.</w:t>
      </w:r>
    </w:p>
    <w:p w:rsidR="00DE18C9" w:rsidRPr="009267F4" w:rsidRDefault="008A1E31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63C14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="001A47F4" w:rsidRPr="009267F4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Проверки полноты и качества проведения проверок могут быть плановыми и внеплановыми.</w:t>
      </w:r>
    </w:p>
    <w:p w:rsidR="00DE18C9" w:rsidRPr="009267F4" w:rsidRDefault="00200C87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63C14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="00AA70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429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Плановые проверки проводятся в соответствии с установленными планами работы Жилстройнадзора Югры.</w:t>
      </w:r>
    </w:p>
    <w:p w:rsidR="00DE18C9" w:rsidRPr="00E07C10" w:rsidRDefault="00D63C14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123</w:t>
      </w:r>
      <w:r w:rsidR="00AA70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429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Внеплановые проверки осуществляются в связи с проверкой устранения ранее выявленных нарушений </w:t>
      </w:r>
      <w:r w:rsidR="00493ECB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="0050539A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дминистративного регламента, а также в случаях:</w:t>
      </w:r>
    </w:p>
    <w:p w:rsidR="00DE18C9" w:rsidRPr="00E07C10" w:rsidRDefault="00DE18C9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>получения информации от граждан, юридических лиц, индивидуальных предпринимателей, органов государственной власти или местного самоуправления о соответствующих нарушениях;</w:t>
      </w:r>
    </w:p>
    <w:p w:rsidR="00DE18C9" w:rsidRPr="00E07C10" w:rsidRDefault="00DE18C9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обращений граждан, юридических лиц и индивидуальных предпринимателей с жалобами </w:t>
      </w:r>
      <w:r w:rsidR="0097335A" w:rsidRPr="00C9434F">
        <w:rPr>
          <w:rFonts w:ascii="Times New Roman" w:hAnsi="Times New Roman"/>
          <w:sz w:val="28"/>
          <w:szCs w:val="28"/>
          <w:lang w:eastAsia="ru-RU"/>
        </w:rPr>
        <w:t>(претензиями)</w:t>
      </w:r>
      <w:r w:rsidR="0097335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E07C10">
        <w:rPr>
          <w:rFonts w:ascii="Times New Roman" w:eastAsia="Times New Roman" w:hAnsi="Times New Roman"/>
          <w:sz w:val="28"/>
          <w:szCs w:val="28"/>
          <w:lang w:eastAsia="ru-RU"/>
        </w:rPr>
        <w:t>на нарушения их прав и законных интересов действиями (бездействием), решениями должностных лиц Жилстройнадзора Югры.</w:t>
      </w:r>
    </w:p>
    <w:p w:rsidR="00A654A2" w:rsidRDefault="00AA70F1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63C14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429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Проверки проводятся лицами, уполномоченными руководителем, первым заместителем руководителя</w:t>
      </w:r>
      <w:r w:rsidR="00CC5DFD">
        <w:rPr>
          <w:rFonts w:ascii="Times New Roman" w:eastAsia="Times New Roman" w:hAnsi="Times New Roman"/>
          <w:sz w:val="28"/>
          <w:szCs w:val="28"/>
          <w:lang w:eastAsia="ru-RU"/>
        </w:rPr>
        <w:t xml:space="preserve"> Жилстройнадзора Югры</w:t>
      </w:r>
      <w:r w:rsidR="0050539A">
        <w:rPr>
          <w:rFonts w:ascii="Times New Roman" w:eastAsia="Times New Roman" w:hAnsi="Times New Roman"/>
          <w:sz w:val="28"/>
          <w:szCs w:val="28"/>
          <w:lang w:eastAsia="ru-RU"/>
        </w:rPr>
        <w:t xml:space="preserve"> либо лицами</w:t>
      </w:r>
      <w:r w:rsidR="00ED4E07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0539A">
        <w:rPr>
          <w:rFonts w:ascii="Times New Roman" w:eastAsia="Times New Roman" w:hAnsi="Times New Roman"/>
          <w:sz w:val="28"/>
          <w:szCs w:val="28"/>
          <w:lang w:eastAsia="ru-RU"/>
        </w:rPr>
        <w:t xml:space="preserve"> их замещающи</w:t>
      </w:r>
      <w:r w:rsidR="00ED4E07" w:rsidRPr="00566BFA">
        <w:rPr>
          <w:rFonts w:ascii="Times New Roman" w:eastAsia="Times New Roman" w:hAnsi="Times New Roman"/>
          <w:sz w:val="28"/>
          <w:szCs w:val="28"/>
          <w:lang w:eastAsia="ru-RU"/>
        </w:rPr>
        <w:t>ми</w:t>
      </w:r>
      <w:r w:rsidR="00A654A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654A2" w:rsidRDefault="00D63C14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125</w:t>
      </w:r>
      <w:r w:rsidR="00AA70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429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В случае проведения внеплановой проверки по обращению заявителя</w:t>
      </w:r>
      <w:r w:rsidR="00493ECB" w:rsidRPr="009267F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 обратившемуся</w:t>
      </w:r>
      <w:r w:rsidR="00493ECB" w:rsidRPr="009267F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 в течение 30 </w:t>
      </w:r>
      <w:r w:rsidR="008D42E0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календарных 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дней со дня регистрации письменного обращения</w:t>
      </w:r>
      <w:r w:rsidR="00493ECB" w:rsidRPr="009267F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направляется информация по ре</w:t>
      </w:r>
      <w:r w:rsidR="00A654A2">
        <w:rPr>
          <w:rFonts w:ascii="Times New Roman" w:eastAsia="Times New Roman" w:hAnsi="Times New Roman"/>
          <w:sz w:val="28"/>
          <w:szCs w:val="28"/>
          <w:lang w:eastAsia="ru-RU"/>
        </w:rPr>
        <w:t>зультатам проведенной проверки.</w:t>
      </w:r>
    </w:p>
    <w:p w:rsidR="00A654A2" w:rsidRDefault="00D63C14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126</w:t>
      </w:r>
      <w:r w:rsidR="00AA70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429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AA70F1">
        <w:rPr>
          <w:rFonts w:ascii="Times New Roman" w:eastAsia="Times New Roman" w:hAnsi="Times New Roman"/>
          <w:sz w:val="28"/>
          <w:szCs w:val="28"/>
          <w:lang w:eastAsia="ru-RU"/>
        </w:rPr>
        <w:t>Резуль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таты проверки оформляются в виде заключения, в котором отмечаются выявленные недостатки и указываются предложения по их устранению</w:t>
      </w:r>
      <w:r w:rsidR="00A654A2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654A2" w:rsidRDefault="00D63C14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127</w:t>
      </w:r>
      <w:r w:rsidR="00AA70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429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E94679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Руководитель 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Жилстройнадзора Югры</w:t>
      </w:r>
      <w:r w:rsidR="00E94679">
        <w:rPr>
          <w:rFonts w:ascii="Times New Roman" w:eastAsia="Times New Roman" w:hAnsi="Times New Roman"/>
          <w:sz w:val="28"/>
          <w:szCs w:val="28"/>
          <w:lang w:eastAsia="ru-RU"/>
        </w:rPr>
        <w:t>, его заместители, лица их замещающие,</w:t>
      </w:r>
      <w:r w:rsidR="00A01199">
        <w:rPr>
          <w:rFonts w:ascii="Times New Roman" w:eastAsia="Times New Roman" w:hAnsi="Times New Roman"/>
          <w:sz w:val="28"/>
          <w:szCs w:val="28"/>
          <w:lang w:eastAsia="ru-RU"/>
        </w:rPr>
        <w:t xml:space="preserve"> организуют и осуществляю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т общий </w:t>
      </w:r>
      <w:proofErr w:type="gramStart"/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проведением проверки ответственным</w:t>
      </w:r>
      <w:r w:rsidR="00A654A2">
        <w:rPr>
          <w:rFonts w:ascii="Times New Roman" w:eastAsia="Times New Roman" w:hAnsi="Times New Roman"/>
          <w:sz w:val="28"/>
          <w:szCs w:val="28"/>
          <w:lang w:eastAsia="ru-RU"/>
        </w:rPr>
        <w:t>и структурными подразделениями.</w:t>
      </w:r>
    </w:p>
    <w:p w:rsidR="00A654A2" w:rsidRDefault="00A56FD7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63C14">
        <w:rPr>
          <w:rFonts w:ascii="Times New Roman" w:eastAsia="Times New Roman" w:hAnsi="Times New Roman"/>
          <w:sz w:val="28"/>
          <w:szCs w:val="28"/>
          <w:lang w:eastAsia="ru-RU"/>
        </w:rPr>
        <w:t>28</w:t>
      </w:r>
      <w:r w:rsidR="00AA70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429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Ответственность за проведение проверки возлагается на руко</w:t>
      </w:r>
      <w:r w:rsidR="003F6FA6">
        <w:rPr>
          <w:rFonts w:ascii="Times New Roman" w:eastAsia="Times New Roman" w:hAnsi="Times New Roman"/>
          <w:sz w:val="28"/>
          <w:szCs w:val="28"/>
          <w:lang w:eastAsia="ru-RU"/>
        </w:rPr>
        <w:t>водителя</w:t>
      </w:r>
      <w:r w:rsidR="00D82F79">
        <w:rPr>
          <w:rFonts w:ascii="Times New Roman" w:eastAsia="Times New Roman" w:hAnsi="Times New Roman"/>
          <w:sz w:val="28"/>
          <w:szCs w:val="28"/>
          <w:lang w:eastAsia="ru-RU"/>
        </w:rPr>
        <w:t xml:space="preserve"> Жилстройнадзора Югры</w:t>
      </w:r>
      <w:r w:rsidR="003F6FA6">
        <w:rPr>
          <w:rFonts w:ascii="Times New Roman" w:eastAsia="Times New Roman" w:hAnsi="Times New Roman"/>
          <w:sz w:val="28"/>
          <w:szCs w:val="28"/>
          <w:lang w:eastAsia="ru-RU"/>
        </w:rPr>
        <w:t>, его заместителей</w:t>
      </w:r>
      <w:r w:rsidR="004D3D92">
        <w:rPr>
          <w:rFonts w:ascii="Times New Roman" w:eastAsia="Times New Roman" w:hAnsi="Times New Roman"/>
          <w:sz w:val="28"/>
          <w:szCs w:val="28"/>
          <w:lang w:eastAsia="ru-RU"/>
        </w:rPr>
        <w:t>, лиц</w:t>
      </w:r>
      <w:r w:rsidR="00F57C6B">
        <w:rPr>
          <w:rFonts w:ascii="Times New Roman" w:eastAsia="Times New Roman" w:hAnsi="Times New Roman"/>
          <w:sz w:val="28"/>
          <w:szCs w:val="28"/>
          <w:lang w:eastAsia="ru-RU"/>
        </w:rPr>
        <w:t>, их замещающих</w:t>
      </w:r>
      <w:r w:rsidR="003F6FA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E18C9" w:rsidRPr="009267F4" w:rsidRDefault="00A56FD7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</w:t>
      </w:r>
      <w:r w:rsidR="00D63C14">
        <w:rPr>
          <w:rFonts w:ascii="Times New Roman" w:eastAsia="Times New Roman" w:hAnsi="Times New Roman"/>
          <w:sz w:val="28"/>
          <w:szCs w:val="28"/>
          <w:lang w:eastAsia="ru-RU"/>
        </w:rPr>
        <w:t>29</w:t>
      </w:r>
      <w:r w:rsidR="00AA70F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429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proofErr w:type="gramStart"/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Для осуществления контроля за исполнением государственной функции граждане, их объединения и организации имеют право направлять в Жилстройнадзор Югры индивидуальные и коллективные обращения с предложениями, рекомендациями по совершенствованию качества и порядка исполнения государственной функции, а также</w:t>
      </w:r>
      <w:r w:rsidR="00566BFA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заявления и жалобы </w:t>
      </w:r>
      <w:r w:rsidR="0097335A" w:rsidRPr="00C9434F">
        <w:rPr>
          <w:rFonts w:ascii="Times New Roman" w:hAnsi="Times New Roman"/>
          <w:sz w:val="28"/>
          <w:szCs w:val="28"/>
          <w:lang w:eastAsia="ru-RU"/>
        </w:rPr>
        <w:t>(претензии)</w:t>
      </w:r>
      <w:r w:rsidR="0097335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66BFA">
        <w:rPr>
          <w:rFonts w:ascii="Times New Roman" w:eastAsia="Times New Roman" w:hAnsi="Times New Roman"/>
          <w:sz w:val="28"/>
          <w:szCs w:val="28"/>
          <w:lang w:eastAsia="ru-RU"/>
        </w:rPr>
        <w:t xml:space="preserve">о нарушении </w:t>
      </w:r>
      <w:r w:rsidR="00C7395D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государственными жилищными инспекторами 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Жилстройнадзора Югры, исполняющими государственную функцию, </w:t>
      </w:r>
      <w:r w:rsidR="00B762DF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="00B46F2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дминистративного регламента, законов и иных нормативных правовых актов, устанавливающих требования</w:t>
      </w:r>
      <w:proofErr w:type="gramEnd"/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 к исполнению государственной функции.</w:t>
      </w:r>
    </w:p>
    <w:p w:rsidR="001565BA" w:rsidRDefault="00A56FD7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63C14">
        <w:rPr>
          <w:rFonts w:ascii="Times New Roman" w:eastAsia="Times New Roman" w:hAnsi="Times New Roman"/>
          <w:sz w:val="28"/>
          <w:szCs w:val="28"/>
          <w:lang w:eastAsia="ru-RU"/>
        </w:rPr>
        <w:t>30</w:t>
      </w:r>
      <w:r w:rsidR="009A3715" w:rsidRPr="009267F4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исполнением государственной функции со стороны граждан осуществляется путем получения информации о наличии в действия</w:t>
      </w:r>
      <w:r w:rsidR="00531D8E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х государственных жилищных инспекторов 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Жилстройнадзора Югры нарушений положений </w:t>
      </w:r>
      <w:r w:rsidR="00B762DF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настоящего </w:t>
      </w:r>
      <w:r w:rsidR="00B46F2C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дминистративного регламента и иных нормативных правовых актов, устанавливающих требования к испо</w:t>
      </w:r>
      <w:r w:rsidR="00B46F2C">
        <w:rPr>
          <w:rFonts w:ascii="Times New Roman" w:eastAsia="Times New Roman" w:hAnsi="Times New Roman"/>
          <w:sz w:val="28"/>
          <w:szCs w:val="28"/>
          <w:lang w:eastAsia="ru-RU"/>
        </w:rPr>
        <w:t>лнению государственной функции.</w:t>
      </w:r>
    </w:p>
    <w:p w:rsidR="009A3715" w:rsidRPr="00F05F75" w:rsidRDefault="009A3715" w:rsidP="000E24D7">
      <w:pPr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F05F75" w:rsidRPr="009267F4" w:rsidRDefault="00F05F75" w:rsidP="000E24D7">
      <w:pPr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267F4">
        <w:rPr>
          <w:rFonts w:ascii="Times New Roman" w:eastAsia="Times New Roman" w:hAnsi="Times New Roman"/>
          <w:sz w:val="28"/>
          <w:szCs w:val="28"/>
          <w:lang w:eastAsia="ru-RU"/>
        </w:rPr>
        <w:t>Ответственность должностных лиц Жилстройнадзора Югры за решения и действия (бездействие), принимаемые (осуществляемые) ими в ходе исполнения государственной функции</w:t>
      </w:r>
    </w:p>
    <w:p w:rsidR="009A3715" w:rsidRPr="00632667" w:rsidRDefault="009A3715" w:rsidP="000E24D7">
      <w:pPr>
        <w:jc w:val="center"/>
        <w:rPr>
          <w:rFonts w:ascii="Times New Roman" w:eastAsia="Times New Roman" w:hAnsi="Times New Roman"/>
          <w:sz w:val="28"/>
          <w:szCs w:val="28"/>
          <w:highlight w:val="yellow"/>
          <w:lang w:eastAsia="ru-RU"/>
        </w:rPr>
      </w:pPr>
    </w:p>
    <w:p w:rsidR="001565BA" w:rsidRPr="009267F4" w:rsidRDefault="008A1E31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63C14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B47C66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9A3715" w:rsidRPr="009267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1565BA" w:rsidRPr="009267F4">
        <w:rPr>
          <w:rFonts w:ascii="Times New Roman" w:eastAsia="Times New Roman" w:hAnsi="Times New Roman"/>
          <w:sz w:val="28"/>
          <w:szCs w:val="28"/>
          <w:lang w:eastAsia="ru-RU"/>
        </w:rPr>
        <w:t>По результатам проведения проверок полноты и качества осуществления государственной функции, в случае выя</w:t>
      </w:r>
      <w:r w:rsidR="00B46F2C">
        <w:rPr>
          <w:rFonts w:ascii="Times New Roman" w:eastAsia="Times New Roman" w:hAnsi="Times New Roman"/>
          <w:sz w:val="28"/>
          <w:szCs w:val="28"/>
          <w:lang w:eastAsia="ru-RU"/>
        </w:rPr>
        <w:t xml:space="preserve">вления </w:t>
      </w:r>
      <w:r w:rsidR="006203E0">
        <w:rPr>
          <w:rFonts w:ascii="Times New Roman" w:eastAsia="Times New Roman" w:hAnsi="Times New Roman"/>
          <w:sz w:val="28"/>
          <w:szCs w:val="28"/>
          <w:lang w:eastAsia="ru-RU"/>
        </w:rPr>
        <w:t>нарушений прав субъекта проверки</w:t>
      </w:r>
      <w:r w:rsidR="00B46F2C">
        <w:rPr>
          <w:rFonts w:ascii="Times New Roman" w:eastAsia="Times New Roman" w:hAnsi="Times New Roman"/>
          <w:sz w:val="28"/>
          <w:szCs w:val="28"/>
          <w:lang w:eastAsia="ru-RU"/>
        </w:rPr>
        <w:t xml:space="preserve"> (заявителей)</w:t>
      </w:r>
      <w:r w:rsidR="00CC459E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565BA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 виновные </w:t>
      </w:r>
      <w:r w:rsidR="00B46F2C">
        <w:rPr>
          <w:rFonts w:ascii="Times New Roman" w:eastAsia="Times New Roman" w:hAnsi="Times New Roman"/>
          <w:sz w:val="28"/>
          <w:szCs w:val="28"/>
          <w:lang w:eastAsia="ru-RU"/>
        </w:rPr>
        <w:t xml:space="preserve">должностные </w:t>
      </w:r>
      <w:r w:rsidR="001565BA" w:rsidRPr="009267F4">
        <w:rPr>
          <w:rFonts w:ascii="Times New Roman" w:eastAsia="Times New Roman" w:hAnsi="Times New Roman"/>
          <w:sz w:val="28"/>
          <w:szCs w:val="28"/>
          <w:lang w:eastAsia="ru-RU"/>
        </w:rPr>
        <w:t>лица привлекаются в ответственности в соответствии с законодательством Российской Федерации.</w:t>
      </w:r>
    </w:p>
    <w:p w:rsidR="00370511" w:rsidRPr="009267F4" w:rsidRDefault="008A1E31" w:rsidP="000E24D7">
      <w:pPr>
        <w:widowControl w:val="0"/>
        <w:autoSpaceDE w:val="0"/>
        <w:autoSpaceDN w:val="0"/>
        <w:adjustRightInd w:val="0"/>
        <w:ind w:firstLine="72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D63C14">
        <w:rPr>
          <w:rFonts w:ascii="Times New Roman" w:eastAsia="Times New Roman" w:hAnsi="Times New Roman"/>
          <w:sz w:val="28"/>
          <w:szCs w:val="28"/>
          <w:lang w:eastAsia="ru-RU"/>
        </w:rPr>
        <w:t>32</w:t>
      </w:r>
      <w:r w:rsidR="003B5C5A" w:rsidRPr="009267F4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370511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Государственные жилищные инспекторы, уполномоченные на осуществление </w:t>
      </w:r>
      <w:r w:rsidR="00AA4E28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регионального </w:t>
      </w:r>
      <w:r w:rsidR="00E04C65" w:rsidRPr="009267F4">
        <w:rPr>
          <w:rFonts w:ascii="Times New Roman" w:eastAsia="Times New Roman" w:hAnsi="Times New Roman"/>
          <w:sz w:val="28"/>
          <w:szCs w:val="28"/>
          <w:lang w:eastAsia="ru-RU"/>
        </w:rPr>
        <w:t>жилищного надзора</w:t>
      </w:r>
      <w:r w:rsidR="00E04C65" w:rsidRPr="009267F4">
        <w:rPr>
          <w:rFonts w:ascii="Times New Roman" w:hAnsi="Times New Roman"/>
          <w:sz w:val="28"/>
          <w:szCs w:val="28"/>
        </w:rPr>
        <w:t>,</w:t>
      </w:r>
      <w:r w:rsidR="00ED4E07">
        <w:rPr>
          <w:rFonts w:ascii="Times New Roman" w:hAnsi="Times New Roman"/>
          <w:sz w:val="28"/>
          <w:szCs w:val="28"/>
        </w:rPr>
        <w:t xml:space="preserve"> </w:t>
      </w:r>
      <w:r w:rsidR="001565BA" w:rsidRPr="009267F4">
        <w:rPr>
          <w:rFonts w:ascii="Times New Roman" w:eastAsia="Times New Roman" w:hAnsi="Times New Roman"/>
          <w:sz w:val="28"/>
          <w:szCs w:val="28"/>
          <w:lang w:eastAsia="ru-RU"/>
        </w:rPr>
        <w:t>несут персональную ответственность за решения и действия (бездействия)</w:t>
      </w:r>
      <w:r w:rsidR="00370511" w:rsidRPr="009267F4">
        <w:rPr>
          <w:rFonts w:ascii="Times New Roman" w:eastAsia="Times New Roman" w:hAnsi="Times New Roman"/>
          <w:sz w:val="28"/>
          <w:szCs w:val="28"/>
          <w:lang w:eastAsia="ru-RU"/>
        </w:rPr>
        <w:t>, принимаемые в ходе осуществления государственной функции</w:t>
      </w:r>
      <w:r w:rsidR="006203E0">
        <w:rPr>
          <w:rFonts w:ascii="Times New Roman" w:eastAsia="Times New Roman" w:hAnsi="Times New Roman"/>
          <w:sz w:val="28"/>
          <w:szCs w:val="28"/>
          <w:lang w:eastAsia="ru-RU"/>
        </w:rPr>
        <w:t>, соблюдение прав субъекта проверки</w:t>
      </w:r>
      <w:r w:rsidR="00370511" w:rsidRPr="009267F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1565BA" w:rsidRPr="00E07C10" w:rsidRDefault="00D63C14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10917"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="003B5C5A" w:rsidRPr="009267F4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370511" w:rsidRPr="009267F4">
        <w:rPr>
          <w:rFonts w:ascii="Times New Roman" w:eastAsia="Times New Roman" w:hAnsi="Times New Roman"/>
          <w:sz w:val="28"/>
          <w:szCs w:val="28"/>
          <w:lang w:eastAsia="ru-RU"/>
        </w:rPr>
        <w:t>Персональная ответственность государственных жилищных инспекторов за осуществлением государственной функции закрепляется в их должностных регламентах в соответствии с требованиями законодательства Российской</w:t>
      </w:r>
      <w:r w:rsidR="00370511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Федерации, законодательства Ханты-Мансийского автономного округа – Югры.</w:t>
      </w:r>
    </w:p>
    <w:p w:rsidR="00DE18C9" w:rsidRPr="00E07C10" w:rsidRDefault="00DE18C9" w:rsidP="000E24D7">
      <w:pPr>
        <w:pStyle w:val="aa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DE18C9" w:rsidRPr="00185748" w:rsidRDefault="008034F0" w:rsidP="000E24D7">
      <w:pPr>
        <w:pStyle w:val="aa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85748">
        <w:rPr>
          <w:rFonts w:ascii="Times New Roman" w:hAnsi="Times New Roman"/>
          <w:b/>
          <w:sz w:val="28"/>
          <w:szCs w:val="28"/>
          <w:lang w:eastAsia="ru-RU"/>
        </w:rPr>
        <w:t xml:space="preserve">V. ДОСУДЕБНЫЙ (ВНЕСУДЕБНЫЙ) ПОРЯДОК ОБЖАЛОВАНИЯ РЕШЕНИЙ И ДЕЙСТВИЙ (БЕЗДЕЙСТВИЯ) ОРГАНА, ИСПОЛНЯЮЩЕГО ГОСУДАРСТВЕННУЮ ФУНКЦИЮ, </w:t>
      </w:r>
      <w:r w:rsidR="00ED4E07" w:rsidRPr="00185748">
        <w:rPr>
          <w:rFonts w:ascii="Times New Roman" w:hAnsi="Times New Roman"/>
          <w:b/>
          <w:sz w:val="28"/>
          <w:szCs w:val="28"/>
          <w:lang w:eastAsia="ru-RU"/>
        </w:rPr>
        <w:br/>
      </w:r>
      <w:r w:rsidRPr="00185748">
        <w:rPr>
          <w:rFonts w:ascii="Times New Roman" w:hAnsi="Times New Roman"/>
          <w:b/>
          <w:sz w:val="28"/>
          <w:szCs w:val="28"/>
          <w:lang w:eastAsia="ru-RU"/>
        </w:rPr>
        <w:t>А ТАКЖЕ ИХ ДОЛЖНОСТНЫХ ЛИЦ</w:t>
      </w:r>
    </w:p>
    <w:p w:rsidR="00DE18C9" w:rsidRPr="00185748" w:rsidRDefault="00DE18C9" w:rsidP="000E24D7">
      <w:pPr>
        <w:pStyle w:val="aa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A1E31" w:rsidRDefault="00810917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134</w:t>
      </w:r>
      <w:r w:rsidR="00CE5DB5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F429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B37779" w:rsidRPr="00CE5DB5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проверки </w:t>
      </w:r>
      <w:r w:rsidR="00DE18C9" w:rsidRPr="00CE5DB5">
        <w:rPr>
          <w:rFonts w:ascii="Times New Roman" w:eastAsia="Times New Roman" w:hAnsi="Times New Roman"/>
          <w:sz w:val="28"/>
          <w:szCs w:val="28"/>
          <w:lang w:eastAsia="ru-RU"/>
        </w:rPr>
        <w:t>име</w:t>
      </w:r>
      <w:r w:rsidR="00B37779" w:rsidRPr="00CE5DB5">
        <w:rPr>
          <w:rFonts w:ascii="Times New Roman" w:eastAsia="Times New Roman" w:hAnsi="Times New Roman"/>
          <w:sz w:val="28"/>
          <w:szCs w:val="28"/>
          <w:lang w:eastAsia="ru-RU"/>
        </w:rPr>
        <w:t>ет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 на досудебное (внесудебное) обжалование действия (бездействия) и решений, принятых (осуществляемых) в ходе испо</w:t>
      </w:r>
      <w:r w:rsidR="008A1E31">
        <w:rPr>
          <w:rFonts w:ascii="Times New Roman" w:eastAsia="Times New Roman" w:hAnsi="Times New Roman"/>
          <w:sz w:val="28"/>
          <w:szCs w:val="28"/>
          <w:lang w:eastAsia="ru-RU"/>
        </w:rPr>
        <w:t>лнения государственной функции.</w:t>
      </w:r>
    </w:p>
    <w:p w:rsidR="00DE18C9" w:rsidRDefault="00810917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135</w:t>
      </w:r>
      <w:r w:rsidR="008944D7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341769" w:rsidRPr="009267F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Предметом досудебн</w:t>
      </w:r>
      <w:r w:rsidR="002A5E1A">
        <w:rPr>
          <w:rFonts w:ascii="Times New Roman" w:eastAsia="Times New Roman" w:hAnsi="Times New Roman"/>
          <w:sz w:val="28"/>
          <w:szCs w:val="28"/>
          <w:lang w:eastAsia="ru-RU"/>
        </w:rPr>
        <w:t>ого (внесудебного) обжалования являются действия (бездействие) государственных жилищных инспекторов Жилстройнадзора Югры по обращ</w:t>
      </w:r>
      <w:r w:rsidR="00CE5DB5">
        <w:rPr>
          <w:rFonts w:ascii="Times New Roman" w:eastAsia="Times New Roman" w:hAnsi="Times New Roman"/>
          <w:sz w:val="28"/>
          <w:szCs w:val="28"/>
          <w:lang w:eastAsia="ru-RU"/>
        </w:rPr>
        <w:t xml:space="preserve">ению </w:t>
      </w:r>
      <w:r w:rsidR="00ED4E07" w:rsidRPr="00CE5DB5">
        <w:rPr>
          <w:rFonts w:ascii="Times New Roman" w:eastAsia="Times New Roman" w:hAnsi="Times New Roman"/>
          <w:sz w:val="28"/>
          <w:szCs w:val="28"/>
          <w:lang w:eastAsia="ru-RU"/>
        </w:rPr>
        <w:t>субъекта проверки</w:t>
      </w:r>
      <w:r w:rsidR="00CE5DB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5E1A">
        <w:rPr>
          <w:rFonts w:ascii="Times New Roman" w:eastAsia="Times New Roman" w:hAnsi="Times New Roman"/>
          <w:sz w:val="28"/>
          <w:szCs w:val="28"/>
          <w:lang w:eastAsia="ru-RU"/>
        </w:rPr>
        <w:t>о нарушении их прав и законных интересов, противоправных решениях, действиях (бездействии) должностных лиц Жилс</w:t>
      </w:r>
      <w:r w:rsidR="00803D67">
        <w:rPr>
          <w:rFonts w:ascii="Times New Roman" w:eastAsia="Times New Roman" w:hAnsi="Times New Roman"/>
          <w:sz w:val="28"/>
          <w:szCs w:val="28"/>
          <w:lang w:eastAsia="ru-RU"/>
        </w:rPr>
        <w:t>тройнадзора Югры</w:t>
      </w:r>
      <w:r w:rsidR="002A5E1A">
        <w:rPr>
          <w:rFonts w:ascii="Times New Roman" w:eastAsia="Times New Roman" w:hAnsi="Times New Roman"/>
          <w:sz w:val="28"/>
          <w:szCs w:val="28"/>
          <w:lang w:eastAsia="ru-RU"/>
        </w:rPr>
        <w:t>, нарушении положений настоящего Административного регламента, некорректного поведения или нарушение служебной этики.</w:t>
      </w:r>
    </w:p>
    <w:p w:rsidR="008A1E31" w:rsidRDefault="00810917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136</w:t>
      </w:r>
      <w:r w:rsidR="00341769" w:rsidRPr="009267F4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Основанием для начала процедуры досудебного (внесудебного) обжалования является поступившая в Жилстройнадзор Югры жалоба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(претензия)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заявителя.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Жалоба</w:t>
      </w:r>
      <w:r w:rsidR="00CF2A8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>(претензия)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5E1A" w:rsidRPr="00C9434F">
        <w:rPr>
          <w:rFonts w:ascii="Times New Roman" w:eastAsia="Times New Roman" w:hAnsi="Times New Roman"/>
          <w:sz w:val="28"/>
          <w:szCs w:val="28"/>
          <w:lang w:eastAsia="ru-RU"/>
        </w:rPr>
        <w:t>должна соответствовать</w:t>
      </w:r>
      <w:r w:rsidR="002A5E1A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требованиям, установленным статьей 7 Федерального закона от 2 мая 2006 года № 59-ФЗ «О порядке рассмотрения обращений граждан Российской Федерации».</w:t>
      </w:r>
    </w:p>
    <w:p w:rsidR="008A1E31" w:rsidRDefault="006A7668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10917">
        <w:rPr>
          <w:rFonts w:ascii="Times New Roman" w:eastAsia="Times New Roman" w:hAnsi="Times New Roman"/>
          <w:sz w:val="28"/>
          <w:szCs w:val="28"/>
          <w:lang w:eastAsia="ru-RU"/>
        </w:rPr>
        <w:t>37</w:t>
      </w:r>
      <w:r w:rsidR="00341769" w:rsidRPr="009267F4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Основания для приостановления рассмотрения </w:t>
      </w:r>
      <w:r w:rsidR="00815E4D">
        <w:rPr>
          <w:rFonts w:ascii="Times New Roman" w:eastAsia="Times New Roman" w:hAnsi="Times New Roman"/>
          <w:sz w:val="28"/>
          <w:szCs w:val="28"/>
          <w:lang w:eastAsia="ru-RU"/>
        </w:rPr>
        <w:t xml:space="preserve">жалобы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(претензии) </w:t>
      </w:r>
      <w:r w:rsidR="008A1E31" w:rsidRPr="00C9434F">
        <w:rPr>
          <w:rFonts w:ascii="Times New Roman" w:eastAsia="Times New Roman" w:hAnsi="Times New Roman"/>
          <w:sz w:val="28"/>
          <w:szCs w:val="28"/>
          <w:lang w:eastAsia="ru-RU"/>
        </w:rPr>
        <w:t>отсутствуют.</w:t>
      </w:r>
    </w:p>
    <w:p w:rsidR="00DE18C9" w:rsidRPr="00C9434F" w:rsidRDefault="00E41162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10917">
        <w:rPr>
          <w:rFonts w:ascii="Times New Roman" w:eastAsia="Times New Roman" w:hAnsi="Times New Roman"/>
          <w:sz w:val="28"/>
          <w:szCs w:val="28"/>
          <w:lang w:eastAsia="ru-RU"/>
        </w:rPr>
        <w:t>38</w:t>
      </w:r>
      <w:r w:rsidR="00341769" w:rsidRPr="009267F4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Случаи, когда ответ </w:t>
      </w:r>
      <w:r w:rsidR="00815E4D">
        <w:rPr>
          <w:rFonts w:ascii="Times New Roman" w:eastAsia="Times New Roman" w:hAnsi="Times New Roman"/>
          <w:sz w:val="28"/>
          <w:szCs w:val="28"/>
          <w:lang w:eastAsia="ru-RU"/>
        </w:rPr>
        <w:t>на жалобу</w:t>
      </w:r>
      <w:r w:rsidR="00CF2A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>(претензию)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3D67" w:rsidRPr="00C9434F">
        <w:rPr>
          <w:rFonts w:ascii="Times New Roman" w:eastAsia="Times New Roman" w:hAnsi="Times New Roman"/>
          <w:sz w:val="28"/>
          <w:szCs w:val="28"/>
          <w:lang w:eastAsia="ru-RU"/>
        </w:rPr>
        <w:t>не дается:</w:t>
      </w:r>
    </w:p>
    <w:p w:rsidR="00DE18C9" w:rsidRPr="00C9434F" w:rsidRDefault="00803D67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>сли в письменной жалобе</w:t>
      </w:r>
      <w:r w:rsidR="00CF2A8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>(претензии)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не указаны фамилия заявителя, направившего жалобу</w:t>
      </w:r>
      <w:r w:rsidR="00CF2A8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>(претензию)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F21158" w:rsidRPr="00C9434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почтовый адрес, по которому должен быть направлен о</w:t>
      </w:r>
      <w:r w:rsidR="00F43733" w:rsidRPr="00C9434F">
        <w:rPr>
          <w:rFonts w:ascii="Times New Roman" w:eastAsia="Times New Roman" w:hAnsi="Times New Roman"/>
          <w:sz w:val="28"/>
          <w:szCs w:val="28"/>
          <w:lang w:eastAsia="ru-RU"/>
        </w:rPr>
        <w:t>твет;</w:t>
      </w:r>
    </w:p>
    <w:p w:rsidR="00DE18C9" w:rsidRPr="00C9434F" w:rsidRDefault="00815E4D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если в жалобе</w:t>
      </w:r>
      <w:r w:rsidR="00CF2A8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>(претензии)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3D67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 (жалоба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(претензия) </w:t>
      </w:r>
      <w:r w:rsidR="00803D67" w:rsidRPr="00C9434F">
        <w:rPr>
          <w:rFonts w:ascii="Times New Roman" w:eastAsia="Times New Roman" w:hAnsi="Times New Roman"/>
          <w:sz w:val="28"/>
          <w:szCs w:val="28"/>
          <w:lang w:eastAsia="ru-RU"/>
        </w:rPr>
        <w:t>подлежит направлению в государственный орган в соответствии с его компетенцией);</w:t>
      </w:r>
    </w:p>
    <w:p w:rsidR="009C4899" w:rsidRPr="00C9434F" w:rsidRDefault="00114179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в обращении </w:t>
      </w:r>
      <w:r w:rsidR="00803D67" w:rsidRPr="00C9434F">
        <w:rPr>
          <w:rFonts w:ascii="Times New Roman" w:eastAsia="Times New Roman" w:hAnsi="Times New Roman"/>
          <w:sz w:val="28"/>
          <w:szCs w:val="28"/>
          <w:lang w:eastAsia="ru-RU"/>
        </w:rPr>
        <w:t>обжалу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ется </w:t>
      </w:r>
      <w:r w:rsidR="00803D67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судебное решение (в течение </w:t>
      </w:r>
      <w:r w:rsidR="00D00869" w:rsidRPr="00C9434F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803D67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со дня регистрации 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жалоба</w:t>
      </w:r>
      <w:r w:rsidR="00CF2A8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>(претензия)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03D67" w:rsidRPr="00C9434F">
        <w:rPr>
          <w:rFonts w:ascii="Times New Roman" w:eastAsia="Times New Roman" w:hAnsi="Times New Roman"/>
          <w:sz w:val="28"/>
          <w:szCs w:val="28"/>
          <w:lang w:eastAsia="ru-RU"/>
        </w:rPr>
        <w:t>возвращается заявителю, направившему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ее</w:t>
      </w:r>
      <w:r w:rsidR="00803D67" w:rsidRPr="00C9434F">
        <w:rPr>
          <w:rFonts w:ascii="Times New Roman" w:eastAsia="Times New Roman" w:hAnsi="Times New Roman"/>
          <w:sz w:val="28"/>
          <w:szCs w:val="28"/>
          <w:lang w:eastAsia="ru-RU"/>
        </w:rPr>
        <w:t>, с разъяснением порядка обжалова</w:t>
      </w:r>
      <w:r w:rsidR="009C4899" w:rsidRPr="00C9434F">
        <w:rPr>
          <w:rFonts w:ascii="Times New Roman" w:eastAsia="Times New Roman" w:hAnsi="Times New Roman"/>
          <w:sz w:val="28"/>
          <w:szCs w:val="28"/>
          <w:lang w:eastAsia="ru-RU"/>
        </w:rPr>
        <w:t>ния данного судебного решения);</w:t>
      </w:r>
    </w:p>
    <w:p w:rsidR="009C4899" w:rsidRPr="00C9434F" w:rsidRDefault="00815E4D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в письменной жалобе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(претензии) </w:t>
      </w:r>
      <w:r w:rsidR="00803D67" w:rsidRPr="00C9434F">
        <w:rPr>
          <w:rFonts w:ascii="Times New Roman" w:eastAsia="Times New Roman" w:hAnsi="Times New Roman"/>
          <w:sz w:val="28"/>
          <w:szCs w:val="28"/>
          <w:lang w:eastAsia="ru-RU"/>
        </w:rPr>
        <w:t>содержатся нецензурные либо оскорбительные выражения, угрозы жизни, здоровья и имуществу государственного жилищного инспектора Жилстройнадзора Югры, а также членов его семьи (руководитель Жилстройнадзора Югры</w:t>
      </w:r>
      <w:r w:rsidR="00032A6B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либо лицо</w:t>
      </w:r>
      <w:r w:rsidR="00114179" w:rsidRPr="00C943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32A6B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замещающее</w:t>
      </w:r>
      <w:r w:rsidR="00114179" w:rsidRPr="00C943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вправе оставить жалобу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(претензию) </w:t>
      </w:r>
      <w:r w:rsidR="00803D67" w:rsidRPr="00C9434F">
        <w:rPr>
          <w:rFonts w:ascii="Times New Roman" w:eastAsia="Times New Roman" w:hAnsi="Times New Roman"/>
          <w:sz w:val="28"/>
          <w:szCs w:val="28"/>
          <w:lang w:eastAsia="ru-RU"/>
        </w:rPr>
        <w:t>без ответа по существу поставленных в ней вопросов и сообщить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заявителю, направившему жалобу</w:t>
      </w:r>
      <w:r w:rsidR="00CF2A8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>(претензию)</w:t>
      </w:r>
      <w:r w:rsidR="00803D67" w:rsidRPr="00C9434F">
        <w:rPr>
          <w:rFonts w:ascii="Times New Roman" w:eastAsia="Times New Roman" w:hAnsi="Times New Roman"/>
          <w:sz w:val="28"/>
          <w:szCs w:val="28"/>
          <w:lang w:eastAsia="ru-RU"/>
        </w:rPr>
        <w:t>, о недопустимости</w:t>
      </w:r>
      <w:r w:rsidR="009C4899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злоупотребления правом);</w:t>
      </w:r>
      <w:proofErr w:type="gramEnd"/>
    </w:p>
    <w:p w:rsidR="009C4899" w:rsidRPr="00C9434F" w:rsidRDefault="00803D67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текст письменной жало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>бы</w:t>
      </w:r>
      <w:r w:rsidR="00CF2A8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>(претензии)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не поддается прочтению (ответ на жалобу</w:t>
      </w:r>
      <w:r w:rsidR="00CF2A8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>(претензию)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не дается и она не подлежит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</w:t>
      </w:r>
      <w:r w:rsidR="00D00869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дней со дня регистрации </w:t>
      </w:r>
      <w:r w:rsidRPr="00CF2A8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жалобы (претензии)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сообщается</w:t>
      </w:r>
      <w:r w:rsidR="00815E4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5E4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заявителю, направившему 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>жалобу</w:t>
      </w:r>
      <w:r w:rsidR="00CF2A8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>(претензию)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, если фамилия и почтовый адрес поддаются прочтению)</w:t>
      </w:r>
      <w:r w:rsidR="0007263C" w:rsidRPr="00C9434F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9C4899" w:rsidRPr="00C9434F" w:rsidRDefault="00815E4D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в письменной жалобе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(претензии) </w:t>
      </w:r>
      <w:r w:rsidR="0007263C" w:rsidRPr="00C9434F">
        <w:rPr>
          <w:rFonts w:ascii="Times New Roman" w:eastAsia="Times New Roman" w:hAnsi="Times New Roman"/>
          <w:sz w:val="28"/>
          <w:szCs w:val="28"/>
          <w:lang w:eastAsia="ru-RU"/>
        </w:rPr>
        <w:t>содержится вопрос, на который заявителю неоднократно давались письменные ответы по существу, в связи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с ранее направляемыми жалобами</w:t>
      </w:r>
      <w:r w:rsidR="00CF2A8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>(претензиями)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, и при этом в жалобе </w:t>
      </w:r>
      <w:r w:rsidR="00CF2A8D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(претензии) </w:t>
      </w:r>
      <w:r w:rsidR="0007263C" w:rsidRPr="00C9434F">
        <w:rPr>
          <w:rFonts w:ascii="Times New Roman" w:eastAsia="Times New Roman" w:hAnsi="Times New Roman"/>
          <w:sz w:val="28"/>
          <w:szCs w:val="28"/>
          <w:lang w:eastAsia="ru-RU"/>
        </w:rPr>
        <w:t>не проводятся новые доводы или обстоятельства (руко</w:t>
      </w:r>
      <w:r w:rsidR="00032A6B" w:rsidRPr="00C9434F">
        <w:rPr>
          <w:rFonts w:ascii="Times New Roman" w:eastAsia="Times New Roman" w:hAnsi="Times New Roman"/>
          <w:sz w:val="28"/>
          <w:szCs w:val="28"/>
          <w:lang w:eastAsia="ru-RU"/>
        </w:rPr>
        <w:t>водитель Жилстройнадзора Югры, либо лицо его замещающее</w:t>
      </w:r>
      <w:r w:rsidR="0007263C" w:rsidRPr="00C9434F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9A6BA0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вправе принять решение о безосновательнос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ти очередной жалобы </w:t>
      </w:r>
      <w:r w:rsidR="004F5EA3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(претензии) </w:t>
      </w:r>
      <w:r w:rsidR="009A6BA0" w:rsidRPr="00C9434F">
        <w:rPr>
          <w:rFonts w:ascii="Times New Roman" w:eastAsia="Times New Roman" w:hAnsi="Times New Roman"/>
          <w:sz w:val="28"/>
          <w:szCs w:val="28"/>
          <w:lang w:eastAsia="ru-RU"/>
        </w:rPr>
        <w:t>и прекращении переписки с заявителем по данному вопросу пр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и условии</w:t>
      </w:r>
      <w:proofErr w:type="gramEnd"/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, что указанная жалоба</w:t>
      </w:r>
      <w:r w:rsidR="004F5EA3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5EA3" w:rsidRPr="00C9434F">
        <w:rPr>
          <w:rFonts w:ascii="Times New Roman" w:hAnsi="Times New Roman"/>
          <w:sz w:val="28"/>
          <w:szCs w:val="28"/>
          <w:lang w:eastAsia="ru-RU"/>
        </w:rPr>
        <w:t>(претензия)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и ранее направляемые жалобы</w:t>
      </w:r>
      <w:r w:rsidR="004F5EA3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5EA3" w:rsidRPr="00C9434F">
        <w:rPr>
          <w:rFonts w:ascii="Times New Roman" w:hAnsi="Times New Roman"/>
          <w:sz w:val="28"/>
          <w:szCs w:val="28"/>
          <w:lang w:eastAsia="ru-RU"/>
        </w:rPr>
        <w:t>(претензии)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9A6BA0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направлялись в Жилстройнадзор Югры одному и тому же должностному лицу. </w:t>
      </w:r>
      <w:proofErr w:type="gramStart"/>
      <w:r w:rsidR="009A6BA0" w:rsidRPr="00C9434F">
        <w:rPr>
          <w:rFonts w:ascii="Times New Roman" w:eastAsia="Times New Roman" w:hAnsi="Times New Roman"/>
          <w:sz w:val="28"/>
          <w:szCs w:val="28"/>
          <w:lang w:eastAsia="ru-RU"/>
        </w:rPr>
        <w:t>О данном решении уведомляетс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я заявитель, направивший жалобу</w:t>
      </w:r>
      <w:r w:rsidR="004F5EA3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5EA3" w:rsidRPr="00C9434F">
        <w:rPr>
          <w:rFonts w:ascii="Times New Roman" w:hAnsi="Times New Roman"/>
          <w:sz w:val="28"/>
          <w:szCs w:val="28"/>
          <w:lang w:eastAsia="ru-RU"/>
        </w:rPr>
        <w:t>(претензию)</w:t>
      </w:r>
      <w:r w:rsidR="009A6BA0" w:rsidRPr="00C9434F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proofErr w:type="gramEnd"/>
    </w:p>
    <w:p w:rsidR="009A6BA0" w:rsidRPr="00C9434F" w:rsidRDefault="009A6BA0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ответ по 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существу поставленного в жалобе </w:t>
      </w:r>
      <w:r w:rsidR="004F5EA3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(претензии) 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вопроса не </w:t>
      </w:r>
      <w:proofErr w:type="gramStart"/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может быт дан</w:t>
      </w:r>
      <w:proofErr w:type="gramEnd"/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без разглашения сведений, составляющих государственную или иную охраняемую федеральным законом тайну (заявителю, нап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>равившему жалобу</w:t>
      </w:r>
      <w:r w:rsidR="004F5EA3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F5EA3" w:rsidRPr="00C9434F">
        <w:rPr>
          <w:rFonts w:ascii="Times New Roman" w:hAnsi="Times New Roman"/>
          <w:sz w:val="28"/>
          <w:szCs w:val="28"/>
          <w:lang w:eastAsia="ru-RU"/>
        </w:rPr>
        <w:t>(претензию)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, сообщается о невозможности дать ответ по существу поставленного в ней вопроса в связи с недопустимостью разглашения указанных сведений).</w:t>
      </w:r>
    </w:p>
    <w:p w:rsidR="004D3D92" w:rsidRPr="00C9434F" w:rsidRDefault="001A0FCD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10917" w:rsidRPr="00C9434F">
        <w:rPr>
          <w:rFonts w:ascii="Times New Roman" w:eastAsia="Times New Roman" w:hAnsi="Times New Roman"/>
          <w:sz w:val="28"/>
          <w:szCs w:val="28"/>
          <w:lang w:eastAsia="ru-RU"/>
        </w:rPr>
        <w:t>39</w:t>
      </w:r>
      <w:r w:rsidR="00341769" w:rsidRPr="00C9434F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Заявит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ель вправе обратиться с жалобой </w:t>
      </w:r>
      <w:r w:rsidR="004F5EA3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(претензией) 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лично, направить жалобу </w:t>
      </w:r>
      <w:r w:rsidR="004F5EA3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(претензию)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в письменной форме или </w:t>
      </w:r>
      <w:r w:rsidR="004D3D92" w:rsidRPr="00C9434F">
        <w:rPr>
          <w:rFonts w:ascii="Times New Roman" w:eastAsia="Times New Roman" w:hAnsi="Times New Roman"/>
          <w:sz w:val="28"/>
          <w:szCs w:val="28"/>
          <w:lang w:eastAsia="ru-RU"/>
        </w:rPr>
        <w:t>в форме электронного документа.</w:t>
      </w:r>
    </w:p>
    <w:p w:rsidR="008A1E31" w:rsidRPr="00C9434F" w:rsidRDefault="008A1E31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10917" w:rsidRPr="00C9434F">
        <w:rPr>
          <w:rFonts w:ascii="Times New Roman" w:eastAsia="Times New Roman" w:hAnsi="Times New Roman"/>
          <w:sz w:val="28"/>
          <w:szCs w:val="28"/>
          <w:lang w:eastAsia="ru-RU"/>
        </w:rPr>
        <w:t>40</w:t>
      </w:r>
      <w:r w:rsidR="003E5182" w:rsidRPr="00C9434F">
        <w:rPr>
          <w:rFonts w:ascii="Times New Roman" w:eastAsia="Times New Roman" w:hAnsi="Times New Roman"/>
          <w:sz w:val="28"/>
          <w:szCs w:val="28"/>
          <w:lang w:eastAsia="ru-RU"/>
        </w:rPr>
        <w:t>. Ж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алоба </w:t>
      </w:r>
      <w:r w:rsidR="00F660DC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(претензия)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в досудебном (внесудебном)</w:t>
      </w:r>
      <w:r w:rsidR="00636571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порядке может быть адресована:</w:t>
      </w:r>
    </w:p>
    <w:p w:rsidR="00DE18C9" w:rsidRPr="00C9434F" w:rsidRDefault="00DE18C9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руководителю Жилстройнадзора Югры;</w:t>
      </w:r>
    </w:p>
    <w:p w:rsidR="00DE18C9" w:rsidRPr="00C9434F" w:rsidRDefault="00DE18C9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первому заместителю Губернатора Ханты-Мансийского автономного округа </w:t>
      </w:r>
      <w:r w:rsidR="003E5182" w:rsidRPr="00C9434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E66C31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Югры, в ведении которого находится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Жилстройнадзор Югры;</w:t>
      </w:r>
    </w:p>
    <w:p w:rsidR="00DE18C9" w:rsidRPr="00C9434F" w:rsidRDefault="00DE18C9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Губернатору Ханты-Мансийского автономного округа </w:t>
      </w:r>
      <w:r w:rsidR="004475F8" w:rsidRPr="00C9434F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Югры.</w:t>
      </w:r>
    </w:p>
    <w:p w:rsidR="008A1E31" w:rsidRPr="00C9434F" w:rsidRDefault="008A1E31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10917" w:rsidRPr="00C9434F">
        <w:rPr>
          <w:rFonts w:ascii="Times New Roman" w:eastAsia="Times New Roman" w:hAnsi="Times New Roman"/>
          <w:sz w:val="28"/>
          <w:szCs w:val="28"/>
          <w:lang w:eastAsia="ru-RU"/>
        </w:rPr>
        <w:t>41</w:t>
      </w:r>
      <w:r w:rsidR="003E5182" w:rsidRPr="00C9434F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>Жалоба</w:t>
      </w:r>
      <w:r w:rsidR="00F660DC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60DC" w:rsidRPr="00C9434F">
        <w:rPr>
          <w:rFonts w:ascii="Times New Roman" w:hAnsi="Times New Roman"/>
          <w:sz w:val="28"/>
          <w:szCs w:val="28"/>
          <w:lang w:eastAsia="ru-RU"/>
        </w:rPr>
        <w:t>(претензия)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, поступившая в Жилстройнадзор Югры или должностному лицу Жилстройнадзора Югры в соответствии с компетенцией, подлежит рег</w:t>
      </w: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истрации в день ее поступления.</w:t>
      </w:r>
    </w:p>
    <w:p w:rsidR="004D3D92" w:rsidRPr="00C9434F" w:rsidRDefault="001A0FCD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10917" w:rsidRPr="00C9434F">
        <w:rPr>
          <w:rFonts w:ascii="Times New Roman" w:eastAsia="Times New Roman" w:hAnsi="Times New Roman"/>
          <w:sz w:val="28"/>
          <w:szCs w:val="28"/>
          <w:lang w:eastAsia="ru-RU"/>
        </w:rPr>
        <w:t>42</w:t>
      </w:r>
      <w:r w:rsidR="003E5182" w:rsidRPr="00C9434F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Жалоба </w:t>
      </w:r>
      <w:r w:rsidR="00F660DC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(претензия)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рассматривается руководителем Жилстройнадзора Югры, первым заместителем руководителя Жилстройнадзора Югры или уполномоченными ими лицами в течение 30 дней со дня</w:t>
      </w:r>
      <w:r w:rsidR="00815B45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ее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>регистрации</w:t>
      </w:r>
      <w:r w:rsidR="004D3D92" w:rsidRPr="00C9434F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D3D92" w:rsidRPr="00C9434F" w:rsidRDefault="00810917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143</w:t>
      </w:r>
      <w:r w:rsidR="003E5182" w:rsidRPr="00C9434F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В случае</w:t>
      </w:r>
      <w:proofErr w:type="gramStart"/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proofErr w:type="gramEnd"/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если изложенные в устной жалобе </w:t>
      </w:r>
      <w:r w:rsidR="00F660DC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(претензии)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факты и обстоятельства являются очевидными и не требуют дополнительной проверки, ответ на жалобу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60DC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(претензию)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с согласия заявителя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 может быть дан устно в ходе личного приема, о чем делается запись в карточке личного приема заявителя. В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остальных случаях дается письменный ответ по существу </w:t>
      </w:r>
      <w:r w:rsidR="004D3D92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поставленных в жалобе </w:t>
      </w:r>
      <w:r w:rsidR="00F660DC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(претензии) </w:t>
      </w:r>
      <w:r w:rsidR="004D3D92" w:rsidRPr="00C9434F">
        <w:rPr>
          <w:rFonts w:ascii="Times New Roman" w:eastAsia="Times New Roman" w:hAnsi="Times New Roman"/>
          <w:sz w:val="28"/>
          <w:szCs w:val="28"/>
          <w:lang w:eastAsia="ru-RU"/>
        </w:rPr>
        <w:t>вопросов.</w:t>
      </w:r>
    </w:p>
    <w:p w:rsidR="008A1E31" w:rsidRPr="00C9434F" w:rsidRDefault="00810917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144</w:t>
      </w:r>
      <w:r w:rsidR="003E5182" w:rsidRPr="00C9434F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В исключительных случаях, а также в случае направления Жилстройнадзором Югры запроса в другие государственные органы, органы местного самоуправления и иным должностным лицам для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получения необ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ходимых для рассмотрения жалобы </w:t>
      </w:r>
      <w:r w:rsidR="00F660DC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(претензии)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документов и материалов, руководи</w:t>
      </w:r>
      <w:r w:rsidR="00032A6B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тель Жилстройнадзора Югры либо лицо, его замещающее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вправе пр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одлить срок рассмотрения жалобы </w:t>
      </w:r>
      <w:r w:rsidR="00F660DC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(претензии)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не более чем на 30 дней, уведомив заявителя о продлении срока рассмотрения жалобы</w:t>
      </w:r>
      <w:r w:rsidR="00F660DC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660DC" w:rsidRPr="00C9434F">
        <w:rPr>
          <w:rFonts w:ascii="Times New Roman" w:hAnsi="Times New Roman"/>
          <w:sz w:val="28"/>
          <w:szCs w:val="28"/>
          <w:lang w:eastAsia="ru-RU"/>
        </w:rPr>
        <w:t>(претензии)</w:t>
      </w:r>
      <w:r w:rsidR="008A1E31" w:rsidRPr="00C9434F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</w:p>
    <w:p w:rsidR="000C63D1" w:rsidRPr="00C9434F" w:rsidRDefault="00810917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145</w:t>
      </w:r>
      <w:r w:rsidR="003E5182" w:rsidRPr="00C9434F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результатам рассмотрения жалобы </w:t>
      </w:r>
      <w:r w:rsidR="007D3E95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(претензии)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принимается решение об удовлетворении требований заявителя либо об отказе в их удовлетворении.</w:t>
      </w:r>
    </w:p>
    <w:p w:rsidR="008A1E31" w:rsidRPr="00C9434F" w:rsidRDefault="00810917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146</w:t>
      </w:r>
      <w:r w:rsidR="003E5182" w:rsidRPr="00C9434F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proofErr w:type="gramStart"/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Если в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результате рассмотрения жалоба </w:t>
      </w:r>
      <w:r w:rsidR="007D3E95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(претензия)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признана обоснованной, то ру</w:t>
      </w:r>
      <w:r w:rsidR="00032A6B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ководитель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Жилстройнадзора Югры </w:t>
      </w:r>
      <w:r w:rsidR="00032A6B" w:rsidRPr="00C9434F">
        <w:rPr>
          <w:rFonts w:ascii="Times New Roman" w:eastAsia="Times New Roman" w:hAnsi="Times New Roman"/>
          <w:sz w:val="28"/>
          <w:szCs w:val="28"/>
          <w:lang w:eastAsia="ru-RU"/>
        </w:rPr>
        <w:t>либо лицо,</w:t>
      </w:r>
      <w:r w:rsidR="00032A6B">
        <w:rPr>
          <w:rFonts w:ascii="Times New Roman" w:eastAsia="Times New Roman" w:hAnsi="Times New Roman"/>
          <w:sz w:val="28"/>
          <w:szCs w:val="28"/>
          <w:lang w:eastAsia="ru-RU"/>
        </w:rPr>
        <w:t xml:space="preserve"> его замещающее</w:t>
      </w:r>
      <w:r w:rsidR="00114179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32A6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>принимает решение о привлечении к ответственности в соответствии с законодательством Росси</w:t>
      </w:r>
      <w:r w:rsidR="00460866" w:rsidRPr="00E07C10">
        <w:rPr>
          <w:rFonts w:ascii="Times New Roman" w:eastAsia="Times New Roman" w:hAnsi="Times New Roman"/>
          <w:sz w:val="28"/>
          <w:szCs w:val="28"/>
          <w:lang w:eastAsia="ru-RU"/>
        </w:rPr>
        <w:t>йской Федерации государственного жилищного инспектора, ответственного</w:t>
      </w:r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 xml:space="preserve"> за действие (бездействие) и решения, осуществляемые (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принятые) в ходе исполнения государственной функции и повлекшие за собой жалобу</w:t>
      </w:r>
      <w:r w:rsidR="00815E4D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E95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(претензию) </w:t>
      </w:r>
      <w:r w:rsidR="00926C5B" w:rsidRPr="00C9434F">
        <w:rPr>
          <w:rFonts w:ascii="Times New Roman" w:eastAsia="Times New Roman" w:hAnsi="Times New Roman"/>
          <w:sz w:val="28"/>
          <w:szCs w:val="28"/>
          <w:lang w:eastAsia="ru-RU"/>
        </w:rPr>
        <w:t>заявителя.</w:t>
      </w:r>
      <w:proofErr w:type="gramEnd"/>
    </w:p>
    <w:p w:rsidR="008A1E31" w:rsidRDefault="00810917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 w:rsidRPr="00C9434F">
        <w:rPr>
          <w:rFonts w:ascii="Times New Roman" w:eastAsia="Times New Roman" w:hAnsi="Times New Roman"/>
          <w:sz w:val="28"/>
          <w:szCs w:val="28"/>
          <w:lang w:eastAsia="ru-RU"/>
        </w:rPr>
        <w:t>147</w:t>
      </w:r>
      <w:r w:rsidR="003E5182" w:rsidRPr="00C9434F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 xml:space="preserve">Результатом досудебного (внесудебного) обжалования является объективное, всестороннее и своевременное рассмотрение жалобы </w:t>
      </w:r>
      <w:r w:rsidR="007D3E95" w:rsidRPr="00C9434F">
        <w:rPr>
          <w:rFonts w:ascii="Times New Roman" w:hAnsi="Times New Roman"/>
          <w:sz w:val="28"/>
          <w:szCs w:val="28"/>
          <w:lang w:eastAsia="ru-RU"/>
        </w:rPr>
        <w:t xml:space="preserve">(претензии) </w:t>
      </w:r>
      <w:r w:rsidR="00DE18C9" w:rsidRPr="00C9434F">
        <w:rPr>
          <w:rFonts w:ascii="Times New Roman" w:eastAsia="Times New Roman" w:hAnsi="Times New Roman"/>
          <w:sz w:val="28"/>
          <w:szCs w:val="28"/>
          <w:lang w:eastAsia="ru-RU"/>
        </w:rPr>
        <w:t>заявителя, достижение по взаимному согласию договоренности (в случае устного обращения) или подготовка мотивированного ответа (в случае письменного обращения и обращения,</w:t>
      </w:r>
      <w:bookmarkStart w:id="7" w:name="_GoBack"/>
      <w:bookmarkEnd w:id="7"/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 поступившего в</w:t>
      </w:r>
      <w:r w:rsidR="008A1E31">
        <w:rPr>
          <w:rFonts w:ascii="Times New Roman" w:eastAsia="Times New Roman" w:hAnsi="Times New Roman"/>
          <w:sz w:val="28"/>
          <w:szCs w:val="28"/>
          <w:lang w:eastAsia="ru-RU"/>
        </w:rPr>
        <w:t xml:space="preserve"> форме электронного документа).</w:t>
      </w:r>
    </w:p>
    <w:p w:rsidR="00E07C10" w:rsidRDefault="001A0FCD" w:rsidP="000E24D7">
      <w:pPr>
        <w:ind w:firstLine="70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810917">
        <w:rPr>
          <w:rFonts w:ascii="Times New Roman" w:eastAsia="Times New Roman" w:hAnsi="Times New Roman"/>
          <w:sz w:val="28"/>
          <w:szCs w:val="28"/>
          <w:lang w:eastAsia="ru-RU"/>
        </w:rPr>
        <w:t>48</w:t>
      </w:r>
      <w:r w:rsidR="003E5182" w:rsidRPr="009267F4">
        <w:rPr>
          <w:rFonts w:ascii="Times New Roman" w:eastAsia="Times New Roman" w:hAnsi="Times New Roman"/>
          <w:sz w:val="28"/>
          <w:szCs w:val="28"/>
          <w:lang w:eastAsia="ru-RU"/>
        </w:rPr>
        <w:t>. 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>Заявитель имеет право на судебное обжалование действий (бездействия) и решений, принятых (осущ</w:t>
      </w:r>
      <w:r w:rsidR="00CF66C3">
        <w:rPr>
          <w:rFonts w:ascii="Times New Roman" w:eastAsia="Times New Roman" w:hAnsi="Times New Roman"/>
          <w:sz w:val="28"/>
          <w:szCs w:val="28"/>
          <w:lang w:eastAsia="ru-RU"/>
        </w:rPr>
        <w:t>ествляемых) в ходе исполнения</w:t>
      </w:r>
      <w:r w:rsidR="00DE18C9" w:rsidRPr="009267F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государственной функции, если считает, что нарушены его права и за</w:t>
      </w:r>
      <w:r w:rsidR="00DE18C9" w:rsidRPr="00E07C10">
        <w:rPr>
          <w:rFonts w:ascii="Times New Roman" w:eastAsia="Times New Roman" w:hAnsi="Times New Roman"/>
          <w:sz w:val="28"/>
          <w:szCs w:val="28"/>
          <w:lang w:eastAsia="ru-RU"/>
        </w:rPr>
        <w:t>конные интересы.</w:t>
      </w:r>
    </w:p>
    <w:p w:rsidR="00D93149" w:rsidRDefault="00D93149" w:rsidP="000E24D7">
      <w:pPr>
        <w:ind w:firstLine="7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1364C" w:rsidRDefault="0071364C" w:rsidP="000E24D7">
      <w:pPr>
        <w:jc w:val="lef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:rsidR="001D6156" w:rsidRPr="005B08FD" w:rsidRDefault="00810917" w:rsidP="005B08FD">
      <w:pPr>
        <w:ind w:left="3544"/>
        <w:jc w:val="right"/>
        <w:rPr>
          <w:rFonts w:ascii="Times New Roman" w:hAnsi="Times New Roman"/>
          <w:sz w:val="24"/>
          <w:szCs w:val="24"/>
        </w:rPr>
      </w:pPr>
      <w:r w:rsidRPr="005B08FD">
        <w:rPr>
          <w:rFonts w:ascii="Times New Roman" w:hAnsi="Times New Roman"/>
          <w:sz w:val="24"/>
          <w:szCs w:val="24"/>
        </w:rPr>
        <w:lastRenderedPageBreak/>
        <w:t>Приложение</w:t>
      </w:r>
      <w:r w:rsidR="00114179" w:rsidRPr="005B08FD">
        <w:rPr>
          <w:rFonts w:ascii="Times New Roman" w:hAnsi="Times New Roman"/>
          <w:sz w:val="24"/>
          <w:szCs w:val="24"/>
        </w:rPr>
        <w:br/>
      </w:r>
      <w:r w:rsidR="001D6156" w:rsidRPr="005B08FD">
        <w:rPr>
          <w:rFonts w:ascii="Times New Roman" w:hAnsi="Times New Roman"/>
          <w:sz w:val="24"/>
          <w:szCs w:val="24"/>
        </w:rPr>
        <w:t xml:space="preserve">к </w:t>
      </w:r>
      <w:r w:rsidR="00114179" w:rsidRPr="005B08FD">
        <w:rPr>
          <w:rFonts w:ascii="Times New Roman" w:hAnsi="Times New Roman"/>
          <w:sz w:val="24"/>
          <w:szCs w:val="24"/>
        </w:rPr>
        <w:t xml:space="preserve">Административному </w:t>
      </w:r>
      <w:r w:rsidR="001D6156" w:rsidRPr="005B08FD">
        <w:rPr>
          <w:rFonts w:ascii="Times New Roman" w:hAnsi="Times New Roman"/>
          <w:sz w:val="24"/>
          <w:szCs w:val="24"/>
        </w:rPr>
        <w:t>регламенту</w:t>
      </w:r>
      <w:r w:rsidR="005B08FD" w:rsidRPr="005B08FD">
        <w:rPr>
          <w:rFonts w:ascii="Times New Roman" w:hAnsi="Times New Roman"/>
          <w:sz w:val="24"/>
          <w:szCs w:val="24"/>
        </w:rPr>
        <w:t xml:space="preserve"> </w:t>
      </w:r>
      <w:r w:rsidR="001D6156" w:rsidRPr="005B08FD">
        <w:rPr>
          <w:rFonts w:ascii="Times New Roman" w:hAnsi="Times New Roman"/>
          <w:sz w:val="24"/>
          <w:szCs w:val="24"/>
        </w:rPr>
        <w:t>исполнения Службой жилищного и строительного</w:t>
      </w:r>
      <w:r w:rsidR="005B08FD" w:rsidRPr="005B08FD">
        <w:rPr>
          <w:rFonts w:ascii="Times New Roman" w:hAnsi="Times New Roman"/>
          <w:sz w:val="24"/>
          <w:szCs w:val="24"/>
        </w:rPr>
        <w:t xml:space="preserve"> </w:t>
      </w:r>
      <w:r w:rsidR="001D6156" w:rsidRPr="005B08FD">
        <w:rPr>
          <w:rFonts w:ascii="Times New Roman" w:hAnsi="Times New Roman"/>
          <w:sz w:val="24"/>
          <w:szCs w:val="24"/>
        </w:rPr>
        <w:t>надзора Ханты-Мансийского автономного округа – Югры</w:t>
      </w:r>
      <w:r w:rsidR="005B08FD" w:rsidRPr="005B08FD">
        <w:rPr>
          <w:rFonts w:ascii="Times New Roman" w:hAnsi="Times New Roman"/>
          <w:sz w:val="24"/>
          <w:szCs w:val="24"/>
        </w:rPr>
        <w:t xml:space="preserve"> </w:t>
      </w:r>
      <w:r w:rsidR="001D6156" w:rsidRPr="005B08FD">
        <w:rPr>
          <w:rFonts w:ascii="Times New Roman" w:hAnsi="Times New Roman"/>
          <w:sz w:val="24"/>
          <w:szCs w:val="24"/>
        </w:rPr>
        <w:t>государственной функции по осуществлению государственного</w:t>
      </w:r>
      <w:r w:rsidR="005B08FD" w:rsidRPr="005B08FD">
        <w:rPr>
          <w:rFonts w:ascii="Times New Roman" w:hAnsi="Times New Roman"/>
          <w:sz w:val="24"/>
          <w:szCs w:val="24"/>
        </w:rPr>
        <w:t xml:space="preserve"> </w:t>
      </w:r>
      <w:r w:rsidR="001D6156" w:rsidRPr="005B08FD">
        <w:rPr>
          <w:rFonts w:ascii="Times New Roman" w:hAnsi="Times New Roman"/>
          <w:sz w:val="24"/>
          <w:szCs w:val="24"/>
        </w:rPr>
        <w:t>жилищного надзора на территории Ханты-Мансийского</w:t>
      </w:r>
      <w:r w:rsidR="005B08FD" w:rsidRPr="005B08FD">
        <w:rPr>
          <w:rFonts w:ascii="Times New Roman" w:hAnsi="Times New Roman"/>
          <w:sz w:val="24"/>
          <w:szCs w:val="24"/>
        </w:rPr>
        <w:t xml:space="preserve"> </w:t>
      </w:r>
      <w:r w:rsidR="001D6156" w:rsidRPr="005B08FD">
        <w:rPr>
          <w:rFonts w:ascii="Times New Roman" w:hAnsi="Times New Roman"/>
          <w:sz w:val="24"/>
          <w:szCs w:val="24"/>
        </w:rPr>
        <w:t>автономного округа – Югры</w:t>
      </w:r>
    </w:p>
    <w:p w:rsidR="001D6156" w:rsidRPr="001D6156" w:rsidRDefault="001D6156" w:rsidP="000E24D7">
      <w:pPr>
        <w:jc w:val="center"/>
        <w:rPr>
          <w:rFonts w:ascii="Times New Roman" w:hAnsi="Times New Roman"/>
          <w:sz w:val="24"/>
          <w:szCs w:val="24"/>
        </w:rPr>
      </w:pPr>
    </w:p>
    <w:p w:rsidR="001D6156" w:rsidRDefault="001D6156" w:rsidP="000E24D7">
      <w:pPr>
        <w:ind w:left="284"/>
        <w:jc w:val="center"/>
        <w:rPr>
          <w:rFonts w:ascii="Times New Roman" w:hAnsi="Times New Roman"/>
          <w:b/>
          <w:sz w:val="28"/>
          <w:szCs w:val="28"/>
        </w:rPr>
      </w:pPr>
      <w:r w:rsidRPr="001D6156">
        <w:rPr>
          <w:rFonts w:ascii="Times New Roman" w:hAnsi="Times New Roman"/>
          <w:b/>
          <w:sz w:val="28"/>
          <w:szCs w:val="28"/>
        </w:rPr>
        <w:t>Блок-схема исполнения государственной функции</w:t>
      </w:r>
    </w:p>
    <w:p w:rsidR="001D6156" w:rsidRPr="001D6156" w:rsidRDefault="002814C4" w:rsidP="000E24D7">
      <w:pPr>
        <w:ind w:left="-426"/>
        <w:jc w:val="left"/>
        <w:rPr>
          <w:noProof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c">
            <w:drawing>
              <wp:inline distT="0" distB="0" distL="0" distR="0" wp14:anchorId="1E137A41" wp14:editId="6C45D811">
                <wp:extent cx="6581775" cy="7155180"/>
                <wp:effectExtent l="0" t="0" r="9525" b="0"/>
                <wp:docPr id="2" name="Полотно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6" name="Line 4"/>
                        <wps:cNvCnPr/>
                        <wps:spPr bwMode="auto">
                          <a:xfrm>
                            <a:off x="1091979" y="640250"/>
                            <a:ext cx="810" cy="34119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5"/>
                        <wps:cNvCnPr/>
                        <wps:spPr bwMode="auto">
                          <a:xfrm>
                            <a:off x="4977725" y="640250"/>
                            <a:ext cx="810" cy="34201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63066" y="983088"/>
                            <a:ext cx="2057017" cy="6856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6913" w:rsidRPr="00A42AE4" w:rsidRDefault="006C6913" w:rsidP="00114179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42AE4">
                                <w:rPr>
                                  <w:rFonts w:ascii="Times New Roman" w:hAnsi="Times New Roman"/>
                                </w:rPr>
                                <w:t>Утверждение годового плана проведения плановых проверок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3834668" y="983088"/>
                            <a:ext cx="2171970" cy="9145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6913" w:rsidRPr="00A42AE4" w:rsidRDefault="006C6913" w:rsidP="00114179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42AE4">
                                <w:rPr>
                                  <w:rFonts w:ascii="Times New Roman" w:hAnsi="Times New Roman"/>
                                </w:rPr>
                                <w:t>Поступление в Жилстройнадзор Югры обращений и заявлений (наличие оснований для внеплановых проверок)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Прямоугольник 2"/>
                        <wps:cNvSpPr>
                          <a:spLocks noChangeArrowheads="1"/>
                        </wps:cNvSpPr>
                        <wps:spPr bwMode="auto">
                          <a:xfrm>
                            <a:off x="3834668" y="297412"/>
                            <a:ext cx="2099922" cy="3133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6913" w:rsidRPr="00114179" w:rsidRDefault="006C6913" w:rsidP="001D6156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114179">
                                <w:rPr>
                                  <w:rFonts w:ascii="Times New Roman" w:hAnsi="Times New Roman"/>
                                </w:rPr>
                                <w:t>Внеплановые проверки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Прямоугольник 1"/>
                        <wps:cNvSpPr>
                          <a:spLocks noChangeArrowheads="1"/>
                        </wps:cNvSpPr>
                        <wps:spPr bwMode="auto">
                          <a:xfrm>
                            <a:off x="63066" y="297412"/>
                            <a:ext cx="2082922" cy="33873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6913" w:rsidRPr="00114179" w:rsidRDefault="006C6913" w:rsidP="001D6156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114179">
                                <w:rPr>
                                  <w:rFonts w:ascii="Times New Roman" w:hAnsi="Times New Roman"/>
                                </w:rPr>
                                <w:t>Плановые проверки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63066" y="2123968"/>
                            <a:ext cx="2171970" cy="9161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6913" w:rsidRPr="00A42AE4" w:rsidRDefault="006C6913" w:rsidP="000B522D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42AE4">
                                <w:rPr>
                                  <w:rFonts w:ascii="Times New Roman" w:hAnsi="Times New Roman"/>
                                </w:rPr>
                                <w:t>Издание прика</w:t>
                              </w:r>
                              <w:r w:rsidRPr="00815E4D">
                                <w:rPr>
                                  <w:rFonts w:ascii="Times New Roman" w:hAnsi="Times New Roman"/>
                                </w:rPr>
                                <w:t>за</w:t>
                              </w:r>
                              <w:r w:rsidRPr="00A42AE4">
                                <w:rPr>
                                  <w:rFonts w:ascii="Times New Roman" w:hAnsi="Times New Roman"/>
                                </w:rPr>
                                <w:t xml:space="preserve"> о проведении </w:t>
                              </w:r>
                              <w:r w:rsidRPr="00815E4D">
                                <w:rPr>
                                  <w:rFonts w:ascii="Times New Roman" w:hAnsi="Times New Roman"/>
                                </w:rPr>
                                <w:t>проверки, проведение проверки, составление акта проверки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1541872" y="4093400"/>
                            <a:ext cx="1105869" cy="124832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6913" w:rsidRPr="00A42AE4" w:rsidRDefault="006C6913" w:rsidP="000B522D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42AE4">
                                <w:rPr>
                                  <w:rFonts w:ascii="Times New Roman" w:hAnsi="Times New Roman"/>
                                </w:rPr>
                                <w:t>Возбуждение административн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ого</w:t>
                              </w:r>
                              <w:r w:rsidRPr="00A42AE4">
                                <w:rPr>
                                  <w:rFonts w:ascii="Times New Roman" w:hAnsi="Times New Roman"/>
                                </w:rPr>
                                <w:t xml:space="preserve"> дел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а</w:t>
                              </w:r>
                              <w:r w:rsidRPr="00A42AE4">
                                <w:rPr>
                                  <w:rFonts w:ascii="Times New Roman" w:hAnsi="Times New Roman"/>
                                </w:rPr>
                                <w:t xml:space="preserve"> по фактам выявленных нарушений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Rectangle 12"/>
                        <wps:cNvSpPr>
                          <a:spLocks noChangeArrowheads="1"/>
                        </wps:cNvSpPr>
                        <wps:spPr bwMode="auto">
                          <a:xfrm>
                            <a:off x="3834668" y="2125609"/>
                            <a:ext cx="2171970" cy="91450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6913" w:rsidRPr="00A42AE4" w:rsidRDefault="006C6913" w:rsidP="000B522D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42AE4">
                                <w:rPr>
                                  <w:rFonts w:ascii="Times New Roman" w:hAnsi="Times New Roman"/>
                                </w:rPr>
                                <w:t>Издание приказ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а</w:t>
                              </w:r>
                              <w:r w:rsidRPr="00A42AE4">
                                <w:rPr>
                                  <w:rFonts w:ascii="Times New Roman" w:hAnsi="Times New Roman"/>
                                </w:rPr>
                                <w:t xml:space="preserve"> о проведении </w:t>
                              </w:r>
                              <w:r w:rsidRPr="00815E4D">
                                <w:rPr>
                                  <w:rFonts w:ascii="Times New Roman" w:hAnsi="Times New Roman"/>
                                </w:rPr>
                                <w:t>проверки, проведение проверки, составление акта проверки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13"/>
                        <wps:cNvSpPr>
                          <a:spLocks noChangeArrowheads="1"/>
                        </wps:cNvSpPr>
                        <wps:spPr bwMode="auto">
                          <a:xfrm flipV="1">
                            <a:off x="4597120" y="4093395"/>
                            <a:ext cx="1924260" cy="148343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6913" w:rsidRPr="00A42AE4" w:rsidRDefault="006C6913" w:rsidP="000B522D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42AE4">
                                <w:rPr>
                                  <w:rFonts w:ascii="Times New Roman" w:hAnsi="Times New Roman"/>
                                </w:rPr>
                                <w:t>Направление результатов проверк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и</w:t>
                              </w:r>
                              <w:r w:rsidRPr="00A42AE4">
                                <w:rPr>
                                  <w:rFonts w:ascii="Times New Roman" w:hAnsi="Times New Roman"/>
                                </w:rPr>
                                <w:t xml:space="preserve"> (материалов) по выявленным нарушениям, не входящим в компетенцию Жилстройнадзора Югры, в органы власти по подведомственности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1541872" y="3287440"/>
                            <a:ext cx="3656648" cy="5700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6913" w:rsidRPr="00A42AE4" w:rsidRDefault="006C6913" w:rsidP="001D6156">
                              <w:pPr>
                                <w:rPr>
                                  <w:rFonts w:ascii="Times New Roman" w:hAnsi="Times New Roman"/>
                                </w:rPr>
                              </w:pPr>
                              <w:r w:rsidRPr="00A42AE4">
                                <w:rPr>
                                  <w:rFonts w:ascii="Times New Roman" w:hAnsi="Times New Roman"/>
                                </w:rPr>
                                <w:t>Принятие мер по устранению выявленных нарушений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176400" y="4093400"/>
                            <a:ext cx="1190176" cy="12573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6913" w:rsidRPr="00A42AE4" w:rsidRDefault="006C6913" w:rsidP="000B522D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42AE4">
                                <w:rPr>
                                  <w:rFonts w:ascii="Times New Roman" w:hAnsi="Times New Roman"/>
                                </w:rPr>
                                <w:t>Выдача субъект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у</w:t>
                              </w:r>
                              <w:r w:rsidRPr="00A42AE4">
                                <w:rPr>
                                  <w:rFonts w:ascii="Times New Roman" w:hAnsi="Times New Roman"/>
                                </w:rPr>
                                <w:t xml:space="preserve"> проверк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и</w:t>
                              </w:r>
                              <w:r w:rsidRPr="00A42AE4">
                                <w:rPr>
                                  <w:rFonts w:ascii="Times New Roman" w:hAnsi="Times New Roman"/>
                                </w:rPr>
                                <w:t xml:space="preserve"> предписани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я</w:t>
                              </w:r>
                              <w:r w:rsidRPr="00A42AE4">
                                <w:rPr>
                                  <w:rFonts w:ascii="Times New Roman" w:hAnsi="Times New Roman"/>
                                </w:rPr>
                                <w:t xml:space="preserve"> об устранении выявленных нарушений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164257" y="5669636"/>
                            <a:ext cx="1369725" cy="6856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6913" w:rsidRPr="00A42AE4" w:rsidRDefault="006C6913" w:rsidP="000B522D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42AE4">
                                <w:rPr>
                                  <w:rFonts w:ascii="Times New Roman" w:hAnsi="Times New Roman"/>
                                </w:rPr>
                                <w:t>Проверк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а</w:t>
                              </w:r>
                              <w:r w:rsidRPr="00A42AE4">
                                <w:rPr>
                                  <w:rFonts w:ascii="Times New Roman" w:hAnsi="Times New Roman"/>
                                </w:rPr>
                                <w:t xml:space="preserve"> исполнения предписаний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2828611" y="4093400"/>
                            <a:ext cx="1577591" cy="125734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C6913" w:rsidRPr="001D6156" w:rsidRDefault="006C6913" w:rsidP="000B522D">
                              <w:pPr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A42AE4">
                                <w:rPr>
                                  <w:rFonts w:ascii="Times New Roman" w:hAnsi="Times New Roman"/>
                                </w:rPr>
                                <w:t xml:space="preserve">Обращение в суд с целью защиты прав граждан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 xml:space="preserve">в соответствии со </w:t>
                              </w:r>
                              <w:r w:rsidRPr="00A42AE4">
                                <w:rPr>
                                  <w:rFonts w:ascii="Times New Roman" w:hAnsi="Times New Roman"/>
                                </w:rPr>
                                <w:t>ст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>атьей</w:t>
                              </w:r>
                              <w:r w:rsidRPr="00A42AE4">
                                <w:rPr>
                                  <w:rFonts w:ascii="Times New Roman" w:hAnsi="Times New Roman"/>
                                </w:rPr>
                                <w:t xml:space="preserve"> 20 Жилищного кодекса 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 xml:space="preserve">Российской </w:t>
                              </w:r>
                              <w:r w:rsidRPr="001D6156">
                                <w:rPr>
                                  <w:rFonts w:ascii="Times New Roman" w:hAnsi="Times New Roman"/>
                                </w:rPr>
                                <w:t>Федерации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AutoShape 18"/>
                        <wps:cNvCnPr>
                          <a:cxnSpLocks noChangeShapeType="1"/>
                          <a:stCxn id="18" idx="2"/>
                        </wps:cNvCnPr>
                        <wps:spPr bwMode="auto">
                          <a:xfrm>
                            <a:off x="1091979" y="1668765"/>
                            <a:ext cx="810" cy="45684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19"/>
                        <wps:cNvCnPr>
                          <a:cxnSpLocks noChangeShapeType="1"/>
                        </wps:cNvCnPr>
                        <wps:spPr bwMode="auto">
                          <a:xfrm>
                            <a:off x="924448" y="3040117"/>
                            <a:ext cx="1406770" cy="24732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3617408" y="3040117"/>
                            <a:ext cx="1431889" cy="24732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AutoShape 21"/>
                        <wps:cNvCnPr>
                          <a:cxnSpLocks noChangeShapeType="1"/>
                          <a:stCxn id="19" idx="2"/>
                          <a:endCxn id="24" idx="0"/>
                        </wps:cNvCnPr>
                        <wps:spPr bwMode="auto">
                          <a:xfrm>
                            <a:off x="4921057" y="1897597"/>
                            <a:ext cx="810" cy="2280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22"/>
                        <wps:cNvCnPr>
                          <a:cxnSpLocks noChangeShapeType="1"/>
                          <a:endCxn id="29" idx="0"/>
                        </wps:cNvCnPr>
                        <wps:spPr bwMode="auto">
                          <a:xfrm>
                            <a:off x="3617407" y="3857470"/>
                            <a:ext cx="0" cy="235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AutoShape 23"/>
                        <wps:cNvCnPr>
                          <a:cxnSpLocks noChangeShapeType="1"/>
                          <a:stCxn id="26" idx="3"/>
                        </wps:cNvCnPr>
                        <wps:spPr bwMode="auto">
                          <a:xfrm>
                            <a:off x="5198520" y="3572455"/>
                            <a:ext cx="736070" cy="5209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AutoShape 24"/>
                        <wps:cNvCnPr>
                          <a:cxnSpLocks noChangeShapeType="1"/>
                          <a:stCxn id="26" idx="1"/>
                          <a:endCxn id="27" idx="0"/>
                        </wps:cNvCnPr>
                        <wps:spPr bwMode="auto">
                          <a:xfrm flipH="1">
                            <a:off x="771488" y="3572455"/>
                            <a:ext cx="770384" cy="52094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25"/>
                        <wps:cNvCnPr>
                          <a:cxnSpLocks noChangeShapeType="1"/>
                        </wps:cNvCnPr>
                        <wps:spPr bwMode="auto">
                          <a:xfrm>
                            <a:off x="805405" y="5350747"/>
                            <a:ext cx="0" cy="3106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2150290" y="3857470"/>
                            <a:ext cx="0" cy="23593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38" o:spid="_x0000_s1026" editas="canvas" style="width:518.25pt;height:563.4pt;mso-position-horizontal-relative:char;mso-position-vertical-relative:line" coordsize="65817,715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5817;height:71551;visibility:visible;mso-wrap-style:square">
                  <v:fill o:detectmouseclick="t"/>
                  <v:path o:connecttype="none"/>
                </v:shape>
                <v:line id="Line 4" o:spid="_x0000_s1028" style="position:absolute;visibility:visible;mso-wrap-style:square" from="10919,6402" to="10927,98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<v:stroke endarrow="block"/>
                </v:line>
                <v:line id="Line 5" o:spid="_x0000_s1029" style="position:absolute;visibility:visible;mso-wrap-style:square" from="49777,6402" to="49785,98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  <v:rect id="Rectangle 6" o:spid="_x0000_s1030" style="position:absolute;left:630;top:9830;width:20570;height:6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m3+MMA&#10;AADbAAAADwAAAGRycy9kb3ducmV2LnhtbESPQW/CMAyF75P4D5GRdhspHKaqIyCYhODABTaJHq3G&#10;a6o1TmkClH+PD0jcbL3n9z7Pl4Nv1ZX62AQ2MJ1koIirYBuuDfz+bD5yUDEhW2wDk4E7RVguRm9z&#10;LGy48YGux1QrCeFYoAGXUldoHStHHuMkdMSi/YXeY5K1r7Xt8SbhvtWzLPvUHhuWBocdfTuq/o8X&#10;b4Da8+aU56tDuV2vq6yzpdvuS2Pex8PqC1SiIb3Mz+udFXyBlV9kAL1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m3+MMAAADbAAAADwAAAAAAAAAAAAAAAACYAgAAZHJzL2Rv&#10;d25yZXYueG1sUEsFBgAAAAAEAAQA9QAAAIgDAAAAAA==&#10;" strokeweight="0">
                  <v:textbox>
                    <w:txbxContent>
                      <w:p w:rsidR="00F3345F" w:rsidRPr="00A42AE4" w:rsidRDefault="00F3345F" w:rsidP="00114179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42AE4">
                          <w:rPr>
                            <w:rFonts w:ascii="Times New Roman" w:hAnsi="Times New Roman"/>
                          </w:rPr>
                          <w:t>Утверждение годового плана проведения плановых проверок</w:t>
                        </w:r>
                      </w:p>
                    </w:txbxContent>
                  </v:textbox>
                </v:rect>
                <v:rect id="Rectangle 7" o:spid="_x0000_s1031" style="position:absolute;left:38346;top:9830;width:21720;height:9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XkA8IA&#10;AADbAAAADwAAAGRycy9kb3ducmV2LnhtbERPS2vCQBC+F/oflin0VjdVkBrdhNKi1GOMF29jdkzS&#10;ZmdDdvPQX98tFLzNx/ecTTqZRgzUudqygtdZBIK4sLrmUsEx3768gXAeWWNjmRRcyUGaPD5sMNZ2&#10;5IyGgy9FCGEXo4LK+zaW0hUVGXQz2xIH7mI7gz7ArpS6wzGEm0bOo2gpDdYcGips6aOi4ufQGwXn&#10;en7EW5bvIrPaLvx+yr/706dSz0/T+xqEp8nfxf/uLx3mr+Dvl3C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leQDwgAAANsAAAAPAAAAAAAAAAAAAAAAAJgCAABkcnMvZG93&#10;bnJldi54bWxQSwUGAAAAAAQABAD1AAAAhwMAAAAA&#10;">
                  <v:textbox>
                    <w:txbxContent>
                      <w:p w:rsidR="00F3345F" w:rsidRPr="00A42AE4" w:rsidRDefault="00F3345F" w:rsidP="00114179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42AE4">
                          <w:rPr>
                            <w:rFonts w:ascii="Times New Roman" w:hAnsi="Times New Roman"/>
                          </w:rPr>
                          <w:t xml:space="preserve">Поступление в </w:t>
                        </w:r>
                        <w:proofErr w:type="spellStart"/>
                        <w:r w:rsidRPr="00A42AE4">
                          <w:rPr>
                            <w:rFonts w:ascii="Times New Roman" w:hAnsi="Times New Roman"/>
                          </w:rPr>
                          <w:t>Жилстройнадзор</w:t>
                        </w:r>
                        <w:proofErr w:type="spellEnd"/>
                        <w:r w:rsidRPr="00A42AE4">
                          <w:rPr>
                            <w:rFonts w:ascii="Times New Roman" w:hAnsi="Times New Roman"/>
                          </w:rPr>
                          <w:t xml:space="preserve"> Югры обращений и заявлений (наличие оснований для внеплановых проверок)</w:t>
                        </w:r>
                      </w:p>
                    </w:txbxContent>
                  </v:textbox>
                </v:rect>
                <v:rect id="Прямоугольник 2" o:spid="_x0000_s1032" style="position:absolute;left:38346;top:2974;width:20999;height:31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ZR4cIA&#10;AADbAAAADwAAAGRycy9kb3ducmV2LnhtbERPXWvCMBR9H+w/hDvY20yVsUpnWkQQChsyW0H2dmmu&#10;bbG5qUmm3b9fHgY+Hs73qpjMIK7kfG9ZwXyWgCBurO65VXCoty9LED4gaxwsk4Jf8lDkjw8rzLS9&#10;8Z6uVWhFDGGfoYIuhDGT0jcdGfQzOxJH7mSdwRCha6V2eIvhZpCLJHmTBnuODR2OtOmoOVc/RsGl&#10;Lr8/NujK8Zimu/nr53qX1l9KPT9N63cQgaZwF/+7S61gEdfHL/EHyPw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VlHhwgAAANsAAAAPAAAAAAAAAAAAAAAAAJgCAABkcnMvZG93&#10;bnJldi54bWxQSwUGAAAAAAQABAD1AAAAhwMAAAAA&#10;" strokeweight="0">
                  <v:textbox>
                    <w:txbxContent>
                      <w:p w:rsidR="00F3345F" w:rsidRPr="00114179" w:rsidRDefault="00F3345F" w:rsidP="001D6156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114179">
                          <w:rPr>
                            <w:rFonts w:ascii="Times New Roman" w:hAnsi="Times New Roman"/>
                          </w:rPr>
                          <w:t>Внеплановые проверки</w:t>
                        </w:r>
                      </w:p>
                    </w:txbxContent>
                  </v:textbox>
                </v:rect>
                <v:rect id="Прямоугольник 1" o:spid="_x0000_s1033" style="position:absolute;left:630;top:2974;width:20829;height:33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r0esUA&#10;AADbAAAADwAAAGRycy9kb3ducmV2LnhtbESPQWvCQBSE74L/YXlCb7qJlEZSVxFBCFSkmkLp7ZF9&#10;TUKzb+PuVuO/7xYEj8PMfMMs14PpxIWcby0rSGcJCOLK6pZrBR/lbroA4QOyxs4yKbiRh/VqPFpi&#10;ru2Vj3Q5hVpECPscFTQh9LmUvmrIoJ/Znjh639YZDFG6WmqH1wg3nZwnyYs02HJcaLCnbUPVz+nX&#10;KDiXxdfbFl3Rf2bZIX3ebw5Z+a7U02TYvIIINIRH+N4utIJ5Cv9f4g+Qq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GvR6xQAAANsAAAAPAAAAAAAAAAAAAAAAAJgCAABkcnMv&#10;ZG93bnJldi54bWxQSwUGAAAAAAQABAD1AAAAigMAAAAA&#10;" strokeweight="0">
                  <v:textbox>
                    <w:txbxContent>
                      <w:p w:rsidR="00F3345F" w:rsidRPr="00114179" w:rsidRDefault="00F3345F" w:rsidP="001D6156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114179">
                          <w:rPr>
                            <w:rFonts w:ascii="Times New Roman" w:hAnsi="Times New Roman"/>
                          </w:rPr>
                          <w:t>Плановые проверки</w:t>
                        </w:r>
                      </w:p>
                    </w:txbxContent>
                  </v:textbox>
                </v:rect>
                <v:rect id="Rectangle 10" o:spid="_x0000_s1034" style="position:absolute;left:630;top:21239;width:21720;height:91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128z8IA&#10;AADbAAAADwAAAGRycy9kb3ducmV2LnhtbESPQYvCMBSE7wv+h/AEb2tqFxatRhHFxT1qvXh7Ns+2&#10;2ryUJmr11xtB8DjMzDfMZNaaSlypcaVlBYN+BII4s7rkXMEuXX0PQTiPrLGyTAru5GA27XxNMNH2&#10;xhu6bn0uAoRdggoK7+tESpcVZND1bU0cvKNtDPogm1zqBm8BbioZR9GvNFhyWCiwpkVB2Xl7MQoO&#10;ZbzDxyb9i8xo9eP/2/R02S+V6nXb+RiEp9Z/wu/2WiuIY3h9CT9AT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XbzPwgAAANsAAAAPAAAAAAAAAAAAAAAAAJgCAABkcnMvZG93&#10;bnJldi54bWxQSwUGAAAAAAQABAD1AAAAhwMAAAAA&#10;">
                  <v:textbox>
                    <w:txbxContent>
                      <w:p w:rsidR="00F3345F" w:rsidRPr="00A42AE4" w:rsidRDefault="00F3345F" w:rsidP="000B522D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42AE4">
                          <w:rPr>
                            <w:rFonts w:ascii="Times New Roman" w:hAnsi="Times New Roman"/>
                          </w:rPr>
                          <w:t>Издание прика</w:t>
                        </w:r>
                        <w:r w:rsidRPr="00815E4D">
                          <w:rPr>
                            <w:rFonts w:ascii="Times New Roman" w:hAnsi="Times New Roman"/>
                          </w:rPr>
                          <w:t>за</w:t>
                        </w:r>
                        <w:r w:rsidRPr="00A42AE4">
                          <w:rPr>
                            <w:rFonts w:ascii="Times New Roman" w:hAnsi="Times New Roman"/>
                          </w:rPr>
                          <w:t xml:space="preserve"> о проведении </w:t>
                        </w:r>
                        <w:r w:rsidRPr="00815E4D">
                          <w:rPr>
                            <w:rFonts w:ascii="Times New Roman" w:hAnsi="Times New Roman"/>
                          </w:rPr>
                          <w:t>проверки, проведение проверки, составление акта проверки</w:t>
                        </w:r>
                      </w:p>
                    </w:txbxContent>
                  </v:textbox>
                </v:rect>
                <v:rect id="Rectangle 11" o:spid="_x0000_s1035" style="position:absolute;left:15418;top:40934;width:11059;height:124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EZVMQA&#10;AADbAAAADwAAAGRycy9kb3ducmV2LnhtbESPQWvCQBSE70L/w/IKvemmEUqNrlJaUtqjxou3Z/aZ&#10;xGbfhuxGV3+9KxQ8DjPzDbNYBdOKE/WusazgdZKAIC6tbrhSsC3y8TsI55E1tpZJwYUcrJZPowVm&#10;2p55TaeNr0SEsMtQQe19l0npypoMuontiKN3sL1BH2VfSd3jOcJNK9MkeZMGG44LNXb0WVP5txmM&#10;gn2TbvG6Lr4TM8un/jcUx2H3pdTLc/iYg/AU/CP83/7RCtIp3L/EH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QRGVTEAAAA2wAAAA8AAAAAAAAAAAAAAAAAmAIAAGRycy9k&#10;b3ducmV2LnhtbFBLBQYAAAAABAAEAPUAAACJAwAAAAA=&#10;">
                  <v:textbox>
                    <w:txbxContent>
                      <w:p w:rsidR="00F3345F" w:rsidRPr="00A42AE4" w:rsidRDefault="00F3345F" w:rsidP="000B522D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42AE4">
                          <w:rPr>
                            <w:rFonts w:ascii="Times New Roman" w:hAnsi="Times New Roman"/>
                          </w:rPr>
                          <w:t>Возбуждение административн</w:t>
                        </w:r>
                        <w:r>
                          <w:rPr>
                            <w:rFonts w:ascii="Times New Roman" w:hAnsi="Times New Roman"/>
                          </w:rPr>
                          <w:t>ого</w:t>
                        </w:r>
                        <w:r w:rsidRPr="00A42AE4">
                          <w:rPr>
                            <w:rFonts w:ascii="Times New Roman" w:hAnsi="Times New Roman"/>
                          </w:rPr>
                          <w:t xml:space="preserve"> дел</w:t>
                        </w:r>
                        <w:r>
                          <w:rPr>
                            <w:rFonts w:ascii="Times New Roman" w:hAnsi="Times New Roman"/>
                          </w:rPr>
                          <w:t>а</w:t>
                        </w:r>
                        <w:r w:rsidRPr="00A42AE4">
                          <w:rPr>
                            <w:rFonts w:ascii="Times New Roman" w:hAnsi="Times New Roman"/>
                          </w:rPr>
                          <w:t xml:space="preserve"> по фактам выявленных нарушений</w:t>
                        </w:r>
                      </w:p>
                    </w:txbxContent>
                  </v:textbox>
                </v:rect>
                <v:rect id="Rectangle 12" o:spid="_x0000_s1036" style="position:absolute;left:38346;top:21256;width:21720;height:91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iBIMQA&#10;AADbAAAADwAAAGRycy9kb3ducmV2LnhtbESPQWvCQBSE7wX/w/IKvTWbplJ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v4gSDEAAAA2wAAAA8AAAAAAAAAAAAAAAAAmAIAAGRycy9k&#10;b3ducmV2LnhtbFBLBQYAAAAABAAEAPUAAACJAwAAAAA=&#10;">
                  <v:textbox>
                    <w:txbxContent>
                      <w:p w:rsidR="00F3345F" w:rsidRPr="00A42AE4" w:rsidRDefault="00F3345F" w:rsidP="000B522D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42AE4">
                          <w:rPr>
                            <w:rFonts w:ascii="Times New Roman" w:hAnsi="Times New Roman"/>
                          </w:rPr>
                          <w:t>Издание приказ</w:t>
                        </w:r>
                        <w:r>
                          <w:rPr>
                            <w:rFonts w:ascii="Times New Roman" w:hAnsi="Times New Roman"/>
                          </w:rPr>
                          <w:t>а</w:t>
                        </w:r>
                        <w:r w:rsidRPr="00A42AE4">
                          <w:rPr>
                            <w:rFonts w:ascii="Times New Roman" w:hAnsi="Times New Roman"/>
                          </w:rPr>
                          <w:t xml:space="preserve"> о проведении </w:t>
                        </w:r>
                        <w:r w:rsidRPr="00815E4D">
                          <w:rPr>
                            <w:rFonts w:ascii="Times New Roman" w:hAnsi="Times New Roman"/>
                          </w:rPr>
                          <w:t>проверки, проведение проверки, составление акта проверки</w:t>
                        </w:r>
                      </w:p>
                    </w:txbxContent>
                  </v:textbox>
                </v:rect>
                <v:rect id="Rectangle 13" o:spid="_x0000_s1037" style="position:absolute;left:45971;top:40933;width:19242;height:14835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e82sQA&#10;AADbAAAADwAAAGRycy9kb3ducmV2LnhtbESPwWrDMBBE74H+g9hCb7Fc1ynFjRJKoZBeDE0Kvm6s&#10;jW1irYykOvbfR4FCjsPMvGHW28n0YiTnO8sKnpMUBHFtdceNgt/D1/INhA/IGnvLpGAmD9vNw2KN&#10;hbYX/qFxHxoRIewLVNCGMBRS+rolgz6xA3H0TtYZDFG6RmqHlwg3vczS9FUa7DgutDjQZ0v1ef9n&#10;FOyG8vjtMjOX+TGX81S/+LGqlHp6nD7eQQSawj38395pBdkKbl/iD5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pXvNrEAAAA2wAAAA8AAAAAAAAAAAAAAAAAmAIAAGRycy9k&#10;b3ducmV2LnhtbFBLBQYAAAAABAAEAPUAAACJAwAAAAA=&#10;">
                  <v:textbox>
                    <w:txbxContent>
                      <w:p w:rsidR="00F3345F" w:rsidRPr="00A42AE4" w:rsidRDefault="00F3345F" w:rsidP="000B522D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42AE4">
                          <w:rPr>
                            <w:rFonts w:ascii="Times New Roman" w:hAnsi="Times New Roman"/>
                          </w:rPr>
                          <w:t>Направление результатов проверк</w:t>
                        </w:r>
                        <w:r>
                          <w:rPr>
                            <w:rFonts w:ascii="Times New Roman" w:hAnsi="Times New Roman"/>
                          </w:rPr>
                          <w:t>и</w:t>
                        </w:r>
                        <w:r w:rsidRPr="00A42AE4">
                          <w:rPr>
                            <w:rFonts w:ascii="Times New Roman" w:hAnsi="Times New Roman"/>
                          </w:rPr>
                          <w:t xml:space="preserve"> (материалов) по выявленным нарушениям, не входящим в компетенцию Жилстройнадзора Югры, в органы власти по подведомственности</w:t>
                        </w:r>
                      </w:p>
                    </w:txbxContent>
                  </v:textbox>
                </v:rect>
                <v:rect id="Rectangle 14" o:spid="_x0000_s1038" style="position:absolute;left:15418;top:32874;width:36567;height:5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<v:textbox>
                    <w:txbxContent>
                      <w:p w:rsidR="00F3345F" w:rsidRPr="00A42AE4" w:rsidRDefault="00F3345F" w:rsidP="001D6156">
                        <w:pPr>
                          <w:rPr>
                            <w:rFonts w:ascii="Times New Roman" w:hAnsi="Times New Roman"/>
                          </w:rPr>
                        </w:pPr>
                        <w:r w:rsidRPr="00A42AE4">
                          <w:rPr>
                            <w:rFonts w:ascii="Times New Roman" w:hAnsi="Times New Roman"/>
                          </w:rPr>
                          <w:t>Принятие мер по устранению выявленных нарушений</w:t>
                        </w:r>
                      </w:p>
                    </w:txbxContent>
                  </v:textbox>
                </v:rect>
                <v:rect id="Rectangle 15" o:spid="_x0000_s1039" style="position:absolute;left:1764;top:40934;width:11901;height:12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yofV8QA&#10;AADbAAAADwAAAGRycy9kb3ducmV2LnhtbESPQWvCQBSE7wX/w/IKvTWbpmBrdBVRLPZokktvz+wz&#10;SZt9G7KrSf31bqHgcZiZb5jFajStuFDvGssKXqIYBHFpdcOVgiLfPb+DcB5ZY2uZFPySg9Vy8rDA&#10;VNuBD3TJfCUChF2KCmrvu1RKV9Zk0EW2Iw7eyfYGfZB9JXWPQ4CbViZxPJUGGw4LNXa0qan8yc5G&#10;wbFJCrwe8o/YzHav/nPMv89fW6WeHsf1HISn0d/D/+29VpC8wd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qH1fEAAAA2wAAAA8AAAAAAAAAAAAAAAAAmAIAAGRycy9k&#10;b3ducmV2LnhtbFBLBQYAAAAABAAEAPUAAACJAwAAAAA=&#10;">
                  <v:textbox>
                    <w:txbxContent>
                      <w:p w:rsidR="00F3345F" w:rsidRPr="00A42AE4" w:rsidRDefault="00F3345F" w:rsidP="000B522D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42AE4">
                          <w:rPr>
                            <w:rFonts w:ascii="Times New Roman" w:hAnsi="Times New Roman"/>
                          </w:rPr>
                          <w:t>Выдача субъект</w:t>
                        </w:r>
                        <w:r>
                          <w:rPr>
                            <w:rFonts w:ascii="Times New Roman" w:hAnsi="Times New Roman"/>
                          </w:rPr>
                          <w:t>у</w:t>
                        </w:r>
                        <w:r w:rsidRPr="00A42AE4">
                          <w:rPr>
                            <w:rFonts w:ascii="Times New Roman" w:hAnsi="Times New Roman"/>
                          </w:rPr>
                          <w:t xml:space="preserve"> проверк</w:t>
                        </w:r>
                        <w:r>
                          <w:rPr>
                            <w:rFonts w:ascii="Times New Roman" w:hAnsi="Times New Roman"/>
                          </w:rPr>
                          <w:t>и</w:t>
                        </w:r>
                        <w:r w:rsidRPr="00A42AE4">
                          <w:rPr>
                            <w:rFonts w:ascii="Times New Roman" w:hAnsi="Times New Roman"/>
                          </w:rPr>
                          <w:t xml:space="preserve"> предписани</w:t>
                        </w:r>
                        <w:r>
                          <w:rPr>
                            <w:rFonts w:ascii="Times New Roman" w:hAnsi="Times New Roman"/>
                          </w:rPr>
                          <w:t>я</w:t>
                        </w:r>
                        <w:r w:rsidRPr="00A42AE4">
                          <w:rPr>
                            <w:rFonts w:ascii="Times New Roman" w:hAnsi="Times New Roman"/>
                          </w:rPr>
                          <w:t xml:space="preserve"> об устранении выявленных нарушений</w:t>
                        </w:r>
                      </w:p>
                    </w:txbxContent>
                  </v:textbox>
                </v:rect>
                <v:rect id="Rectangle 16" o:spid="_x0000_s1040" style="position:absolute;left:1642;top:56696;width:13697;height:68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WLJb8A&#10;AADbAAAADwAAAGRycy9kb3ducmV2LnhtbERPTa/BQBTdv8R/mFyJ3TNViTxliBDCktrYXZ2rLZ07&#10;TWdQfr1ZSN7y5HxP562pxIMaV1pWMOhHIIgzq0vOFRzT9e8fCOeRNVaWScGLHMxnnZ8pJto+eU+P&#10;g89FCGGXoILC+zqR0mUFGXR9WxMH7mIbgz7AJpe6wWcIN5WMo2gkDZYcGgqsaVlQdjvcjYJzGR/x&#10;vU83kRmvh37Xptf7aaVUr9suJiA8tf5f/HVvtYI4jA1fwg+Qs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tYslvwAAANsAAAAPAAAAAAAAAAAAAAAAAJgCAABkcnMvZG93bnJl&#10;di54bWxQSwUGAAAAAAQABAD1AAAAhAMAAAAA&#10;">
                  <v:textbox>
                    <w:txbxContent>
                      <w:p w:rsidR="00F3345F" w:rsidRPr="00A42AE4" w:rsidRDefault="00F3345F" w:rsidP="000B522D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42AE4">
                          <w:rPr>
                            <w:rFonts w:ascii="Times New Roman" w:hAnsi="Times New Roman"/>
                          </w:rPr>
                          <w:t>Проверк</w:t>
                        </w:r>
                        <w:r>
                          <w:rPr>
                            <w:rFonts w:ascii="Times New Roman" w:hAnsi="Times New Roman"/>
                          </w:rPr>
                          <w:t>а</w:t>
                        </w:r>
                        <w:r w:rsidRPr="00A42AE4">
                          <w:rPr>
                            <w:rFonts w:ascii="Times New Roman" w:hAnsi="Times New Roman"/>
                          </w:rPr>
                          <w:t xml:space="preserve"> исполнения предписаний</w:t>
                        </w:r>
                      </w:p>
                    </w:txbxContent>
                  </v:textbox>
                </v:rect>
                <v:rect id="Rectangle 17" o:spid="_x0000_s1041" style="position:absolute;left:28286;top:40934;width:15776;height:125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kuvs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HN4P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X5Lr7EAAAA2wAAAA8AAAAAAAAAAAAAAAAAmAIAAGRycy9k&#10;b3ducmV2LnhtbFBLBQYAAAAABAAEAPUAAACJAwAAAAA=&#10;">
                  <v:textbox>
                    <w:txbxContent>
                      <w:p w:rsidR="00F3345F" w:rsidRPr="001D6156" w:rsidRDefault="00F3345F" w:rsidP="000B522D">
                        <w:pPr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A42AE4">
                          <w:rPr>
                            <w:rFonts w:ascii="Times New Roman" w:hAnsi="Times New Roman"/>
                          </w:rPr>
                          <w:t xml:space="preserve">Обращение в суд с целью защиты прав граждан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в </w:t>
                        </w:r>
                        <w:proofErr w:type="gramStart"/>
                        <w:r>
                          <w:rPr>
                            <w:rFonts w:ascii="Times New Roman" w:hAnsi="Times New Roman"/>
                          </w:rPr>
                          <w:t>соответствии</w:t>
                        </w:r>
                        <w:proofErr w:type="gramEnd"/>
                        <w:r>
                          <w:rPr>
                            <w:rFonts w:ascii="Times New Roman" w:hAnsi="Times New Roman"/>
                          </w:rPr>
                          <w:t xml:space="preserve"> со </w:t>
                        </w:r>
                        <w:r w:rsidRPr="00A42AE4">
                          <w:rPr>
                            <w:rFonts w:ascii="Times New Roman" w:hAnsi="Times New Roman"/>
                          </w:rPr>
                          <w:t>ст</w:t>
                        </w:r>
                        <w:r>
                          <w:rPr>
                            <w:rFonts w:ascii="Times New Roman" w:hAnsi="Times New Roman"/>
                          </w:rPr>
                          <w:t>атьей</w:t>
                        </w:r>
                        <w:r w:rsidRPr="00A42AE4">
                          <w:rPr>
                            <w:rFonts w:ascii="Times New Roman" w:hAnsi="Times New Roman"/>
                          </w:rPr>
                          <w:t xml:space="preserve"> 20 Жилищного кодекса 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Российской </w:t>
                        </w:r>
                        <w:r w:rsidRPr="001D6156">
                          <w:rPr>
                            <w:rFonts w:ascii="Times New Roman" w:hAnsi="Times New Roman"/>
                          </w:rPr>
                          <w:t>Федерации</w:t>
                        </w:r>
                      </w:p>
                    </w:txbxContent>
                  </v:textbox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8" o:spid="_x0000_s1042" type="#_x0000_t32" style="position:absolute;left:10919;top:16687;width:8;height:4569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S0GcEAAADbAAAADwAAAGRycy9kb3ducmV2LnhtbERPy4rCMBTdC/MP4Q6409QRRKtRhoER&#10;UVz4oOju0txpyzQ3JYla/XqzEFweznu2aE0truR8ZVnBoJ+AIM6trrhQcDz89sYgfEDWWFsmBXfy&#10;sJh/dGaYanvjHV33oRAxhH2KCsoQmlRKn5dk0PdtQxy5P+sMhghdIbXDWww3tfxKkpE0WHFsKLGh&#10;n5Ly//3FKDhtJpfsnm1pnQ0m6zM64x+HpVLdz/Z7CiJQG97il3ulFQzj+v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tLQZwQAAANsAAAAPAAAAAAAAAAAAAAAA&#10;AKECAABkcnMvZG93bnJldi54bWxQSwUGAAAAAAQABAD5AAAAjwMAAAAA&#10;">
                  <v:stroke endarrow="block"/>
                </v:shape>
                <v:shape id="AutoShape 19" o:spid="_x0000_s1043" type="#_x0000_t32" style="position:absolute;left:9244;top:30401;width:14068;height:247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20" o:spid="_x0000_s1044" type="#_x0000_t32" style="position:absolute;left:36174;top:30401;width:14318;height:2473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F318MAAADbAAAADwAAAGRycy9kb3ducmV2LnhtbESPT2sCMRTE7wW/Q3hCb91sLRZZjVKF&#10;gvRS/AN6fGyeu8HNy7KJm/XbN4LQ4zAzv2EWq8E2oqfOG8cK3rMcBHHptOFKwfHw/TYD4QOyxsYx&#10;KbiTh9Vy9LLAQrvIO+r3oRIJwr5ABXUIbSGlL2uy6DPXEifv4jqLIcmukrrDmOC2kZM8/5QWDaeF&#10;Glva1FRe9zerwMRf07fbTVz/nM5eRzL3qTNKvY6HrzmIQEP4Dz/bW63gYwK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NRd9fDAAAA2wAAAA8AAAAAAAAAAAAA&#10;AAAAoQIAAGRycy9kb3ducmV2LnhtbFBLBQYAAAAABAAEAPkAAACRAwAAAAA=&#10;">
                  <v:stroke endarrow="block"/>
                </v:shape>
                <v:shape id="AutoShape 21" o:spid="_x0000_s1045" type="#_x0000_t32" style="position:absolute;left:49210;top:18975;width:8;height:228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GYqbs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kZipuxAAAANsAAAAPAAAAAAAAAAAA&#10;AAAAAKECAABkcnMvZG93bnJldi54bWxQSwUGAAAAAAQABAD5AAAAkgMAAAAA&#10;">
                  <v:stroke endarrow="block"/>
                </v:shape>
                <v:shape id="AutoShape 22" o:spid="_x0000_s1046" type="#_x0000_t32" style="position:absolute;left:36174;top:38574;width:0;height:2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4+yGsYAAADbAAAADwAAAGRycy9kb3ducmV2LnhtbESPT2vCQBTE7wW/w/KE3urGthS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uPshrGAAAA2wAAAA8AAAAAAAAA&#10;AAAAAAAAoQIAAGRycy9kb3ducmV2LnhtbFBLBQYAAAAABAAEAPkAAACUAwAAAAA=&#10;">
                  <v:stroke endarrow="block"/>
                </v:shape>
                <v:shape id="AutoShape 23" o:spid="_x0000_s1047" type="#_x0000_t32" style="position:absolute;left:51985;top:35724;width:7360;height:521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MXgc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5R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TDF4HGAAAA2wAAAA8AAAAAAAAA&#10;AAAAAAAAoQIAAGRycy9kb3ducmV2LnhtbFBLBQYAAAAABAAEAPkAAACUAwAAAAA=&#10;">
                  <v:stroke endarrow="block"/>
                </v:shape>
                <v:shape id="AutoShape 24" o:spid="_x0000_s1048" type="#_x0000_t32" style="position:absolute;left:7714;top:35724;width:7704;height:521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px1MMAAADbAAAADwAAAGRycy9kb3ducmV2LnhtbESPwWrDMBBE74X8g9hAb7WclITiRjGJ&#10;oRB6CUkL7XGxNraItTKWajl/XxUKOQ4z84bZlJPtxEiDN44VLLIcBHHttOFGwefH29MLCB+QNXaO&#10;ScGNPJTb2cMGC+0in2g8h0YkCPsCFbQh9IWUvm7Jos9cT5y8ixsshiSHRuoBY4LbTi7zfC0tGk4L&#10;LfZUtVRfzz9WgYlHM/aHKu7fv769jmRuK2eUepxPu1cQgaZwD/+3D1rB8xr+vqQfIL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xqcdTDAAAA2wAAAA8AAAAAAAAAAAAA&#10;AAAAoQIAAGRycy9kb3ducmV2LnhtbFBLBQYAAAAABAAEAPkAAACRAwAAAAA=&#10;">
                  <v:stroke endarrow="block"/>
                </v:shape>
                <v:shape id="AutoShape 25" o:spid="_x0000_s1049" type="#_x0000_t32" style="position:absolute;left:8054;top:53507;width:0;height:31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0sbcYAAADbAAAADwAAAGRycy9kb3ducmV2LnhtbESPT2vCQBTE7wW/w/KE3urGFlqNriJC&#10;S7H04B+C3h7ZZxLMvg27axL76buFgsdhZn7DzJe9qUVLzleWFYxHCQji3OqKCwWH/fvTBIQPyBpr&#10;y6TgRh6Wi8HDHFNtO95SuwuFiBD2KSooQ2hSKX1ekkE/sg1x9M7WGQxRukJqh12Em1o+J8mrNFhx&#10;XCixoXVJ+WV3NQqOX9Nrdsu+aZONp5sTOuN/9h9KPQ771QxEoD7cw//tT63g5Q3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tdLG3GAAAA2wAAAA8AAAAAAAAA&#10;AAAAAAAAoQIAAGRycy9kb3ducmV2LnhtbFBLBQYAAAAABAAEAPkAAACUAwAAAAA=&#10;">
                  <v:stroke endarrow="block"/>
                </v:shape>
                <v:shape id="AutoShape 22" o:spid="_x0000_s1050" type="#_x0000_t32" style="position:absolute;left:21502;top:38574;width:0;height:236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    <v:stroke endarrow="block"/>
                </v:shape>
                <w10:anchorlock/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7EF6D1" wp14:editId="77CF8651">
                <wp:simplePos x="0" y="0"/>
                <wp:positionH relativeFrom="column">
                  <wp:posOffset>6941820</wp:posOffset>
                </wp:positionH>
                <wp:positionV relativeFrom="paragraph">
                  <wp:posOffset>271780</wp:posOffset>
                </wp:positionV>
                <wp:extent cx="2251710" cy="431800"/>
                <wp:effectExtent l="0" t="0" r="15240" b="25400"/>
                <wp:wrapNone/>
                <wp:docPr id="15" name="Прямоугольник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51710" cy="4318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7964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C6913" w:rsidRPr="00B167F0" w:rsidRDefault="006C6913" w:rsidP="001D6156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167F0">
                              <w:rPr>
                                <w:sz w:val="20"/>
                                <w:szCs w:val="20"/>
                              </w:rPr>
                              <w:t>Систематическое наблюдение и анализ информации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53" style="position:absolute;left:0;text-align:left;margin-left:546.6pt;margin-top:21.4pt;width:177.3pt;height:3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" fillcolor="window" strokecolor="#f79646" strokeweight="2pt">
                <v:path arrowok="t"/>
                <v:textbox>
                  <w:txbxContent>
                    <w:p w:rsidR="00172BD6" w:rsidRPr="00B167F0" w:rsidRDefault="00172BD6" w:rsidP="001D6156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167F0">
                        <w:rPr>
                          <w:sz w:val="20"/>
                          <w:szCs w:val="20"/>
                        </w:rPr>
                        <w:t>Систематическое наблюдение и анализ информации</w:t>
                      </w:r>
                    </w:p>
                  </w:txbxContent>
                </v:textbox>
              </v:rect>
            </w:pict>
          </mc:Fallback>
        </mc:AlternateContent>
      </w:r>
    </w:p>
    <w:sectPr w:rsidR="001D6156" w:rsidRPr="001D6156" w:rsidSect="007101BC">
      <w:headerReference w:type="default" r:id="rId46"/>
      <w:headerReference w:type="first" r:id="rId47"/>
      <w:pgSz w:w="11906" w:h="16838"/>
      <w:pgMar w:top="1276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131" w:rsidRDefault="00B21131" w:rsidP="00730B5B">
      <w:r>
        <w:separator/>
      </w:r>
    </w:p>
  </w:endnote>
  <w:endnote w:type="continuationSeparator" w:id="0">
    <w:p w:rsidR="00B21131" w:rsidRDefault="00B21131" w:rsidP="00730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131" w:rsidRDefault="00B21131" w:rsidP="00730B5B">
      <w:r>
        <w:separator/>
      </w:r>
    </w:p>
  </w:footnote>
  <w:footnote w:type="continuationSeparator" w:id="0">
    <w:p w:rsidR="00B21131" w:rsidRDefault="00B21131" w:rsidP="00730B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13" w:rsidRPr="00401EBD" w:rsidRDefault="006C6913">
    <w:pPr>
      <w:pStyle w:val="a3"/>
      <w:jc w:val="center"/>
      <w:rPr>
        <w:rFonts w:ascii="Times New Roman" w:hAnsi="Times New Roman"/>
        <w:sz w:val="24"/>
        <w:szCs w:val="24"/>
      </w:rPr>
    </w:pPr>
    <w:r w:rsidRPr="00401EBD">
      <w:rPr>
        <w:rFonts w:ascii="Times New Roman" w:hAnsi="Times New Roman"/>
        <w:sz w:val="24"/>
        <w:szCs w:val="24"/>
      </w:rPr>
      <w:fldChar w:fldCharType="begin"/>
    </w:r>
    <w:r w:rsidRPr="00401EBD">
      <w:rPr>
        <w:rFonts w:ascii="Times New Roman" w:hAnsi="Times New Roman"/>
        <w:sz w:val="24"/>
        <w:szCs w:val="24"/>
      </w:rPr>
      <w:instrText>PAGE   \* MERGEFORMAT</w:instrText>
    </w:r>
    <w:r w:rsidRPr="00401EBD">
      <w:rPr>
        <w:rFonts w:ascii="Times New Roman" w:hAnsi="Times New Roman"/>
        <w:sz w:val="24"/>
        <w:szCs w:val="24"/>
      </w:rPr>
      <w:fldChar w:fldCharType="separate"/>
    </w:r>
    <w:r w:rsidR="00C9434F">
      <w:rPr>
        <w:rFonts w:ascii="Times New Roman" w:hAnsi="Times New Roman"/>
        <w:noProof/>
        <w:sz w:val="24"/>
        <w:szCs w:val="24"/>
      </w:rPr>
      <w:t>50</w:t>
    </w:r>
    <w:r w:rsidRPr="00401EBD">
      <w:rPr>
        <w:rFonts w:ascii="Times New Roman" w:hAnsi="Times New Roman"/>
        <w:noProof/>
        <w:sz w:val="24"/>
        <w:szCs w:val="24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6913" w:rsidRDefault="006C6913">
    <w:pPr>
      <w:pStyle w:val="a3"/>
      <w:jc w:val="center"/>
    </w:pPr>
  </w:p>
  <w:p w:rsidR="006C6913" w:rsidRDefault="006C691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F22B3"/>
    <w:multiLevelType w:val="hybridMultilevel"/>
    <w:tmpl w:val="467C7278"/>
    <w:lvl w:ilvl="0" w:tplc="9E5002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9276E9D"/>
    <w:multiLevelType w:val="hybridMultilevel"/>
    <w:tmpl w:val="FD8812CE"/>
    <w:lvl w:ilvl="0" w:tplc="3134FE2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D915BB"/>
    <w:multiLevelType w:val="hybridMultilevel"/>
    <w:tmpl w:val="EFEE3E4E"/>
    <w:lvl w:ilvl="0" w:tplc="1ACC6304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2C82EFB"/>
    <w:multiLevelType w:val="hybridMultilevel"/>
    <w:tmpl w:val="01EC0D02"/>
    <w:lvl w:ilvl="0" w:tplc="3CC80D5C">
      <w:start w:val="1"/>
      <w:numFmt w:val="decimal"/>
      <w:lvlText w:val="%1)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43B5036"/>
    <w:multiLevelType w:val="hybridMultilevel"/>
    <w:tmpl w:val="C2C45444"/>
    <w:lvl w:ilvl="0" w:tplc="A3D6ECD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5691AAD"/>
    <w:multiLevelType w:val="hybridMultilevel"/>
    <w:tmpl w:val="1E4A3DAE"/>
    <w:lvl w:ilvl="0" w:tplc="3B80F74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5A96E41"/>
    <w:multiLevelType w:val="hybridMultilevel"/>
    <w:tmpl w:val="08D89138"/>
    <w:lvl w:ilvl="0" w:tplc="3B80F748">
      <w:start w:val="1"/>
      <w:numFmt w:val="decimal"/>
      <w:lvlText w:val="%1)"/>
      <w:lvlJc w:val="left"/>
      <w:pPr>
        <w:ind w:left="243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A094365"/>
    <w:multiLevelType w:val="hybridMultilevel"/>
    <w:tmpl w:val="BC4C2D62"/>
    <w:lvl w:ilvl="0" w:tplc="A3D6EC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0D177A7"/>
    <w:multiLevelType w:val="hybridMultilevel"/>
    <w:tmpl w:val="0FFA664A"/>
    <w:lvl w:ilvl="0" w:tplc="504AB332">
      <w:start w:val="1"/>
      <w:numFmt w:val="decimal"/>
      <w:lvlText w:val="%1)"/>
      <w:lvlJc w:val="left"/>
      <w:pPr>
        <w:ind w:left="242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2313AC3"/>
    <w:multiLevelType w:val="hybridMultilevel"/>
    <w:tmpl w:val="F76C8A7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89017F6"/>
    <w:multiLevelType w:val="hybridMultilevel"/>
    <w:tmpl w:val="F9BAF230"/>
    <w:lvl w:ilvl="0" w:tplc="504AB332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BEC718D"/>
    <w:multiLevelType w:val="hybridMultilevel"/>
    <w:tmpl w:val="F8906502"/>
    <w:lvl w:ilvl="0" w:tplc="3CC80D5C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10"/>
  </w:num>
  <w:num w:numId="5">
    <w:abstractNumId w:val="8"/>
  </w:num>
  <w:num w:numId="6">
    <w:abstractNumId w:val="5"/>
  </w:num>
  <w:num w:numId="7">
    <w:abstractNumId w:val="6"/>
  </w:num>
  <w:num w:numId="8">
    <w:abstractNumId w:val="11"/>
  </w:num>
  <w:num w:numId="9">
    <w:abstractNumId w:val="3"/>
  </w:num>
  <w:num w:numId="10">
    <w:abstractNumId w:val="7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53C"/>
    <w:rsid w:val="00003538"/>
    <w:rsid w:val="00003B78"/>
    <w:rsid w:val="00003DEB"/>
    <w:rsid w:val="000046CF"/>
    <w:rsid w:val="00006615"/>
    <w:rsid w:val="00010D96"/>
    <w:rsid w:val="00010E8E"/>
    <w:rsid w:val="00011044"/>
    <w:rsid w:val="00011158"/>
    <w:rsid w:val="0001307A"/>
    <w:rsid w:val="0001492A"/>
    <w:rsid w:val="00015595"/>
    <w:rsid w:val="00015A3C"/>
    <w:rsid w:val="00016CCA"/>
    <w:rsid w:val="00016DAF"/>
    <w:rsid w:val="0001748E"/>
    <w:rsid w:val="00017C5D"/>
    <w:rsid w:val="00017D69"/>
    <w:rsid w:val="000205B7"/>
    <w:rsid w:val="00021A6C"/>
    <w:rsid w:val="00021C9F"/>
    <w:rsid w:val="00022CD6"/>
    <w:rsid w:val="00023B24"/>
    <w:rsid w:val="00025504"/>
    <w:rsid w:val="0002594C"/>
    <w:rsid w:val="00025EFC"/>
    <w:rsid w:val="00026496"/>
    <w:rsid w:val="00026E6A"/>
    <w:rsid w:val="00027442"/>
    <w:rsid w:val="0002785D"/>
    <w:rsid w:val="00030D93"/>
    <w:rsid w:val="000313A2"/>
    <w:rsid w:val="0003163B"/>
    <w:rsid w:val="0003287A"/>
    <w:rsid w:val="00032A6B"/>
    <w:rsid w:val="00033DE4"/>
    <w:rsid w:val="00033FEF"/>
    <w:rsid w:val="00034C74"/>
    <w:rsid w:val="00034D70"/>
    <w:rsid w:val="00035E5D"/>
    <w:rsid w:val="0003722A"/>
    <w:rsid w:val="00040A92"/>
    <w:rsid w:val="00040AE4"/>
    <w:rsid w:val="000414A5"/>
    <w:rsid w:val="000438A0"/>
    <w:rsid w:val="00043AC9"/>
    <w:rsid w:val="00043D47"/>
    <w:rsid w:val="0004475A"/>
    <w:rsid w:val="00044E7B"/>
    <w:rsid w:val="00046252"/>
    <w:rsid w:val="000464D9"/>
    <w:rsid w:val="00046747"/>
    <w:rsid w:val="00046B64"/>
    <w:rsid w:val="00047456"/>
    <w:rsid w:val="000477FD"/>
    <w:rsid w:val="00047E1A"/>
    <w:rsid w:val="00051AFB"/>
    <w:rsid w:val="00052179"/>
    <w:rsid w:val="0005244A"/>
    <w:rsid w:val="000524D6"/>
    <w:rsid w:val="00054369"/>
    <w:rsid w:val="00054FFB"/>
    <w:rsid w:val="00055399"/>
    <w:rsid w:val="00055BF4"/>
    <w:rsid w:val="000561BD"/>
    <w:rsid w:val="000567FA"/>
    <w:rsid w:val="00057D73"/>
    <w:rsid w:val="000607EE"/>
    <w:rsid w:val="000616ED"/>
    <w:rsid w:val="000622C0"/>
    <w:rsid w:val="000628B4"/>
    <w:rsid w:val="000641FC"/>
    <w:rsid w:val="00064DC5"/>
    <w:rsid w:val="00064E5A"/>
    <w:rsid w:val="00065B00"/>
    <w:rsid w:val="00067C1B"/>
    <w:rsid w:val="00067ECD"/>
    <w:rsid w:val="00070FF1"/>
    <w:rsid w:val="00071A40"/>
    <w:rsid w:val="00071CB5"/>
    <w:rsid w:val="00071EB9"/>
    <w:rsid w:val="0007263C"/>
    <w:rsid w:val="000727EB"/>
    <w:rsid w:val="00073783"/>
    <w:rsid w:val="0007412D"/>
    <w:rsid w:val="0007477E"/>
    <w:rsid w:val="00074B46"/>
    <w:rsid w:val="00075562"/>
    <w:rsid w:val="000764EC"/>
    <w:rsid w:val="0007671A"/>
    <w:rsid w:val="000769CD"/>
    <w:rsid w:val="00076B52"/>
    <w:rsid w:val="00077B77"/>
    <w:rsid w:val="00077CE7"/>
    <w:rsid w:val="00077ECC"/>
    <w:rsid w:val="00080165"/>
    <w:rsid w:val="000803B8"/>
    <w:rsid w:val="00080707"/>
    <w:rsid w:val="00081590"/>
    <w:rsid w:val="000820E2"/>
    <w:rsid w:val="0008218C"/>
    <w:rsid w:val="00082679"/>
    <w:rsid w:val="00082BCE"/>
    <w:rsid w:val="000834D8"/>
    <w:rsid w:val="00083942"/>
    <w:rsid w:val="00084E1D"/>
    <w:rsid w:val="00084F19"/>
    <w:rsid w:val="00085468"/>
    <w:rsid w:val="00085B92"/>
    <w:rsid w:val="00087176"/>
    <w:rsid w:val="000873BD"/>
    <w:rsid w:val="0009072E"/>
    <w:rsid w:val="0009212D"/>
    <w:rsid w:val="000926B5"/>
    <w:rsid w:val="000927A0"/>
    <w:rsid w:val="000928DE"/>
    <w:rsid w:val="00094A11"/>
    <w:rsid w:val="00094C7B"/>
    <w:rsid w:val="00094EBC"/>
    <w:rsid w:val="000953EA"/>
    <w:rsid w:val="000954FD"/>
    <w:rsid w:val="00096BEC"/>
    <w:rsid w:val="000973BE"/>
    <w:rsid w:val="00097E42"/>
    <w:rsid w:val="000A0098"/>
    <w:rsid w:val="000A12E0"/>
    <w:rsid w:val="000A367B"/>
    <w:rsid w:val="000A4473"/>
    <w:rsid w:val="000A48EA"/>
    <w:rsid w:val="000A4DE1"/>
    <w:rsid w:val="000A4E8C"/>
    <w:rsid w:val="000A52D0"/>
    <w:rsid w:val="000B0194"/>
    <w:rsid w:val="000B07AA"/>
    <w:rsid w:val="000B0922"/>
    <w:rsid w:val="000B1C9E"/>
    <w:rsid w:val="000B35D4"/>
    <w:rsid w:val="000B4D75"/>
    <w:rsid w:val="000B522D"/>
    <w:rsid w:val="000B53A0"/>
    <w:rsid w:val="000B5FC9"/>
    <w:rsid w:val="000B6031"/>
    <w:rsid w:val="000B6215"/>
    <w:rsid w:val="000B6595"/>
    <w:rsid w:val="000B729D"/>
    <w:rsid w:val="000B7383"/>
    <w:rsid w:val="000C00D5"/>
    <w:rsid w:val="000C026B"/>
    <w:rsid w:val="000C178A"/>
    <w:rsid w:val="000C1AE1"/>
    <w:rsid w:val="000C20F6"/>
    <w:rsid w:val="000C29A4"/>
    <w:rsid w:val="000C34B6"/>
    <w:rsid w:val="000C3B98"/>
    <w:rsid w:val="000C4622"/>
    <w:rsid w:val="000C4740"/>
    <w:rsid w:val="000C63D1"/>
    <w:rsid w:val="000C647C"/>
    <w:rsid w:val="000C74F7"/>
    <w:rsid w:val="000C75E6"/>
    <w:rsid w:val="000D036F"/>
    <w:rsid w:val="000D03E7"/>
    <w:rsid w:val="000D041A"/>
    <w:rsid w:val="000D16E6"/>
    <w:rsid w:val="000D1AC1"/>
    <w:rsid w:val="000D1B9E"/>
    <w:rsid w:val="000D1F9F"/>
    <w:rsid w:val="000D4D99"/>
    <w:rsid w:val="000D4DEB"/>
    <w:rsid w:val="000D645D"/>
    <w:rsid w:val="000D665D"/>
    <w:rsid w:val="000D6ED3"/>
    <w:rsid w:val="000D7173"/>
    <w:rsid w:val="000D72CF"/>
    <w:rsid w:val="000D74A4"/>
    <w:rsid w:val="000E0AAA"/>
    <w:rsid w:val="000E1DEC"/>
    <w:rsid w:val="000E24D7"/>
    <w:rsid w:val="000E277B"/>
    <w:rsid w:val="000E2CB2"/>
    <w:rsid w:val="000E4601"/>
    <w:rsid w:val="000E468A"/>
    <w:rsid w:val="000E5011"/>
    <w:rsid w:val="000E51A4"/>
    <w:rsid w:val="000E59B4"/>
    <w:rsid w:val="000E5AD5"/>
    <w:rsid w:val="000E5DAC"/>
    <w:rsid w:val="000E6703"/>
    <w:rsid w:val="000E69B8"/>
    <w:rsid w:val="000E707A"/>
    <w:rsid w:val="000E7B4B"/>
    <w:rsid w:val="000F0B25"/>
    <w:rsid w:val="000F1237"/>
    <w:rsid w:val="000F145E"/>
    <w:rsid w:val="000F15FC"/>
    <w:rsid w:val="000F194E"/>
    <w:rsid w:val="000F2AA1"/>
    <w:rsid w:val="000F4152"/>
    <w:rsid w:val="000F671F"/>
    <w:rsid w:val="000F6808"/>
    <w:rsid w:val="000F6A21"/>
    <w:rsid w:val="000F6BC8"/>
    <w:rsid w:val="000F7E06"/>
    <w:rsid w:val="00102206"/>
    <w:rsid w:val="0010253D"/>
    <w:rsid w:val="00103F8B"/>
    <w:rsid w:val="00104254"/>
    <w:rsid w:val="00104717"/>
    <w:rsid w:val="00107057"/>
    <w:rsid w:val="00110DF2"/>
    <w:rsid w:val="00111F93"/>
    <w:rsid w:val="0011220D"/>
    <w:rsid w:val="001122F5"/>
    <w:rsid w:val="00112538"/>
    <w:rsid w:val="00112EB5"/>
    <w:rsid w:val="0011300F"/>
    <w:rsid w:val="0011309D"/>
    <w:rsid w:val="00113524"/>
    <w:rsid w:val="001136D0"/>
    <w:rsid w:val="00114003"/>
    <w:rsid w:val="00114179"/>
    <w:rsid w:val="00115489"/>
    <w:rsid w:val="00115B56"/>
    <w:rsid w:val="00116CF8"/>
    <w:rsid w:val="00117376"/>
    <w:rsid w:val="00117DFC"/>
    <w:rsid w:val="00117F96"/>
    <w:rsid w:val="0012132D"/>
    <w:rsid w:val="0012144B"/>
    <w:rsid w:val="00121826"/>
    <w:rsid w:val="001228DE"/>
    <w:rsid w:val="00123DD7"/>
    <w:rsid w:val="00124442"/>
    <w:rsid w:val="00125C62"/>
    <w:rsid w:val="00126E55"/>
    <w:rsid w:val="00126FDE"/>
    <w:rsid w:val="00127076"/>
    <w:rsid w:val="00127CCA"/>
    <w:rsid w:val="00127EB8"/>
    <w:rsid w:val="001301E7"/>
    <w:rsid w:val="00130B5C"/>
    <w:rsid w:val="00130DD3"/>
    <w:rsid w:val="00131498"/>
    <w:rsid w:val="00131815"/>
    <w:rsid w:val="00131A3B"/>
    <w:rsid w:val="00132ADE"/>
    <w:rsid w:val="00134F57"/>
    <w:rsid w:val="00134FE5"/>
    <w:rsid w:val="001356C3"/>
    <w:rsid w:val="0013745B"/>
    <w:rsid w:val="00141391"/>
    <w:rsid w:val="0014213E"/>
    <w:rsid w:val="00142267"/>
    <w:rsid w:val="00142304"/>
    <w:rsid w:val="001426A8"/>
    <w:rsid w:val="00142C5C"/>
    <w:rsid w:val="00143379"/>
    <w:rsid w:val="00144F60"/>
    <w:rsid w:val="00145F62"/>
    <w:rsid w:val="001471DE"/>
    <w:rsid w:val="001474C1"/>
    <w:rsid w:val="0014790C"/>
    <w:rsid w:val="00147C6C"/>
    <w:rsid w:val="001509F2"/>
    <w:rsid w:val="00150CC6"/>
    <w:rsid w:val="001511F2"/>
    <w:rsid w:val="00151208"/>
    <w:rsid w:val="00151DA5"/>
    <w:rsid w:val="001528B6"/>
    <w:rsid w:val="00152B07"/>
    <w:rsid w:val="00152C88"/>
    <w:rsid w:val="00152D0F"/>
    <w:rsid w:val="001534D0"/>
    <w:rsid w:val="001537AB"/>
    <w:rsid w:val="001558AB"/>
    <w:rsid w:val="00155CF1"/>
    <w:rsid w:val="00155DFC"/>
    <w:rsid w:val="001563EB"/>
    <w:rsid w:val="001565BA"/>
    <w:rsid w:val="0016071E"/>
    <w:rsid w:val="0016165F"/>
    <w:rsid w:val="00162370"/>
    <w:rsid w:val="0016248F"/>
    <w:rsid w:val="00162F8C"/>
    <w:rsid w:val="00163CA8"/>
    <w:rsid w:val="001641B7"/>
    <w:rsid w:val="001652DB"/>
    <w:rsid w:val="00165EE2"/>
    <w:rsid w:val="00166E68"/>
    <w:rsid w:val="001705BD"/>
    <w:rsid w:val="00170B72"/>
    <w:rsid w:val="001713D3"/>
    <w:rsid w:val="001724C1"/>
    <w:rsid w:val="00172606"/>
    <w:rsid w:val="00172A3F"/>
    <w:rsid w:val="00172A4E"/>
    <w:rsid w:val="00172BD6"/>
    <w:rsid w:val="001732EC"/>
    <w:rsid w:val="0017353E"/>
    <w:rsid w:val="00173B41"/>
    <w:rsid w:val="00173C1F"/>
    <w:rsid w:val="001745DC"/>
    <w:rsid w:val="00174ACF"/>
    <w:rsid w:val="00174DCE"/>
    <w:rsid w:val="0017524C"/>
    <w:rsid w:val="00175656"/>
    <w:rsid w:val="00176092"/>
    <w:rsid w:val="0017615D"/>
    <w:rsid w:val="0018071F"/>
    <w:rsid w:val="00180EB4"/>
    <w:rsid w:val="00182526"/>
    <w:rsid w:val="00182D83"/>
    <w:rsid w:val="00182DA8"/>
    <w:rsid w:val="00183FA3"/>
    <w:rsid w:val="00184391"/>
    <w:rsid w:val="00184A9F"/>
    <w:rsid w:val="00184F54"/>
    <w:rsid w:val="00185033"/>
    <w:rsid w:val="00185748"/>
    <w:rsid w:val="00185E74"/>
    <w:rsid w:val="00186A65"/>
    <w:rsid w:val="00186DF5"/>
    <w:rsid w:val="001879A6"/>
    <w:rsid w:val="00187CCB"/>
    <w:rsid w:val="00191226"/>
    <w:rsid w:val="0019317A"/>
    <w:rsid w:val="001932BF"/>
    <w:rsid w:val="00193D4B"/>
    <w:rsid w:val="001948AB"/>
    <w:rsid w:val="00194F5E"/>
    <w:rsid w:val="00195569"/>
    <w:rsid w:val="00195C49"/>
    <w:rsid w:val="00195DC1"/>
    <w:rsid w:val="0019602E"/>
    <w:rsid w:val="00196796"/>
    <w:rsid w:val="001A074F"/>
    <w:rsid w:val="001A0FCD"/>
    <w:rsid w:val="001A0FDF"/>
    <w:rsid w:val="001A1FE8"/>
    <w:rsid w:val="001A2818"/>
    <w:rsid w:val="001A3242"/>
    <w:rsid w:val="001A47F4"/>
    <w:rsid w:val="001A4988"/>
    <w:rsid w:val="001A4CE7"/>
    <w:rsid w:val="001A4F67"/>
    <w:rsid w:val="001A7A35"/>
    <w:rsid w:val="001B00BB"/>
    <w:rsid w:val="001B055D"/>
    <w:rsid w:val="001B07D3"/>
    <w:rsid w:val="001B1E61"/>
    <w:rsid w:val="001B231A"/>
    <w:rsid w:val="001B399A"/>
    <w:rsid w:val="001B3CC2"/>
    <w:rsid w:val="001B414B"/>
    <w:rsid w:val="001B42B8"/>
    <w:rsid w:val="001B4AC2"/>
    <w:rsid w:val="001B587F"/>
    <w:rsid w:val="001B64E6"/>
    <w:rsid w:val="001B76DA"/>
    <w:rsid w:val="001B7765"/>
    <w:rsid w:val="001B78F3"/>
    <w:rsid w:val="001B7C06"/>
    <w:rsid w:val="001B7D1F"/>
    <w:rsid w:val="001C05C7"/>
    <w:rsid w:val="001C0A19"/>
    <w:rsid w:val="001C0E4B"/>
    <w:rsid w:val="001C153C"/>
    <w:rsid w:val="001C1DFF"/>
    <w:rsid w:val="001C2791"/>
    <w:rsid w:val="001C2A25"/>
    <w:rsid w:val="001C2B84"/>
    <w:rsid w:val="001C34A2"/>
    <w:rsid w:val="001C3AFB"/>
    <w:rsid w:val="001C4339"/>
    <w:rsid w:val="001C54BC"/>
    <w:rsid w:val="001C6022"/>
    <w:rsid w:val="001C629F"/>
    <w:rsid w:val="001C6597"/>
    <w:rsid w:val="001C6AC5"/>
    <w:rsid w:val="001C7B46"/>
    <w:rsid w:val="001C7F0D"/>
    <w:rsid w:val="001D0167"/>
    <w:rsid w:val="001D019F"/>
    <w:rsid w:val="001D0827"/>
    <w:rsid w:val="001D0939"/>
    <w:rsid w:val="001D11BD"/>
    <w:rsid w:val="001D2BA4"/>
    <w:rsid w:val="001D3390"/>
    <w:rsid w:val="001D3E3E"/>
    <w:rsid w:val="001D5042"/>
    <w:rsid w:val="001D5371"/>
    <w:rsid w:val="001D574B"/>
    <w:rsid w:val="001D58ED"/>
    <w:rsid w:val="001D5AA3"/>
    <w:rsid w:val="001D5F18"/>
    <w:rsid w:val="001D6156"/>
    <w:rsid w:val="001D686A"/>
    <w:rsid w:val="001D7C3B"/>
    <w:rsid w:val="001E07CE"/>
    <w:rsid w:val="001E18F8"/>
    <w:rsid w:val="001E2205"/>
    <w:rsid w:val="001E247C"/>
    <w:rsid w:val="001E2642"/>
    <w:rsid w:val="001E2849"/>
    <w:rsid w:val="001E31D4"/>
    <w:rsid w:val="001E33B7"/>
    <w:rsid w:val="001E3F8F"/>
    <w:rsid w:val="001E4370"/>
    <w:rsid w:val="001E4422"/>
    <w:rsid w:val="001E4A01"/>
    <w:rsid w:val="001E5321"/>
    <w:rsid w:val="001E5F5B"/>
    <w:rsid w:val="001E60EB"/>
    <w:rsid w:val="001E6889"/>
    <w:rsid w:val="001E6D84"/>
    <w:rsid w:val="001E6F3D"/>
    <w:rsid w:val="001E76D0"/>
    <w:rsid w:val="001E7A75"/>
    <w:rsid w:val="001F2087"/>
    <w:rsid w:val="001F23EF"/>
    <w:rsid w:val="001F276A"/>
    <w:rsid w:val="001F2A73"/>
    <w:rsid w:val="001F4F18"/>
    <w:rsid w:val="001F5C82"/>
    <w:rsid w:val="001F5E73"/>
    <w:rsid w:val="001F707F"/>
    <w:rsid w:val="001F7A2A"/>
    <w:rsid w:val="00200C87"/>
    <w:rsid w:val="00200CE9"/>
    <w:rsid w:val="00204DF8"/>
    <w:rsid w:val="002069D3"/>
    <w:rsid w:val="00206C61"/>
    <w:rsid w:val="00210192"/>
    <w:rsid w:val="0021035A"/>
    <w:rsid w:val="00210C82"/>
    <w:rsid w:val="00210E3A"/>
    <w:rsid w:val="0021187A"/>
    <w:rsid w:val="002132F5"/>
    <w:rsid w:val="00213A9D"/>
    <w:rsid w:val="00213F4C"/>
    <w:rsid w:val="00213F6E"/>
    <w:rsid w:val="00213FF0"/>
    <w:rsid w:val="0021402C"/>
    <w:rsid w:val="002146E8"/>
    <w:rsid w:val="00214701"/>
    <w:rsid w:val="002151FD"/>
    <w:rsid w:val="0021520D"/>
    <w:rsid w:val="00215633"/>
    <w:rsid w:val="002168AE"/>
    <w:rsid w:val="002169EA"/>
    <w:rsid w:val="00216AA8"/>
    <w:rsid w:val="00217AB2"/>
    <w:rsid w:val="00220394"/>
    <w:rsid w:val="00220BED"/>
    <w:rsid w:val="0022124F"/>
    <w:rsid w:val="002216BE"/>
    <w:rsid w:val="002228EE"/>
    <w:rsid w:val="00222F16"/>
    <w:rsid w:val="00223505"/>
    <w:rsid w:val="00223A41"/>
    <w:rsid w:val="00224F60"/>
    <w:rsid w:val="00225BA5"/>
    <w:rsid w:val="00225BDC"/>
    <w:rsid w:val="00226A4F"/>
    <w:rsid w:val="00226B8D"/>
    <w:rsid w:val="00226F00"/>
    <w:rsid w:val="002275DB"/>
    <w:rsid w:val="0023167B"/>
    <w:rsid w:val="002319EA"/>
    <w:rsid w:val="00231EEA"/>
    <w:rsid w:val="002333EE"/>
    <w:rsid w:val="0023387F"/>
    <w:rsid w:val="00233BC8"/>
    <w:rsid w:val="00235A9D"/>
    <w:rsid w:val="002409E9"/>
    <w:rsid w:val="00241559"/>
    <w:rsid w:val="002415DA"/>
    <w:rsid w:val="0024166D"/>
    <w:rsid w:val="00241C4E"/>
    <w:rsid w:val="00242E3D"/>
    <w:rsid w:val="00243A72"/>
    <w:rsid w:val="002447EC"/>
    <w:rsid w:val="00245CAA"/>
    <w:rsid w:val="0024702D"/>
    <w:rsid w:val="00250A83"/>
    <w:rsid w:val="0025125C"/>
    <w:rsid w:val="00251F12"/>
    <w:rsid w:val="00252208"/>
    <w:rsid w:val="00252B5F"/>
    <w:rsid w:val="0025337E"/>
    <w:rsid w:val="00253EE0"/>
    <w:rsid w:val="00253FB1"/>
    <w:rsid w:val="0025411C"/>
    <w:rsid w:val="002541E8"/>
    <w:rsid w:val="00254720"/>
    <w:rsid w:val="002556AE"/>
    <w:rsid w:val="00256D3D"/>
    <w:rsid w:val="00257A69"/>
    <w:rsid w:val="002601A7"/>
    <w:rsid w:val="00261C2C"/>
    <w:rsid w:val="0026217F"/>
    <w:rsid w:val="00263318"/>
    <w:rsid w:val="00264A1B"/>
    <w:rsid w:val="0026690D"/>
    <w:rsid w:val="002674E3"/>
    <w:rsid w:val="0026780B"/>
    <w:rsid w:val="00267A41"/>
    <w:rsid w:val="00267D22"/>
    <w:rsid w:val="00271BBF"/>
    <w:rsid w:val="0027200F"/>
    <w:rsid w:val="00272432"/>
    <w:rsid w:val="00272605"/>
    <w:rsid w:val="002726FA"/>
    <w:rsid w:val="0027294C"/>
    <w:rsid w:val="002732CC"/>
    <w:rsid w:val="00273445"/>
    <w:rsid w:val="0027477C"/>
    <w:rsid w:val="00275F65"/>
    <w:rsid w:val="00276A74"/>
    <w:rsid w:val="00276E3F"/>
    <w:rsid w:val="00276EBB"/>
    <w:rsid w:val="00280BA5"/>
    <w:rsid w:val="00280DF6"/>
    <w:rsid w:val="002810B6"/>
    <w:rsid w:val="002814C4"/>
    <w:rsid w:val="00281CB1"/>
    <w:rsid w:val="00284069"/>
    <w:rsid w:val="00284276"/>
    <w:rsid w:val="00284DAC"/>
    <w:rsid w:val="00284ED1"/>
    <w:rsid w:val="0028533A"/>
    <w:rsid w:val="0028577D"/>
    <w:rsid w:val="002868A9"/>
    <w:rsid w:val="002877B1"/>
    <w:rsid w:val="00287EF2"/>
    <w:rsid w:val="00290624"/>
    <w:rsid w:val="00290C52"/>
    <w:rsid w:val="002911EE"/>
    <w:rsid w:val="0029123B"/>
    <w:rsid w:val="002918A1"/>
    <w:rsid w:val="002926A7"/>
    <w:rsid w:val="00292808"/>
    <w:rsid w:val="00293090"/>
    <w:rsid w:val="00294222"/>
    <w:rsid w:val="00294537"/>
    <w:rsid w:val="00294982"/>
    <w:rsid w:val="00294DA3"/>
    <w:rsid w:val="0029521E"/>
    <w:rsid w:val="00295467"/>
    <w:rsid w:val="0029558E"/>
    <w:rsid w:val="002955A5"/>
    <w:rsid w:val="002958D0"/>
    <w:rsid w:val="00296355"/>
    <w:rsid w:val="00296597"/>
    <w:rsid w:val="00296A66"/>
    <w:rsid w:val="00297388"/>
    <w:rsid w:val="0029758D"/>
    <w:rsid w:val="0029766E"/>
    <w:rsid w:val="0029799F"/>
    <w:rsid w:val="00297C23"/>
    <w:rsid w:val="002A09DD"/>
    <w:rsid w:val="002A11AF"/>
    <w:rsid w:val="002A132F"/>
    <w:rsid w:val="002A1AC7"/>
    <w:rsid w:val="002A1CD0"/>
    <w:rsid w:val="002A1D9C"/>
    <w:rsid w:val="002A2D94"/>
    <w:rsid w:val="002A34CB"/>
    <w:rsid w:val="002A4911"/>
    <w:rsid w:val="002A4BC8"/>
    <w:rsid w:val="002A4F66"/>
    <w:rsid w:val="002A53DF"/>
    <w:rsid w:val="002A5C16"/>
    <w:rsid w:val="002A5E1A"/>
    <w:rsid w:val="002B03BC"/>
    <w:rsid w:val="002B0BF5"/>
    <w:rsid w:val="002B1234"/>
    <w:rsid w:val="002B3127"/>
    <w:rsid w:val="002B410F"/>
    <w:rsid w:val="002B4490"/>
    <w:rsid w:val="002B4666"/>
    <w:rsid w:val="002B526C"/>
    <w:rsid w:val="002B5C80"/>
    <w:rsid w:val="002B7727"/>
    <w:rsid w:val="002B7E4E"/>
    <w:rsid w:val="002C01C7"/>
    <w:rsid w:val="002C0A01"/>
    <w:rsid w:val="002C0CC5"/>
    <w:rsid w:val="002C11CA"/>
    <w:rsid w:val="002C1963"/>
    <w:rsid w:val="002C26BB"/>
    <w:rsid w:val="002C29F4"/>
    <w:rsid w:val="002C34C8"/>
    <w:rsid w:val="002C49DA"/>
    <w:rsid w:val="002C59D5"/>
    <w:rsid w:val="002C5D63"/>
    <w:rsid w:val="002C5F27"/>
    <w:rsid w:val="002C7CA5"/>
    <w:rsid w:val="002D0B24"/>
    <w:rsid w:val="002D0D7D"/>
    <w:rsid w:val="002D0EEE"/>
    <w:rsid w:val="002D1612"/>
    <w:rsid w:val="002D17F1"/>
    <w:rsid w:val="002D1C90"/>
    <w:rsid w:val="002D1D72"/>
    <w:rsid w:val="002D205B"/>
    <w:rsid w:val="002D387D"/>
    <w:rsid w:val="002D4652"/>
    <w:rsid w:val="002D537B"/>
    <w:rsid w:val="002D57F1"/>
    <w:rsid w:val="002D5ACC"/>
    <w:rsid w:val="002D6942"/>
    <w:rsid w:val="002E0033"/>
    <w:rsid w:val="002E08AE"/>
    <w:rsid w:val="002E0AB0"/>
    <w:rsid w:val="002E116C"/>
    <w:rsid w:val="002E3427"/>
    <w:rsid w:val="002E39AD"/>
    <w:rsid w:val="002E3F43"/>
    <w:rsid w:val="002E4085"/>
    <w:rsid w:val="002E44E3"/>
    <w:rsid w:val="002E6305"/>
    <w:rsid w:val="002F0371"/>
    <w:rsid w:val="002F1F20"/>
    <w:rsid w:val="002F1FED"/>
    <w:rsid w:val="002F32CE"/>
    <w:rsid w:val="002F5390"/>
    <w:rsid w:val="002F5659"/>
    <w:rsid w:val="002F64EA"/>
    <w:rsid w:val="002F6761"/>
    <w:rsid w:val="002F6E18"/>
    <w:rsid w:val="00300B61"/>
    <w:rsid w:val="0030170A"/>
    <w:rsid w:val="00302A12"/>
    <w:rsid w:val="00303751"/>
    <w:rsid w:val="0030397B"/>
    <w:rsid w:val="00304802"/>
    <w:rsid w:val="00304E7D"/>
    <w:rsid w:val="00304F31"/>
    <w:rsid w:val="0030509F"/>
    <w:rsid w:val="003051DB"/>
    <w:rsid w:val="00306F5F"/>
    <w:rsid w:val="00307690"/>
    <w:rsid w:val="003077A3"/>
    <w:rsid w:val="00310662"/>
    <w:rsid w:val="00310C00"/>
    <w:rsid w:val="00310D3F"/>
    <w:rsid w:val="00310D71"/>
    <w:rsid w:val="00311809"/>
    <w:rsid w:val="003120E5"/>
    <w:rsid w:val="00312611"/>
    <w:rsid w:val="003127BB"/>
    <w:rsid w:val="00312A42"/>
    <w:rsid w:val="00313675"/>
    <w:rsid w:val="003141D9"/>
    <w:rsid w:val="0031422C"/>
    <w:rsid w:val="003148FA"/>
    <w:rsid w:val="00314B17"/>
    <w:rsid w:val="00315878"/>
    <w:rsid w:val="00315B70"/>
    <w:rsid w:val="003164BB"/>
    <w:rsid w:val="00316F2A"/>
    <w:rsid w:val="00317399"/>
    <w:rsid w:val="0031787F"/>
    <w:rsid w:val="00317C26"/>
    <w:rsid w:val="00320C19"/>
    <w:rsid w:val="00320D99"/>
    <w:rsid w:val="003219C0"/>
    <w:rsid w:val="00321AB3"/>
    <w:rsid w:val="00321DD3"/>
    <w:rsid w:val="00321F9E"/>
    <w:rsid w:val="00323399"/>
    <w:rsid w:val="00323BFA"/>
    <w:rsid w:val="00324116"/>
    <w:rsid w:val="003252E9"/>
    <w:rsid w:val="00326E8F"/>
    <w:rsid w:val="0032768F"/>
    <w:rsid w:val="00327E86"/>
    <w:rsid w:val="00330BC6"/>
    <w:rsid w:val="0033322D"/>
    <w:rsid w:val="00333916"/>
    <w:rsid w:val="00335542"/>
    <w:rsid w:val="003358BA"/>
    <w:rsid w:val="00335F53"/>
    <w:rsid w:val="003400D2"/>
    <w:rsid w:val="0034089A"/>
    <w:rsid w:val="00341769"/>
    <w:rsid w:val="00341D82"/>
    <w:rsid w:val="00342D57"/>
    <w:rsid w:val="003438DA"/>
    <w:rsid w:val="00344C7A"/>
    <w:rsid w:val="003453D5"/>
    <w:rsid w:val="00345B5B"/>
    <w:rsid w:val="00345F6B"/>
    <w:rsid w:val="0035090A"/>
    <w:rsid w:val="00351926"/>
    <w:rsid w:val="0035203F"/>
    <w:rsid w:val="003528C7"/>
    <w:rsid w:val="003532F9"/>
    <w:rsid w:val="00353923"/>
    <w:rsid w:val="00354B79"/>
    <w:rsid w:val="00355491"/>
    <w:rsid w:val="003561D3"/>
    <w:rsid w:val="00356426"/>
    <w:rsid w:val="00357133"/>
    <w:rsid w:val="003573A2"/>
    <w:rsid w:val="00357ADA"/>
    <w:rsid w:val="00360286"/>
    <w:rsid w:val="003609B6"/>
    <w:rsid w:val="00360DC2"/>
    <w:rsid w:val="00360DD4"/>
    <w:rsid w:val="00361343"/>
    <w:rsid w:val="00361593"/>
    <w:rsid w:val="00362A03"/>
    <w:rsid w:val="0036500E"/>
    <w:rsid w:val="003662BE"/>
    <w:rsid w:val="00366A82"/>
    <w:rsid w:val="0036730F"/>
    <w:rsid w:val="00370511"/>
    <w:rsid w:val="003705AC"/>
    <w:rsid w:val="00370645"/>
    <w:rsid w:val="00371554"/>
    <w:rsid w:val="00371C7E"/>
    <w:rsid w:val="00371F27"/>
    <w:rsid w:val="003721C0"/>
    <w:rsid w:val="003723E6"/>
    <w:rsid w:val="00372D01"/>
    <w:rsid w:val="00373981"/>
    <w:rsid w:val="00373DEB"/>
    <w:rsid w:val="00374110"/>
    <w:rsid w:val="0037484E"/>
    <w:rsid w:val="00374885"/>
    <w:rsid w:val="00374DC2"/>
    <w:rsid w:val="00376D2D"/>
    <w:rsid w:val="0037751D"/>
    <w:rsid w:val="00377628"/>
    <w:rsid w:val="00377870"/>
    <w:rsid w:val="00377AAD"/>
    <w:rsid w:val="00377AB5"/>
    <w:rsid w:val="0038063D"/>
    <w:rsid w:val="00382375"/>
    <w:rsid w:val="00382991"/>
    <w:rsid w:val="0038328F"/>
    <w:rsid w:val="0038337B"/>
    <w:rsid w:val="0038341D"/>
    <w:rsid w:val="003837DB"/>
    <w:rsid w:val="0038465A"/>
    <w:rsid w:val="0038474C"/>
    <w:rsid w:val="00385522"/>
    <w:rsid w:val="00385D48"/>
    <w:rsid w:val="00385F31"/>
    <w:rsid w:val="00386DDE"/>
    <w:rsid w:val="003902E4"/>
    <w:rsid w:val="00390818"/>
    <w:rsid w:val="00390964"/>
    <w:rsid w:val="00391145"/>
    <w:rsid w:val="0039204A"/>
    <w:rsid w:val="003924C9"/>
    <w:rsid w:val="00392961"/>
    <w:rsid w:val="00392D02"/>
    <w:rsid w:val="003931D8"/>
    <w:rsid w:val="00393A9B"/>
    <w:rsid w:val="0039434E"/>
    <w:rsid w:val="003951E6"/>
    <w:rsid w:val="0039560E"/>
    <w:rsid w:val="0039617F"/>
    <w:rsid w:val="003962DA"/>
    <w:rsid w:val="00396E5F"/>
    <w:rsid w:val="00397749"/>
    <w:rsid w:val="00397BFE"/>
    <w:rsid w:val="00397CC1"/>
    <w:rsid w:val="003A0DC6"/>
    <w:rsid w:val="003A1DD9"/>
    <w:rsid w:val="003A24C7"/>
    <w:rsid w:val="003A29ED"/>
    <w:rsid w:val="003A2D10"/>
    <w:rsid w:val="003A3231"/>
    <w:rsid w:val="003A3398"/>
    <w:rsid w:val="003A3658"/>
    <w:rsid w:val="003A4007"/>
    <w:rsid w:val="003A4024"/>
    <w:rsid w:val="003A5A89"/>
    <w:rsid w:val="003A5D4E"/>
    <w:rsid w:val="003A6351"/>
    <w:rsid w:val="003A7325"/>
    <w:rsid w:val="003A74CB"/>
    <w:rsid w:val="003A78E4"/>
    <w:rsid w:val="003B05B0"/>
    <w:rsid w:val="003B1DAD"/>
    <w:rsid w:val="003B35F5"/>
    <w:rsid w:val="003B4024"/>
    <w:rsid w:val="003B531C"/>
    <w:rsid w:val="003B5585"/>
    <w:rsid w:val="003B5C5A"/>
    <w:rsid w:val="003B6052"/>
    <w:rsid w:val="003B683D"/>
    <w:rsid w:val="003B6C05"/>
    <w:rsid w:val="003B7EF9"/>
    <w:rsid w:val="003C07EE"/>
    <w:rsid w:val="003C26AB"/>
    <w:rsid w:val="003C284E"/>
    <w:rsid w:val="003C28E6"/>
    <w:rsid w:val="003C2EBA"/>
    <w:rsid w:val="003C49EC"/>
    <w:rsid w:val="003D0680"/>
    <w:rsid w:val="003D0AB5"/>
    <w:rsid w:val="003D0B62"/>
    <w:rsid w:val="003D0E9D"/>
    <w:rsid w:val="003D1498"/>
    <w:rsid w:val="003D24E7"/>
    <w:rsid w:val="003D2866"/>
    <w:rsid w:val="003D2A47"/>
    <w:rsid w:val="003D3F5C"/>
    <w:rsid w:val="003D40AC"/>
    <w:rsid w:val="003D4AD0"/>
    <w:rsid w:val="003D50BF"/>
    <w:rsid w:val="003D5C50"/>
    <w:rsid w:val="003D62BD"/>
    <w:rsid w:val="003D6C31"/>
    <w:rsid w:val="003D6F32"/>
    <w:rsid w:val="003D7114"/>
    <w:rsid w:val="003D73A3"/>
    <w:rsid w:val="003D77FC"/>
    <w:rsid w:val="003D7831"/>
    <w:rsid w:val="003D7AB8"/>
    <w:rsid w:val="003D7CB9"/>
    <w:rsid w:val="003D7E85"/>
    <w:rsid w:val="003D7ECB"/>
    <w:rsid w:val="003E01AA"/>
    <w:rsid w:val="003E1EE6"/>
    <w:rsid w:val="003E3E71"/>
    <w:rsid w:val="003E5182"/>
    <w:rsid w:val="003E5BF1"/>
    <w:rsid w:val="003E6876"/>
    <w:rsid w:val="003F22CF"/>
    <w:rsid w:val="003F2696"/>
    <w:rsid w:val="003F2DAC"/>
    <w:rsid w:val="003F30AD"/>
    <w:rsid w:val="003F3234"/>
    <w:rsid w:val="003F3C1F"/>
    <w:rsid w:val="003F52EB"/>
    <w:rsid w:val="003F53EF"/>
    <w:rsid w:val="003F5401"/>
    <w:rsid w:val="003F6FA6"/>
    <w:rsid w:val="003F7800"/>
    <w:rsid w:val="003F7BBB"/>
    <w:rsid w:val="003F7CC1"/>
    <w:rsid w:val="00400180"/>
    <w:rsid w:val="0040035B"/>
    <w:rsid w:val="00400D37"/>
    <w:rsid w:val="00401EBD"/>
    <w:rsid w:val="00402352"/>
    <w:rsid w:val="00403534"/>
    <w:rsid w:val="00403644"/>
    <w:rsid w:val="004041C9"/>
    <w:rsid w:val="00404C84"/>
    <w:rsid w:val="004053F4"/>
    <w:rsid w:val="004056A3"/>
    <w:rsid w:val="00405A3D"/>
    <w:rsid w:val="00405D70"/>
    <w:rsid w:val="004062B7"/>
    <w:rsid w:val="004063C5"/>
    <w:rsid w:val="00407667"/>
    <w:rsid w:val="00410013"/>
    <w:rsid w:val="0041030D"/>
    <w:rsid w:val="00410F2D"/>
    <w:rsid w:val="00411165"/>
    <w:rsid w:val="004111FB"/>
    <w:rsid w:val="00411A51"/>
    <w:rsid w:val="00413C25"/>
    <w:rsid w:val="004142B4"/>
    <w:rsid w:val="004146B0"/>
    <w:rsid w:val="00415416"/>
    <w:rsid w:val="00416052"/>
    <w:rsid w:val="00416D23"/>
    <w:rsid w:val="00416ED6"/>
    <w:rsid w:val="004202AC"/>
    <w:rsid w:val="004214D5"/>
    <w:rsid w:val="00421C41"/>
    <w:rsid w:val="0042263D"/>
    <w:rsid w:val="004228D7"/>
    <w:rsid w:val="00423933"/>
    <w:rsid w:val="00423D84"/>
    <w:rsid w:val="004242E8"/>
    <w:rsid w:val="00424639"/>
    <w:rsid w:val="00424EFF"/>
    <w:rsid w:val="00425E32"/>
    <w:rsid w:val="00425F4E"/>
    <w:rsid w:val="00426A4F"/>
    <w:rsid w:val="00431027"/>
    <w:rsid w:val="00431D07"/>
    <w:rsid w:val="00433243"/>
    <w:rsid w:val="00434042"/>
    <w:rsid w:val="00434397"/>
    <w:rsid w:val="004347EB"/>
    <w:rsid w:val="00434C16"/>
    <w:rsid w:val="00435FCA"/>
    <w:rsid w:val="004373C4"/>
    <w:rsid w:val="00440907"/>
    <w:rsid w:val="00440984"/>
    <w:rsid w:val="00441B0C"/>
    <w:rsid w:val="00443948"/>
    <w:rsid w:val="00444165"/>
    <w:rsid w:val="004444B5"/>
    <w:rsid w:val="00444790"/>
    <w:rsid w:val="004447D8"/>
    <w:rsid w:val="00444983"/>
    <w:rsid w:val="004449FE"/>
    <w:rsid w:val="0044563D"/>
    <w:rsid w:val="00445C1A"/>
    <w:rsid w:val="00446485"/>
    <w:rsid w:val="00446602"/>
    <w:rsid w:val="004468BD"/>
    <w:rsid w:val="00446C77"/>
    <w:rsid w:val="004475F8"/>
    <w:rsid w:val="00447950"/>
    <w:rsid w:val="0045327D"/>
    <w:rsid w:val="00453FB6"/>
    <w:rsid w:val="00454276"/>
    <w:rsid w:val="004557CC"/>
    <w:rsid w:val="004565CD"/>
    <w:rsid w:val="00456D3C"/>
    <w:rsid w:val="004573A6"/>
    <w:rsid w:val="004579C0"/>
    <w:rsid w:val="00457BD3"/>
    <w:rsid w:val="00457DF2"/>
    <w:rsid w:val="00460866"/>
    <w:rsid w:val="00460EDB"/>
    <w:rsid w:val="00461EBB"/>
    <w:rsid w:val="004624BD"/>
    <w:rsid w:val="004625FE"/>
    <w:rsid w:val="00462C63"/>
    <w:rsid w:val="00463799"/>
    <w:rsid w:val="004638E6"/>
    <w:rsid w:val="00463FE8"/>
    <w:rsid w:val="00464E77"/>
    <w:rsid w:val="0046572F"/>
    <w:rsid w:val="00466543"/>
    <w:rsid w:val="004668F7"/>
    <w:rsid w:val="0046694A"/>
    <w:rsid w:val="00466A76"/>
    <w:rsid w:val="00466F6F"/>
    <w:rsid w:val="0047033E"/>
    <w:rsid w:val="004708B6"/>
    <w:rsid w:val="00470DF8"/>
    <w:rsid w:val="00471105"/>
    <w:rsid w:val="00471F20"/>
    <w:rsid w:val="00472C13"/>
    <w:rsid w:val="00472EEC"/>
    <w:rsid w:val="004743DB"/>
    <w:rsid w:val="00474B90"/>
    <w:rsid w:val="00474BD8"/>
    <w:rsid w:val="00475231"/>
    <w:rsid w:val="00475403"/>
    <w:rsid w:val="00476979"/>
    <w:rsid w:val="00476ABD"/>
    <w:rsid w:val="004777DF"/>
    <w:rsid w:val="00477EE1"/>
    <w:rsid w:val="00480A15"/>
    <w:rsid w:val="00480BDA"/>
    <w:rsid w:val="00480FCA"/>
    <w:rsid w:val="004811F4"/>
    <w:rsid w:val="004818AE"/>
    <w:rsid w:val="00481FD9"/>
    <w:rsid w:val="0048283B"/>
    <w:rsid w:val="00482AF6"/>
    <w:rsid w:val="00483DE1"/>
    <w:rsid w:val="004841A9"/>
    <w:rsid w:val="00485A41"/>
    <w:rsid w:val="00485A97"/>
    <w:rsid w:val="00490059"/>
    <w:rsid w:val="00490B52"/>
    <w:rsid w:val="00491574"/>
    <w:rsid w:val="00491D6F"/>
    <w:rsid w:val="004932E5"/>
    <w:rsid w:val="0049339D"/>
    <w:rsid w:val="004937FC"/>
    <w:rsid w:val="00493ECB"/>
    <w:rsid w:val="0049538A"/>
    <w:rsid w:val="00496145"/>
    <w:rsid w:val="0049673D"/>
    <w:rsid w:val="004975E5"/>
    <w:rsid w:val="00497610"/>
    <w:rsid w:val="004A04AA"/>
    <w:rsid w:val="004A194C"/>
    <w:rsid w:val="004A1E5A"/>
    <w:rsid w:val="004A24F5"/>
    <w:rsid w:val="004A513B"/>
    <w:rsid w:val="004A52A6"/>
    <w:rsid w:val="004A5C5E"/>
    <w:rsid w:val="004A5DC9"/>
    <w:rsid w:val="004A5F3C"/>
    <w:rsid w:val="004A6E1A"/>
    <w:rsid w:val="004A7719"/>
    <w:rsid w:val="004B134D"/>
    <w:rsid w:val="004B1E9D"/>
    <w:rsid w:val="004B225C"/>
    <w:rsid w:val="004B2842"/>
    <w:rsid w:val="004B29DA"/>
    <w:rsid w:val="004B2FB0"/>
    <w:rsid w:val="004B3195"/>
    <w:rsid w:val="004B33F3"/>
    <w:rsid w:val="004B353D"/>
    <w:rsid w:val="004B3673"/>
    <w:rsid w:val="004B3F1A"/>
    <w:rsid w:val="004B4096"/>
    <w:rsid w:val="004B49CC"/>
    <w:rsid w:val="004B608E"/>
    <w:rsid w:val="004B6A15"/>
    <w:rsid w:val="004B6AEB"/>
    <w:rsid w:val="004B6B9F"/>
    <w:rsid w:val="004B760B"/>
    <w:rsid w:val="004B7C94"/>
    <w:rsid w:val="004C0A92"/>
    <w:rsid w:val="004C1474"/>
    <w:rsid w:val="004C2C6D"/>
    <w:rsid w:val="004C374A"/>
    <w:rsid w:val="004C3AFC"/>
    <w:rsid w:val="004C427C"/>
    <w:rsid w:val="004C48AA"/>
    <w:rsid w:val="004C5711"/>
    <w:rsid w:val="004C5D37"/>
    <w:rsid w:val="004C615C"/>
    <w:rsid w:val="004C659C"/>
    <w:rsid w:val="004C6D11"/>
    <w:rsid w:val="004C769F"/>
    <w:rsid w:val="004C7B64"/>
    <w:rsid w:val="004D122B"/>
    <w:rsid w:val="004D1468"/>
    <w:rsid w:val="004D1BB6"/>
    <w:rsid w:val="004D1C67"/>
    <w:rsid w:val="004D2775"/>
    <w:rsid w:val="004D2DCF"/>
    <w:rsid w:val="004D38F7"/>
    <w:rsid w:val="004D3D92"/>
    <w:rsid w:val="004D40E1"/>
    <w:rsid w:val="004D4D91"/>
    <w:rsid w:val="004D5C61"/>
    <w:rsid w:val="004D6679"/>
    <w:rsid w:val="004D6743"/>
    <w:rsid w:val="004D784E"/>
    <w:rsid w:val="004E1DB8"/>
    <w:rsid w:val="004E1EC0"/>
    <w:rsid w:val="004E1EDD"/>
    <w:rsid w:val="004E2E9E"/>
    <w:rsid w:val="004E3B03"/>
    <w:rsid w:val="004E40C2"/>
    <w:rsid w:val="004E5265"/>
    <w:rsid w:val="004E53AB"/>
    <w:rsid w:val="004E5855"/>
    <w:rsid w:val="004E6413"/>
    <w:rsid w:val="004E71F2"/>
    <w:rsid w:val="004E7520"/>
    <w:rsid w:val="004E7AE9"/>
    <w:rsid w:val="004E7CCD"/>
    <w:rsid w:val="004F08E8"/>
    <w:rsid w:val="004F0F4F"/>
    <w:rsid w:val="004F3C8B"/>
    <w:rsid w:val="004F4290"/>
    <w:rsid w:val="004F446B"/>
    <w:rsid w:val="004F4F33"/>
    <w:rsid w:val="004F543C"/>
    <w:rsid w:val="004F5736"/>
    <w:rsid w:val="004F5EA3"/>
    <w:rsid w:val="004F693C"/>
    <w:rsid w:val="004F6E22"/>
    <w:rsid w:val="00502446"/>
    <w:rsid w:val="0050279C"/>
    <w:rsid w:val="0050427C"/>
    <w:rsid w:val="0050539A"/>
    <w:rsid w:val="0050581D"/>
    <w:rsid w:val="00507202"/>
    <w:rsid w:val="00507644"/>
    <w:rsid w:val="00507DA7"/>
    <w:rsid w:val="00510BDB"/>
    <w:rsid w:val="0051125B"/>
    <w:rsid w:val="005119BF"/>
    <w:rsid w:val="00512701"/>
    <w:rsid w:val="005127A2"/>
    <w:rsid w:val="00513914"/>
    <w:rsid w:val="00514BC0"/>
    <w:rsid w:val="00514F49"/>
    <w:rsid w:val="00515099"/>
    <w:rsid w:val="0051607C"/>
    <w:rsid w:val="00516DD4"/>
    <w:rsid w:val="0051751D"/>
    <w:rsid w:val="00520AFE"/>
    <w:rsid w:val="005214D1"/>
    <w:rsid w:val="00524500"/>
    <w:rsid w:val="00526AE9"/>
    <w:rsid w:val="00527703"/>
    <w:rsid w:val="0053029D"/>
    <w:rsid w:val="00531CFB"/>
    <w:rsid w:val="00531D8E"/>
    <w:rsid w:val="00532120"/>
    <w:rsid w:val="00532FDE"/>
    <w:rsid w:val="00533252"/>
    <w:rsid w:val="00533F1E"/>
    <w:rsid w:val="00534A72"/>
    <w:rsid w:val="00535722"/>
    <w:rsid w:val="00535939"/>
    <w:rsid w:val="005363AB"/>
    <w:rsid w:val="0054090E"/>
    <w:rsid w:val="0054131B"/>
    <w:rsid w:val="00541929"/>
    <w:rsid w:val="00541B7D"/>
    <w:rsid w:val="00541DE1"/>
    <w:rsid w:val="00542B3C"/>
    <w:rsid w:val="00542FC9"/>
    <w:rsid w:val="005445FE"/>
    <w:rsid w:val="005454CD"/>
    <w:rsid w:val="00545C66"/>
    <w:rsid w:val="005463F2"/>
    <w:rsid w:val="005466A3"/>
    <w:rsid w:val="00546875"/>
    <w:rsid w:val="005476B7"/>
    <w:rsid w:val="00547D92"/>
    <w:rsid w:val="00547EE8"/>
    <w:rsid w:val="005503F5"/>
    <w:rsid w:val="00550F4F"/>
    <w:rsid w:val="00553014"/>
    <w:rsid w:val="00553D9C"/>
    <w:rsid w:val="00554452"/>
    <w:rsid w:val="00554E4D"/>
    <w:rsid w:val="00555603"/>
    <w:rsid w:val="005562C1"/>
    <w:rsid w:val="005574B7"/>
    <w:rsid w:val="00557EE4"/>
    <w:rsid w:val="0056009F"/>
    <w:rsid w:val="005602B0"/>
    <w:rsid w:val="0056031C"/>
    <w:rsid w:val="0056062A"/>
    <w:rsid w:val="00561A88"/>
    <w:rsid w:val="00561D76"/>
    <w:rsid w:val="00561D83"/>
    <w:rsid w:val="00562750"/>
    <w:rsid w:val="00562E38"/>
    <w:rsid w:val="00563849"/>
    <w:rsid w:val="005638F0"/>
    <w:rsid w:val="00564904"/>
    <w:rsid w:val="00565574"/>
    <w:rsid w:val="00565FE1"/>
    <w:rsid w:val="005667FE"/>
    <w:rsid w:val="00566BFA"/>
    <w:rsid w:val="00572100"/>
    <w:rsid w:val="00572810"/>
    <w:rsid w:val="00572ACC"/>
    <w:rsid w:val="005731B6"/>
    <w:rsid w:val="00573646"/>
    <w:rsid w:val="00574134"/>
    <w:rsid w:val="00575A39"/>
    <w:rsid w:val="00576500"/>
    <w:rsid w:val="00577A97"/>
    <w:rsid w:val="00577DB2"/>
    <w:rsid w:val="00580F41"/>
    <w:rsid w:val="00580F9F"/>
    <w:rsid w:val="005815DE"/>
    <w:rsid w:val="00581A19"/>
    <w:rsid w:val="00581F06"/>
    <w:rsid w:val="005830F4"/>
    <w:rsid w:val="00583225"/>
    <w:rsid w:val="005834F4"/>
    <w:rsid w:val="005846C2"/>
    <w:rsid w:val="00584840"/>
    <w:rsid w:val="0058531C"/>
    <w:rsid w:val="0058586C"/>
    <w:rsid w:val="00585A2C"/>
    <w:rsid w:val="00585EAE"/>
    <w:rsid w:val="00586134"/>
    <w:rsid w:val="005864BF"/>
    <w:rsid w:val="00587516"/>
    <w:rsid w:val="00590F40"/>
    <w:rsid w:val="00591EF3"/>
    <w:rsid w:val="00593041"/>
    <w:rsid w:val="005934A4"/>
    <w:rsid w:val="005934D5"/>
    <w:rsid w:val="00594304"/>
    <w:rsid w:val="005951C7"/>
    <w:rsid w:val="00595964"/>
    <w:rsid w:val="005959F8"/>
    <w:rsid w:val="00595D3A"/>
    <w:rsid w:val="0059655E"/>
    <w:rsid w:val="005969B6"/>
    <w:rsid w:val="00597C37"/>
    <w:rsid w:val="005A0AA2"/>
    <w:rsid w:val="005A0C18"/>
    <w:rsid w:val="005A0F98"/>
    <w:rsid w:val="005A2908"/>
    <w:rsid w:val="005A2A29"/>
    <w:rsid w:val="005A3033"/>
    <w:rsid w:val="005A3535"/>
    <w:rsid w:val="005A394A"/>
    <w:rsid w:val="005A3C0B"/>
    <w:rsid w:val="005A47AF"/>
    <w:rsid w:val="005A4A96"/>
    <w:rsid w:val="005A4F6C"/>
    <w:rsid w:val="005A5B4A"/>
    <w:rsid w:val="005A6DCB"/>
    <w:rsid w:val="005A7603"/>
    <w:rsid w:val="005B088B"/>
    <w:rsid w:val="005B08FD"/>
    <w:rsid w:val="005B0DE1"/>
    <w:rsid w:val="005B1A18"/>
    <w:rsid w:val="005B2740"/>
    <w:rsid w:val="005B3870"/>
    <w:rsid w:val="005B4326"/>
    <w:rsid w:val="005B5F09"/>
    <w:rsid w:val="005B6353"/>
    <w:rsid w:val="005B759A"/>
    <w:rsid w:val="005B7E95"/>
    <w:rsid w:val="005C1729"/>
    <w:rsid w:val="005C3411"/>
    <w:rsid w:val="005C519A"/>
    <w:rsid w:val="005C5641"/>
    <w:rsid w:val="005C6048"/>
    <w:rsid w:val="005D0564"/>
    <w:rsid w:val="005D0B4D"/>
    <w:rsid w:val="005D1749"/>
    <w:rsid w:val="005D1833"/>
    <w:rsid w:val="005D22E5"/>
    <w:rsid w:val="005D2A62"/>
    <w:rsid w:val="005D30A9"/>
    <w:rsid w:val="005D316B"/>
    <w:rsid w:val="005D3A4A"/>
    <w:rsid w:val="005D3DDC"/>
    <w:rsid w:val="005D452D"/>
    <w:rsid w:val="005D5CB2"/>
    <w:rsid w:val="005D635F"/>
    <w:rsid w:val="005D670B"/>
    <w:rsid w:val="005D7B66"/>
    <w:rsid w:val="005E04D4"/>
    <w:rsid w:val="005E2DF3"/>
    <w:rsid w:val="005E3158"/>
    <w:rsid w:val="005E32DF"/>
    <w:rsid w:val="005E3442"/>
    <w:rsid w:val="005E394C"/>
    <w:rsid w:val="005E3A23"/>
    <w:rsid w:val="005E4131"/>
    <w:rsid w:val="005E421E"/>
    <w:rsid w:val="005E4B93"/>
    <w:rsid w:val="005E4BAA"/>
    <w:rsid w:val="005E51F7"/>
    <w:rsid w:val="005E53B3"/>
    <w:rsid w:val="005E5502"/>
    <w:rsid w:val="005E57CC"/>
    <w:rsid w:val="005E5F03"/>
    <w:rsid w:val="005E60F6"/>
    <w:rsid w:val="005E687A"/>
    <w:rsid w:val="005E6C51"/>
    <w:rsid w:val="005E7F81"/>
    <w:rsid w:val="005F018E"/>
    <w:rsid w:val="005F0324"/>
    <w:rsid w:val="005F0DF3"/>
    <w:rsid w:val="005F11DF"/>
    <w:rsid w:val="005F1984"/>
    <w:rsid w:val="005F2C8F"/>
    <w:rsid w:val="005F3658"/>
    <w:rsid w:val="005F37E1"/>
    <w:rsid w:val="005F40BC"/>
    <w:rsid w:val="005F439F"/>
    <w:rsid w:val="005F5E2B"/>
    <w:rsid w:val="005F6819"/>
    <w:rsid w:val="005F6BAC"/>
    <w:rsid w:val="00600100"/>
    <w:rsid w:val="006001FE"/>
    <w:rsid w:val="00600314"/>
    <w:rsid w:val="00600C14"/>
    <w:rsid w:val="00601658"/>
    <w:rsid w:val="00601CCB"/>
    <w:rsid w:val="00601CD0"/>
    <w:rsid w:val="00601F42"/>
    <w:rsid w:val="006021F6"/>
    <w:rsid w:val="006024A6"/>
    <w:rsid w:val="00602A07"/>
    <w:rsid w:val="00602A65"/>
    <w:rsid w:val="00602B66"/>
    <w:rsid w:val="00602DA9"/>
    <w:rsid w:val="00604D8B"/>
    <w:rsid w:val="00604E82"/>
    <w:rsid w:val="0060558C"/>
    <w:rsid w:val="006057FE"/>
    <w:rsid w:val="00605952"/>
    <w:rsid w:val="006059CC"/>
    <w:rsid w:val="00606A48"/>
    <w:rsid w:val="00607E1B"/>
    <w:rsid w:val="0061122C"/>
    <w:rsid w:val="006125C3"/>
    <w:rsid w:val="006127EC"/>
    <w:rsid w:val="006138C6"/>
    <w:rsid w:val="00613ADF"/>
    <w:rsid w:val="0061565F"/>
    <w:rsid w:val="006158AB"/>
    <w:rsid w:val="00617429"/>
    <w:rsid w:val="00617D3D"/>
    <w:rsid w:val="006203E0"/>
    <w:rsid w:val="00620BD9"/>
    <w:rsid w:val="006211BB"/>
    <w:rsid w:val="00621D2F"/>
    <w:rsid w:val="00621F75"/>
    <w:rsid w:val="0062230F"/>
    <w:rsid w:val="00622610"/>
    <w:rsid w:val="00622696"/>
    <w:rsid w:val="0062302A"/>
    <w:rsid w:val="006238FF"/>
    <w:rsid w:val="006257EB"/>
    <w:rsid w:val="0062581B"/>
    <w:rsid w:val="0062648C"/>
    <w:rsid w:val="006265A7"/>
    <w:rsid w:val="006278D2"/>
    <w:rsid w:val="006278ED"/>
    <w:rsid w:val="00631613"/>
    <w:rsid w:val="00631C03"/>
    <w:rsid w:val="00631EAF"/>
    <w:rsid w:val="00632352"/>
    <w:rsid w:val="0063239E"/>
    <w:rsid w:val="006325F5"/>
    <w:rsid w:val="00632667"/>
    <w:rsid w:val="00632D2A"/>
    <w:rsid w:val="00632EB9"/>
    <w:rsid w:val="006332AA"/>
    <w:rsid w:val="00633304"/>
    <w:rsid w:val="0063330D"/>
    <w:rsid w:val="00633509"/>
    <w:rsid w:val="00634100"/>
    <w:rsid w:val="006342B7"/>
    <w:rsid w:val="00634F59"/>
    <w:rsid w:val="00635B37"/>
    <w:rsid w:val="00636571"/>
    <w:rsid w:val="00637533"/>
    <w:rsid w:val="00640226"/>
    <w:rsid w:val="0064046B"/>
    <w:rsid w:val="00640F8C"/>
    <w:rsid w:val="006412C5"/>
    <w:rsid w:val="0064196B"/>
    <w:rsid w:val="00641E10"/>
    <w:rsid w:val="00641F9A"/>
    <w:rsid w:val="00642079"/>
    <w:rsid w:val="00642B77"/>
    <w:rsid w:val="00643925"/>
    <w:rsid w:val="00643E24"/>
    <w:rsid w:val="00643F08"/>
    <w:rsid w:val="00644030"/>
    <w:rsid w:val="00644075"/>
    <w:rsid w:val="00644357"/>
    <w:rsid w:val="00645300"/>
    <w:rsid w:val="0064554D"/>
    <w:rsid w:val="00645D59"/>
    <w:rsid w:val="00645F2B"/>
    <w:rsid w:val="006471FA"/>
    <w:rsid w:val="00647820"/>
    <w:rsid w:val="006506BD"/>
    <w:rsid w:val="00650C2B"/>
    <w:rsid w:val="00650FAC"/>
    <w:rsid w:val="006513FD"/>
    <w:rsid w:val="00651E28"/>
    <w:rsid w:val="006534AB"/>
    <w:rsid w:val="006536D5"/>
    <w:rsid w:val="00653C76"/>
    <w:rsid w:val="00653E25"/>
    <w:rsid w:val="0065487F"/>
    <w:rsid w:val="00654BE7"/>
    <w:rsid w:val="00655DAC"/>
    <w:rsid w:val="00655EC2"/>
    <w:rsid w:val="00656FBF"/>
    <w:rsid w:val="00661D2D"/>
    <w:rsid w:val="006627C5"/>
    <w:rsid w:val="00662AA6"/>
    <w:rsid w:val="00663353"/>
    <w:rsid w:val="00663AA3"/>
    <w:rsid w:val="00663B38"/>
    <w:rsid w:val="00663C0D"/>
    <w:rsid w:val="00663D07"/>
    <w:rsid w:val="00663DD5"/>
    <w:rsid w:val="00664308"/>
    <w:rsid w:val="00664590"/>
    <w:rsid w:val="00667AC8"/>
    <w:rsid w:val="00667CAF"/>
    <w:rsid w:val="0067033C"/>
    <w:rsid w:val="006716A7"/>
    <w:rsid w:val="006716D1"/>
    <w:rsid w:val="00671D53"/>
    <w:rsid w:val="00672BB0"/>
    <w:rsid w:val="00672D1B"/>
    <w:rsid w:val="00673904"/>
    <w:rsid w:val="00674129"/>
    <w:rsid w:val="00674896"/>
    <w:rsid w:val="00674F19"/>
    <w:rsid w:val="0067530E"/>
    <w:rsid w:val="006755C1"/>
    <w:rsid w:val="0067565C"/>
    <w:rsid w:val="0067650A"/>
    <w:rsid w:val="00676E3F"/>
    <w:rsid w:val="006803E5"/>
    <w:rsid w:val="00680BD7"/>
    <w:rsid w:val="00680E2F"/>
    <w:rsid w:val="0068150A"/>
    <w:rsid w:val="00681A0F"/>
    <w:rsid w:val="00681E56"/>
    <w:rsid w:val="006820BB"/>
    <w:rsid w:val="0068406B"/>
    <w:rsid w:val="006846DB"/>
    <w:rsid w:val="006850CE"/>
    <w:rsid w:val="006854D5"/>
    <w:rsid w:val="0068572D"/>
    <w:rsid w:val="00685996"/>
    <w:rsid w:val="006873FC"/>
    <w:rsid w:val="006877D3"/>
    <w:rsid w:val="006916A5"/>
    <w:rsid w:val="00692280"/>
    <w:rsid w:val="0069267C"/>
    <w:rsid w:val="00693A0F"/>
    <w:rsid w:val="0069484D"/>
    <w:rsid w:val="00694B8F"/>
    <w:rsid w:val="006954B2"/>
    <w:rsid w:val="0069627D"/>
    <w:rsid w:val="0069631D"/>
    <w:rsid w:val="00696CB7"/>
    <w:rsid w:val="00696FE8"/>
    <w:rsid w:val="006A0A37"/>
    <w:rsid w:val="006A0A83"/>
    <w:rsid w:val="006A177D"/>
    <w:rsid w:val="006A182B"/>
    <w:rsid w:val="006A1B16"/>
    <w:rsid w:val="006A2D6C"/>
    <w:rsid w:val="006A2FA3"/>
    <w:rsid w:val="006A3159"/>
    <w:rsid w:val="006A31F7"/>
    <w:rsid w:val="006A3F3E"/>
    <w:rsid w:val="006A445A"/>
    <w:rsid w:val="006A4881"/>
    <w:rsid w:val="006A4884"/>
    <w:rsid w:val="006A4C4A"/>
    <w:rsid w:val="006A561A"/>
    <w:rsid w:val="006A57B1"/>
    <w:rsid w:val="006A59EA"/>
    <w:rsid w:val="006A5CE0"/>
    <w:rsid w:val="006A662F"/>
    <w:rsid w:val="006A6CD3"/>
    <w:rsid w:val="006A71CE"/>
    <w:rsid w:val="006A7668"/>
    <w:rsid w:val="006A76E7"/>
    <w:rsid w:val="006B018F"/>
    <w:rsid w:val="006B02AE"/>
    <w:rsid w:val="006B05DA"/>
    <w:rsid w:val="006B2219"/>
    <w:rsid w:val="006B2406"/>
    <w:rsid w:val="006B2456"/>
    <w:rsid w:val="006B28BA"/>
    <w:rsid w:val="006B463C"/>
    <w:rsid w:val="006B554D"/>
    <w:rsid w:val="006B6801"/>
    <w:rsid w:val="006B705E"/>
    <w:rsid w:val="006B71D7"/>
    <w:rsid w:val="006B7BEF"/>
    <w:rsid w:val="006B7CB2"/>
    <w:rsid w:val="006B7DF3"/>
    <w:rsid w:val="006C10EE"/>
    <w:rsid w:val="006C169B"/>
    <w:rsid w:val="006C1B97"/>
    <w:rsid w:val="006C1E83"/>
    <w:rsid w:val="006C218D"/>
    <w:rsid w:val="006C3F74"/>
    <w:rsid w:val="006C4D50"/>
    <w:rsid w:val="006C557E"/>
    <w:rsid w:val="006C57A9"/>
    <w:rsid w:val="006C57BA"/>
    <w:rsid w:val="006C5FCD"/>
    <w:rsid w:val="006C63EA"/>
    <w:rsid w:val="006C642F"/>
    <w:rsid w:val="006C6913"/>
    <w:rsid w:val="006C723E"/>
    <w:rsid w:val="006C789C"/>
    <w:rsid w:val="006C7A70"/>
    <w:rsid w:val="006C7EC9"/>
    <w:rsid w:val="006D2A75"/>
    <w:rsid w:val="006D2BA5"/>
    <w:rsid w:val="006D3124"/>
    <w:rsid w:val="006D3BA2"/>
    <w:rsid w:val="006D3CF0"/>
    <w:rsid w:val="006D44F9"/>
    <w:rsid w:val="006D483B"/>
    <w:rsid w:val="006D4AC3"/>
    <w:rsid w:val="006D52F5"/>
    <w:rsid w:val="006D70F6"/>
    <w:rsid w:val="006D75C3"/>
    <w:rsid w:val="006D77B2"/>
    <w:rsid w:val="006D7B72"/>
    <w:rsid w:val="006D7D74"/>
    <w:rsid w:val="006E01D4"/>
    <w:rsid w:val="006E0E45"/>
    <w:rsid w:val="006E0FF2"/>
    <w:rsid w:val="006E22D0"/>
    <w:rsid w:val="006E2BBC"/>
    <w:rsid w:val="006E3800"/>
    <w:rsid w:val="006E43C5"/>
    <w:rsid w:val="006E48AA"/>
    <w:rsid w:val="006E498B"/>
    <w:rsid w:val="006E4E6E"/>
    <w:rsid w:val="006E5AEC"/>
    <w:rsid w:val="006E6E38"/>
    <w:rsid w:val="006E722F"/>
    <w:rsid w:val="006E7F7C"/>
    <w:rsid w:val="006F073D"/>
    <w:rsid w:val="006F1A52"/>
    <w:rsid w:val="006F27C2"/>
    <w:rsid w:val="006F33DE"/>
    <w:rsid w:val="006F3629"/>
    <w:rsid w:val="006F4591"/>
    <w:rsid w:val="006F50E7"/>
    <w:rsid w:val="006F5846"/>
    <w:rsid w:val="006F626D"/>
    <w:rsid w:val="006F6560"/>
    <w:rsid w:val="006F6877"/>
    <w:rsid w:val="0070070D"/>
    <w:rsid w:val="0070185C"/>
    <w:rsid w:val="00701BAF"/>
    <w:rsid w:val="00702199"/>
    <w:rsid w:val="00702B34"/>
    <w:rsid w:val="007030EB"/>
    <w:rsid w:val="007039E2"/>
    <w:rsid w:val="0070565A"/>
    <w:rsid w:val="007061B3"/>
    <w:rsid w:val="007065D3"/>
    <w:rsid w:val="00706835"/>
    <w:rsid w:val="00706B36"/>
    <w:rsid w:val="00706FE7"/>
    <w:rsid w:val="0070727A"/>
    <w:rsid w:val="007101B2"/>
    <w:rsid w:val="007101BC"/>
    <w:rsid w:val="00711184"/>
    <w:rsid w:val="00711958"/>
    <w:rsid w:val="00711A7C"/>
    <w:rsid w:val="00712EDD"/>
    <w:rsid w:val="007132B6"/>
    <w:rsid w:val="0071364C"/>
    <w:rsid w:val="00713C92"/>
    <w:rsid w:val="00714157"/>
    <w:rsid w:val="0071445F"/>
    <w:rsid w:val="007157EE"/>
    <w:rsid w:val="00715D0C"/>
    <w:rsid w:val="00716458"/>
    <w:rsid w:val="00716C9D"/>
    <w:rsid w:val="00717DDD"/>
    <w:rsid w:val="00720150"/>
    <w:rsid w:val="00720748"/>
    <w:rsid w:val="00721377"/>
    <w:rsid w:val="007222E7"/>
    <w:rsid w:val="00723913"/>
    <w:rsid w:val="00723EE3"/>
    <w:rsid w:val="00724008"/>
    <w:rsid w:val="0072428A"/>
    <w:rsid w:val="0072459F"/>
    <w:rsid w:val="007260BC"/>
    <w:rsid w:val="007265FE"/>
    <w:rsid w:val="0072736C"/>
    <w:rsid w:val="007278C6"/>
    <w:rsid w:val="00727A32"/>
    <w:rsid w:val="00727DE5"/>
    <w:rsid w:val="007301C8"/>
    <w:rsid w:val="00730AE4"/>
    <w:rsid w:val="00730B5B"/>
    <w:rsid w:val="007312B1"/>
    <w:rsid w:val="00731834"/>
    <w:rsid w:val="00732C43"/>
    <w:rsid w:val="00733495"/>
    <w:rsid w:val="00733BFF"/>
    <w:rsid w:val="0073406F"/>
    <w:rsid w:val="00734E23"/>
    <w:rsid w:val="00735127"/>
    <w:rsid w:val="00735ACD"/>
    <w:rsid w:val="00735BA2"/>
    <w:rsid w:val="00736662"/>
    <w:rsid w:val="00736A3A"/>
    <w:rsid w:val="00736A78"/>
    <w:rsid w:val="00736D7C"/>
    <w:rsid w:val="007378EF"/>
    <w:rsid w:val="00737A23"/>
    <w:rsid w:val="00737ED7"/>
    <w:rsid w:val="00740216"/>
    <w:rsid w:val="00740651"/>
    <w:rsid w:val="00740C6B"/>
    <w:rsid w:val="00740DBE"/>
    <w:rsid w:val="007412A4"/>
    <w:rsid w:val="00741905"/>
    <w:rsid w:val="00742851"/>
    <w:rsid w:val="00743F18"/>
    <w:rsid w:val="007441C1"/>
    <w:rsid w:val="00744846"/>
    <w:rsid w:val="007467AA"/>
    <w:rsid w:val="00746AB5"/>
    <w:rsid w:val="0074785D"/>
    <w:rsid w:val="00747E2C"/>
    <w:rsid w:val="007504D2"/>
    <w:rsid w:val="00750AB1"/>
    <w:rsid w:val="007516DA"/>
    <w:rsid w:val="00751E7E"/>
    <w:rsid w:val="00751F15"/>
    <w:rsid w:val="007529AA"/>
    <w:rsid w:val="00753F48"/>
    <w:rsid w:val="007545A8"/>
    <w:rsid w:val="00754D99"/>
    <w:rsid w:val="007558E5"/>
    <w:rsid w:val="007561B9"/>
    <w:rsid w:val="0075626B"/>
    <w:rsid w:val="007567BF"/>
    <w:rsid w:val="0075688D"/>
    <w:rsid w:val="00756C22"/>
    <w:rsid w:val="00761648"/>
    <w:rsid w:val="00761960"/>
    <w:rsid w:val="007619E9"/>
    <w:rsid w:val="00762960"/>
    <w:rsid w:val="007632BC"/>
    <w:rsid w:val="00763960"/>
    <w:rsid w:val="00763FFE"/>
    <w:rsid w:val="00764BC5"/>
    <w:rsid w:val="00764CC7"/>
    <w:rsid w:val="007653EF"/>
    <w:rsid w:val="00765BC1"/>
    <w:rsid w:val="0076656B"/>
    <w:rsid w:val="00766829"/>
    <w:rsid w:val="00766E1B"/>
    <w:rsid w:val="0076709F"/>
    <w:rsid w:val="00767197"/>
    <w:rsid w:val="0076737B"/>
    <w:rsid w:val="00767D19"/>
    <w:rsid w:val="00767FCA"/>
    <w:rsid w:val="0077012F"/>
    <w:rsid w:val="0077111F"/>
    <w:rsid w:val="007713FB"/>
    <w:rsid w:val="007718EB"/>
    <w:rsid w:val="00771D2C"/>
    <w:rsid w:val="007740F9"/>
    <w:rsid w:val="00774586"/>
    <w:rsid w:val="0077467F"/>
    <w:rsid w:val="00774C0E"/>
    <w:rsid w:val="00775DF5"/>
    <w:rsid w:val="0077642A"/>
    <w:rsid w:val="007769B8"/>
    <w:rsid w:val="00776C60"/>
    <w:rsid w:val="00777393"/>
    <w:rsid w:val="007779BE"/>
    <w:rsid w:val="007804D2"/>
    <w:rsid w:val="007811B5"/>
    <w:rsid w:val="007815EF"/>
    <w:rsid w:val="0078164D"/>
    <w:rsid w:val="0078255D"/>
    <w:rsid w:val="00782EAE"/>
    <w:rsid w:val="00783748"/>
    <w:rsid w:val="00783BA3"/>
    <w:rsid w:val="0078417F"/>
    <w:rsid w:val="00784F28"/>
    <w:rsid w:val="00784F7E"/>
    <w:rsid w:val="007853D1"/>
    <w:rsid w:val="00785766"/>
    <w:rsid w:val="00786178"/>
    <w:rsid w:val="00786556"/>
    <w:rsid w:val="00786AEB"/>
    <w:rsid w:val="00786CFC"/>
    <w:rsid w:val="0078716C"/>
    <w:rsid w:val="00790CAB"/>
    <w:rsid w:val="00790F26"/>
    <w:rsid w:val="00791613"/>
    <w:rsid w:val="00791EC6"/>
    <w:rsid w:val="00791FEE"/>
    <w:rsid w:val="007953D5"/>
    <w:rsid w:val="0079582C"/>
    <w:rsid w:val="00795B3C"/>
    <w:rsid w:val="0079616E"/>
    <w:rsid w:val="007A0255"/>
    <w:rsid w:val="007A13DF"/>
    <w:rsid w:val="007A2094"/>
    <w:rsid w:val="007A31D6"/>
    <w:rsid w:val="007A3322"/>
    <w:rsid w:val="007A4459"/>
    <w:rsid w:val="007A4DDF"/>
    <w:rsid w:val="007A548B"/>
    <w:rsid w:val="007A552B"/>
    <w:rsid w:val="007A59D5"/>
    <w:rsid w:val="007A5BF1"/>
    <w:rsid w:val="007A672A"/>
    <w:rsid w:val="007A70FB"/>
    <w:rsid w:val="007A7572"/>
    <w:rsid w:val="007A75A4"/>
    <w:rsid w:val="007A7818"/>
    <w:rsid w:val="007B0440"/>
    <w:rsid w:val="007B0C1E"/>
    <w:rsid w:val="007B0FED"/>
    <w:rsid w:val="007B12B7"/>
    <w:rsid w:val="007B12FB"/>
    <w:rsid w:val="007B142D"/>
    <w:rsid w:val="007B1657"/>
    <w:rsid w:val="007B1666"/>
    <w:rsid w:val="007B32F1"/>
    <w:rsid w:val="007B375A"/>
    <w:rsid w:val="007B4140"/>
    <w:rsid w:val="007B570E"/>
    <w:rsid w:val="007B59EF"/>
    <w:rsid w:val="007B5E92"/>
    <w:rsid w:val="007B61E3"/>
    <w:rsid w:val="007B70ED"/>
    <w:rsid w:val="007B7722"/>
    <w:rsid w:val="007B777E"/>
    <w:rsid w:val="007B7A3C"/>
    <w:rsid w:val="007B7DB5"/>
    <w:rsid w:val="007C018B"/>
    <w:rsid w:val="007C0CE9"/>
    <w:rsid w:val="007C1D07"/>
    <w:rsid w:val="007C22C9"/>
    <w:rsid w:val="007C2979"/>
    <w:rsid w:val="007C3CFE"/>
    <w:rsid w:val="007C3DDE"/>
    <w:rsid w:val="007C3F29"/>
    <w:rsid w:val="007C4561"/>
    <w:rsid w:val="007C479B"/>
    <w:rsid w:val="007C4D35"/>
    <w:rsid w:val="007C5351"/>
    <w:rsid w:val="007C5FBC"/>
    <w:rsid w:val="007C7041"/>
    <w:rsid w:val="007C7740"/>
    <w:rsid w:val="007D0419"/>
    <w:rsid w:val="007D0841"/>
    <w:rsid w:val="007D0B08"/>
    <w:rsid w:val="007D271D"/>
    <w:rsid w:val="007D2AEA"/>
    <w:rsid w:val="007D3471"/>
    <w:rsid w:val="007D3E95"/>
    <w:rsid w:val="007D5E24"/>
    <w:rsid w:val="007D6407"/>
    <w:rsid w:val="007D66CD"/>
    <w:rsid w:val="007D6A86"/>
    <w:rsid w:val="007D733B"/>
    <w:rsid w:val="007E0EA4"/>
    <w:rsid w:val="007E3CBC"/>
    <w:rsid w:val="007E3CD6"/>
    <w:rsid w:val="007E3D3D"/>
    <w:rsid w:val="007E412F"/>
    <w:rsid w:val="007E416D"/>
    <w:rsid w:val="007E4310"/>
    <w:rsid w:val="007E5FBA"/>
    <w:rsid w:val="007E6561"/>
    <w:rsid w:val="007E66A8"/>
    <w:rsid w:val="007E6747"/>
    <w:rsid w:val="007E68F8"/>
    <w:rsid w:val="007E6C91"/>
    <w:rsid w:val="007F0251"/>
    <w:rsid w:val="007F0EC3"/>
    <w:rsid w:val="007F104B"/>
    <w:rsid w:val="007F1B02"/>
    <w:rsid w:val="007F1DEA"/>
    <w:rsid w:val="007F23C2"/>
    <w:rsid w:val="007F23CA"/>
    <w:rsid w:val="007F243F"/>
    <w:rsid w:val="007F2AF7"/>
    <w:rsid w:val="007F358F"/>
    <w:rsid w:val="007F49A9"/>
    <w:rsid w:val="007F56B1"/>
    <w:rsid w:val="007F5B78"/>
    <w:rsid w:val="007F6728"/>
    <w:rsid w:val="007F7665"/>
    <w:rsid w:val="007F7761"/>
    <w:rsid w:val="007F7C24"/>
    <w:rsid w:val="00800357"/>
    <w:rsid w:val="0080062A"/>
    <w:rsid w:val="00801DD4"/>
    <w:rsid w:val="008034F0"/>
    <w:rsid w:val="008036DC"/>
    <w:rsid w:val="00803CFE"/>
    <w:rsid w:val="00803D67"/>
    <w:rsid w:val="008047FA"/>
    <w:rsid w:val="00805022"/>
    <w:rsid w:val="008051F2"/>
    <w:rsid w:val="00805FC0"/>
    <w:rsid w:val="00806582"/>
    <w:rsid w:val="00806872"/>
    <w:rsid w:val="00806B98"/>
    <w:rsid w:val="00807948"/>
    <w:rsid w:val="00810917"/>
    <w:rsid w:val="00810B25"/>
    <w:rsid w:val="00812080"/>
    <w:rsid w:val="00812110"/>
    <w:rsid w:val="0081244C"/>
    <w:rsid w:val="0081358E"/>
    <w:rsid w:val="00813D15"/>
    <w:rsid w:val="00814886"/>
    <w:rsid w:val="00815B45"/>
    <w:rsid w:val="00815E4D"/>
    <w:rsid w:val="008216CD"/>
    <w:rsid w:val="00821859"/>
    <w:rsid w:val="00821A68"/>
    <w:rsid w:val="00821D8E"/>
    <w:rsid w:val="00822AAA"/>
    <w:rsid w:val="0082363A"/>
    <w:rsid w:val="00823DDC"/>
    <w:rsid w:val="00824400"/>
    <w:rsid w:val="0082506D"/>
    <w:rsid w:val="00825430"/>
    <w:rsid w:val="00825742"/>
    <w:rsid w:val="00826569"/>
    <w:rsid w:val="0082784E"/>
    <w:rsid w:val="00827A06"/>
    <w:rsid w:val="00827D4C"/>
    <w:rsid w:val="00830B13"/>
    <w:rsid w:val="00832053"/>
    <w:rsid w:val="00832499"/>
    <w:rsid w:val="00832ADE"/>
    <w:rsid w:val="00832DB9"/>
    <w:rsid w:val="008339E2"/>
    <w:rsid w:val="00834B4B"/>
    <w:rsid w:val="0083564D"/>
    <w:rsid w:val="0083578F"/>
    <w:rsid w:val="008357BF"/>
    <w:rsid w:val="00835C70"/>
    <w:rsid w:val="00835D4A"/>
    <w:rsid w:val="008363D1"/>
    <w:rsid w:val="0083666A"/>
    <w:rsid w:val="0083698D"/>
    <w:rsid w:val="00836B6F"/>
    <w:rsid w:val="00836CBF"/>
    <w:rsid w:val="0084051C"/>
    <w:rsid w:val="00840907"/>
    <w:rsid w:val="008419A0"/>
    <w:rsid w:val="00841FBB"/>
    <w:rsid w:val="00842365"/>
    <w:rsid w:val="008424A3"/>
    <w:rsid w:val="00842AA4"/>
    <w:rsid w:val="00843DF2"/>
    <w:rsid w:val="0084451A"/>
    <w:rsid w:val="0084557C"/>
    <w:rsid w:val="00845A7F"/>
    <w:rsid w:val="0084630F"/>
    <w:rsid w:val="008465CF"/>
    <w:rsid w:val="00847127"/>
    <w:rsid w:val="0084761F"/>
    <w:rsid w:val="008478D7"/>
    <w:rsid w:val="008507E4"/>
    <w:rsid w:val="00850E59"/>
    <w:rsid w:val="0085154D"/>
    <w:rsid w:val="00852478"/>
    <w:rsid w:val="00852625"/>
    <w:rsid w:val="008528C8"/>
    <w:rsid w:val="00853E22"/>
    <w:rsid w:val="00853EE8"/>
    <w:rsid w:val="00853F8F"/>
    <w:rsid w:val="008546A4"/>
    <w:rsid w:val="008555FD"/>
    <w:rsid w:val="00855A3A"/>
    <w:rsid w:val="008563C8"/>
    <w:rsid w:val="00856ADF"/>
    <w:rsid w:val="00857751"/>
    <w:rsid w:val="008579AD"/>
    <w:rsid w:val="0086094D"/>
    <w:rsid w:val="00860E35"/>
    <w:rsid w:val="008618EE"/>
    <w:rsid w:val="008622AF"/>
    <w:rsid w:val="0086271E"/>
    <w:rsid w:val="00862933"/>
    <w:rsid w:val="00862A66"/>
    <w:rsid w:val="0086320C"/>
    <w:rsid w:val="00863B50"/>
    <w:rsid w:val="00863C46"/>
    <w:rsid w:val="008642D0"/>
    <w:rsid w:val="00864888"/>
    <w:rsid w:val="00864C24"/>
    <w:rsid w:val="0086533A"/>
    <w:rsid w:val="008654F4"/>
    <w:rsid w:val="008661F2"/>
    <w:rsid w:val="008662E3"/>
    <w:rsid w:val="008663E8"/>
    <w:rsid w:val="00866401"/>
    <w:rsid w:val="00866ED9"/>
    <w:rsid w:val="00867091"/>
    <w:rsid w:val="00870008"/>
    <w:rsid w:val="0087097E"/>
    <w:rsid w:val="00870ABD"/>
    <w:rsid w:val="008711FF"/>
    <w:rsid w:val="00871326"/>
    <w:rsid w:val="00872BD3"/>
    <w:rsid w:val="00872DCD"/>
    <w:rsid w:val="00873D65"/>
    <w:rsid w:val="00874B82"/>
    <w:rsid w:val="00875073"/>
    <w:rsid w:val="00876363"/>
    <w:rsid w:val="008763AE"/>
    <w:rsid w:val="008773E9"/>
    <w:rsid w:val="008775B8"/>
    <w:rsid w:val="008778E7"/>
    <w:rsid w:val="00877D36"/>
    <w:rsid w:val="008802D6"/>
    <w:rsid w:val="00880C3D"/>
    <w:rsid w:val="00880CB4"/>
    <w:rsid w:val="008817E9"/>
    <w:rsid w:val="008823C5"/>
    <w:rsid w:val="0088276A"/>
    <w:rsid w:val="008833A7"/>
    <w:rsid w:val="00883F4D"/>
    <w:rsid w:val="00885433"/>
    <w:rsid w:val="00886478"/>
    <w:rsid w:val="008873C0"/>
    <w:rsid w:val="008902C5"/>
    <w:rsid w:val="00890827"/>
    <w:rsid w:val="008912A2"/>
    <w:rsid w:val="00892783"/>
    <w:rsid w:val="00892D2B"/>
    <w:rsid w:val="008944D7"/>
    <w:rsid w:val="00896624"/>
    <w:rsid w:val="008966B2"/>
    <w:rsid w:val="00897582"/>
    <w:rsid w:val="008A10E7"/>
    <w:rsid w:val="008A1E31"/>
    <w:rsid w:val="008A1F98"/>
    <w:rsid w:val="008A28BC"/>
    <w:rsid w:val="008A29F7"/>
    <w:rsid w:val="008A2F72"/>
    <w:rsid w:val="008A3B49"/>
    <w:rsid w:val="008A40DC"/>
    <w:rsid w:val="008A42FB"/>
    <w:rsid w:val="008A49C4"/>
    <w:rsid w:val="008A4A8A"/>
    <w:rsid w:val="008A4C4D"/>
    <w:rsid w:val="008A558F"/>
    <w:rsid w:val="008A60FC"/>
    <w:rsid w:val="008A71D1"/>
    <w:rsid w:val="008A79F0"/>
    <w:rsid w:val="008B09DD"/>
    <w:rsid w:val="008B2BB0"/>
    <w:rsid w:val="008B2CD4"/>
    <w:rsid w:val="008B3CD8"/>
    <w:rsid w:val="008B3E60"/>
    <w:rsid w:val="008B51D7"/>
    <w:rsid w:val="008B54FC"/>
    <w:rsid w:val="008B64A6"/>
    <w:rsid w:val="008B6FFA"/>
    <w:rsid w:val="008B72B6"/>
    <w:rsid w:val="008C0C02"/>
    <w:rsid w:val="008C10A3"/>
    <w:rsid w:val="008C17BA"/>
    <w:rsid w:val="008C2C1D"/>
    <w:rsid w:val="008C2D62"/>
    <w:rsid w:val="008C3E95"/>
    <w:rsid w:val="008C5D9C"/>
    <w:rsid w:val="008C6397"/>
    <w:rsid w:val="008C6E86"/>
    <w:rsid w:val="008C70A3"/>
    <w:rsid w:val="008C7313"/>
    <w:rsid w:val="008C7B27"/>
    <w:rsid w:val="008D037A"/>
    <w:rsid w:val="008D1F43"/>
    <w:rsid w:val="008D2235"/>
    <w:rsid w:val="008D3178"/>
    <w:rsid w:val="008D37C6"/>
    <w:rsid w:val="008D42E0"/>
    <w:rsid w:val="008D5206"/>
    <w:rsid w:val="008D5218"/>
    <w:rsid w:val="008D541B"/>
    <w:rsid w:val="008D5740"/>
    <w:rsid w:val="008D5C12"/>
    <w:rsid w:val="008D5CE0"/>
    <w:rsid w:val="008D692C"/>
    <w:rsid w:val="008D6ACE"/>
    <w:rsid w:val="008D7970"/>
    <w:rsid w:val="008E036C"/>
    <w:rsid w:val="008E1307"/>
    <w:rsid w:val="008E13A3"/>
    <w:rsid w:val="008E2084"/>
    <w:rsid w:val="008E363D"/>
    <w:rsid w:val="008E3726"/>
    <w:rsid w:val="008E456C"/>
    <w:rsid w:val="008E508E"/>
    <w:rsid w:val="008E5D7B"/>
    <w:rsid w:val="008E6C21"/>
    <w:rsid w:val="008E7313"/>
    <w:rsid w:val="008E784B"/>
    <w:rsid w:val="008F1A92"/>
    <w:rsid w:val="008F2DC8"/>
    <w:rsid w:val="008F2E58"/>
    <w:rsid w:val="008F3236"/>
    <w:rsid w:val="008F3F50"/>
    <w:rsid w:val="008F465D"/>
    <w:rsid w:val="008F4D42"/>
    <w:rsid w:val="008F5951"/>
    <w:rsid w:val="008F6BE3"/>
    <w:rsid w:val="008F772E"/>
    <w:rsid w:val="0090022D"/>
    <w:rsid w:val="00900C64"/>
    <w:rsid w:val="00900F30"/>
    <w:rsid w:val="00901985"/>
    <w:rsid w:val="00902C67"/>
    <w:rsid w:val="00902E42"/>
    <w:rsid w:val="009038DE"/>
    <w:rsid w:val="009046B8"/>
    <w:rsid w:val="00906053"/>
    <w:rsid w:val="00906B60"/>
    <w:rsid w:val="00907547"/>
    <w:rsid w:val="00907B48"/>
    <w:rsid w:val="00907C6D"/>
    <w:rsid w:val="00907FD6"/>
    <w:rsid w:val="00910526"/>
    <w:rsid w:val="00910E16"/>
    <w:rsid w:val="0091131B"/>
    <w:rsid w:val="00911374"/>
    <w:rsid w:val="009119F5"/>
    <w:rsid w:val="009129E2"/>
    <w:rsid w:val="009149EC"/>
    <w:rsid w:val="00914CEC"/>
    <w:rsid w:val="00915D31"/>
    <w:rsid w:val="00916238"/>
    <w:rsid w:val="00916502"/>
    <w:rsid w:val="00916EFB"/>
    <w:rsid w:val="0091731F"/>
    <w:rsid w:val="009203CB"/>
    <w:rsid w:val="009203ED"/>
    <w:rsid w:val="0092085E"/>
    <w:rsid w:val="00920919"/>
    <w:rsid w:val="0092137C"/>
    <w:rsid w:val="009221A7"/>
    <w:rsid w:val="009227A5"/>
    <w:rsid w:val="00923AC6"/>
    <w:rsid w:val="0092439D"/>
    <w:rsid w:val="0092489E"/>
    <w:rsid w:val="00924EAA"/>
    <w:rsid w:val="009264A9"/>
    <w:rsid w:val="00926526"/>
    <w:rsid w:val="009267F4"/>
    <w:rsid w:val="00926C5B"/>
    <w:rsid w:val="0092747F"/>
    <w:rsid w:val="00927DBF"/>
    <w:rsid w:val="009302EC"/>
    <w:rsid w:val="009323C8"/>
    <w:rsid w:val="00933738"/>
    <w:rsid w:val="00933B51"/>
    <w:rsid w:val="00933BC4"/>
    <w:rsid w:val="0093427B"/>
    <w:rsid w:val="0093514F"/>
    <w:rsid w:val="00935895"/>
    <w:rsid w:val="00935D5A"/>
    <w:rsid w:val="0093707F"/>
    <w:rsid w:val="00940C92"/>
    <w:rsid w:val="00941E84"/>
    <w:rsid w:val="00942771"/>
    <w:rsid w:val="0094376D"/>
    <w:rsid w:val="00943926"/>
    <w:rsid w:val="00944138"/>
    <w:rsid w:val="00944DA0"/>
    <w:rsid w:val="00945637"/>
    <w:rsid w:val="009460E6"/>
    <w:rsid w:val="00950EC5"/>
    <w:rsid w:val="0095124A"/>
    <w:rsid w:val="00951E4F"/>
    <w:rsid w:val="0095356E"/>
    <w:rsid w:val="00953C0C"/>
    <w:rsid w:val="00955D3A"/>
    <w:rsid w:val="009570BD"/>
    <w:rsid w:val="00960B99"/>
    <w:rsid w:val="009610B8"/>
    <w:rsid w:val="00961990"/>
    <w:rsid w:val="00961DD9"/>
    <w:rsid w:val="00963B45"/>
    <w:rsid w:val="0096402F"/>
    <w:rsid w:val="00964301"/>
    <w:rsid w:val="009644CA"/>
    <w:rsid w:val="0096465A"/>
    <w:rsid w:val="00964BA5"/>
    <w:rsid w:val="00964D41"/>
    <w:rsid w:val="0096513A"/>
    <w:rsid w:val="009651AF"/>
    <w:rsid w:val="009655DF"/>
    <w:rsid w:val="00965C26"/>
    <w:rsid w:val="0096690D"/>
    <w:rsid w:val="00967D74"/>
    <w:rsid w:val="00970F8B"/>
    <w:rsid w:val="009710E9"/>
    <w:rsid w:val="00971682"/>
    <w:rsid w:val="0097248D"/>
    <w:rsid w:val="009725FC"/>
    <w:rsid w:val="0097335A"/>
    <w:rsid w:val="00973689"/>
    <w:rsid w:val="00973B61"/>
    <w:rsid w:val="00975024"/>
    <w:rsid w:val="00975B1C"/>
    <w:rsid w:val="00975E70"/>
    <w:rsid w:val="00976249"/>
    <w:rsid w:val="009771F6"/>
    <w:rsid w:val="00977FAB"/>
    <w:rsid w:val="00980917"/>
    <w:rsid w:val="0098095D"/>
    <w:rsid w:val="00983495"/>
    <w:rsid w:val="00983BBB"/>
    <w:rsid w:val="00983C59"/>
    <w:rsid w:val="0098497E"/>
    <w:rsid w:val="009849FD"/>
    <w:rsid w:val="009861D5"/>
    <w:rsid w:val="0098644D"/>
    <w:rsid w:val="00986C09"/>
    <w:rsid w:val="0098746F"/>
    <w:rsid w:val="00990D29"/>
    <w:rsid w:val="0099128D"/>
    <w:rsid w:val="00991E66"/>
    <w:rsid w:val="0099202B"/>
    <w:rsid w:val="0099321A"/>
    <w:rsid w:val="009932FE"/>
    <w:rsid w:val="00993DC9"/>
    <w:rsid w:val="009954EB"/>
    <w:rsid w:val="0099550B"/>
    <w:rsid w:val="009960AA"/>
    <w:rsid w:val="009960D8"/>
    <w:rsid w:val="00996371"/>
    <w:rsid w:val="009966F8"/>
    <w:rsid w:val="00997D4A"/>
    <w:rsid w:val="009A0129"/>
    <w:rsid w:val="009A05CD"/>
    <w:rsid w:val="009A115F"/>
    <w:rsid w:val="009A1C56"/>
    <w:rsid w:val="009A23EE"/>
    <w:rsid w:val="009A3715"/>
    <w:rsid w:val="009A3E10"/>
    <w:rsid w:val="009A41B4"/>
    <w:rsid w:val="009A4905"/>
    <w:rsid w:val="009A554C"/>
    <w:rsid w:val="009A5907"/>
    <w:rsid w:val="009A5B58"/>
    <w:rsid w:val="009A6008"/>
    <w:rsid w:val="009A6629"/>
    <w:rsid w:val="009A6BA0"/>
    <w:rsid w:val="009B0565"/>
    <w:rsid w:val="009B0749"/>
    <w:rsid w:val="009B1170"/>
    <w:rsid w:val="009B26F8"/>
    <w:rsid w:val="009B2942"/>
    <w:rsid w:val="009B3999"/>
    <w:rsid w:val="009B4865"/>
    <w:rsid w:val="009B4AB0"/>
    <w:rsid w:val="009B500E"/>
    <w:rsid w:val="009B5428"/>
    <w:rsid w:val="009B542C"/>
    <w:rsid w:val="009B5FF4"/>
    <w:rsid w:val="009B7062"/>
    <w:rsid w:val="009B73AC"/>
    <w:rsid w:val="009B78A1"/>
    <w:rsid w:val="009C020F"/>
    <w:rsid w:val="009C1E7D"/>
    <w:rsid w:val="009C1F7E"/>
    <w:rsid w:val="009C1F9F"/>
    <w:rsid w:val="009C22CA"/>
    <w:rsid w:val="009C392E"/>
    <w:rsid w:val="009C3B0C"/>
    <w:rsid w:val="009C3B7F"/>
    <w:rsid w:val="009C4899"/>
    <w:rsid w:val="009C5991"/>
    <w:rsid w:val="009C7285"/>
    <w:rsid w:val="009C752E"/>
    <w:rsid w:val="009C7F95"/>
    <w:rsid w:val="009D00B6"/>
    <w:rsid w:val="009D013F"/>
    <w:rsid w:val="009D065F"/>
    <w:rsid w:val="009D1E05"/>
    <w:rsid w:val="009D1F67"/>
    <w:rsid w:val="009D371F"/>
    <w:rsid w:val="009D3F60"/>
    <w:rsid w:val="009D53C0"/>
    <w:rsid w:val="009D55B7"/>
    <w:rsid w:val="009E0C4D"/>
    <w:rsid w:val="009E0E08"/>
    <w:rsid w:val="009E0ED3"/>
    <w:rsid w:val="009E291A"/>
    <w:rsid w:val="009E336E"/>
    <w:rsid w:val="009E3743"/>
    <w:rsid w:val="009E39A7"/>
    <w:rsid w:val="009E453C"/>
    <w:rsid w:val="009E47B9"/>
    <w:rsid w:val="009E4CAF"/>
    <w:rsid w:val="009E4EFD"/>
    <w:rsid w:val="009E6827"/>
    <w:rsid w:val="009F19B0"/>
    <w:rsid w:val="009F2079"/>
    <w:rsid w:val="009F2126"/>
    <w:rsid w:val="009F2461"/>
    <w:rsid w:val="009F2D3C"/>
    <w:rsid w:val="009F3176"/>
    <w:rsid w:val="009F3988"/>
    <w:rsid w:val="009F436E"/>
    <w:rsid w:val="009F450A"/>
    <w:rsid w:val="009F4B0A"/>
    <w:rsid w:val="009F64D1"/>
    <w:rsid w:val="009F6DE0"/>
    <w:rsid w:val="00A010B8"/>
    <w:rsid w:val="00A01134"/>
    <w:rsid w:val="00A01199"/>
    <w:rsid w:val="00A011C6"/>
    <w:rsid w:val="00A01BAD"/>
    <w:rsid w:val="00A03FF3"/>
    <w:rsid w:val="00A04097"/>
    <w:rsid w:val="00A051F2"/>
    <w:rsid w:val="00A05A81"/>
    <w:rsid w:val="00A061A5"/>
    <w:rsid w:val="00A061C2"/>
    <w:rsid w:val="00A06919"/>
    <w:rsid w:val="00A06BA3"/>
    <w:rsid w:val="00A06EA2"/>
    <w:rsid w:val="00A078DF"/>
    <w:rsid w:val="00A07F30"/>
    <w:rsid w:val="00A1116C"/>
    <w:rsid w:val="00A112F8"/>
    <w:rsid w:val="00A12828"/>
    <w:rsid w:val="00A1325D"/>
    <w:rsid w:val="00A13C1D"/>
    <w:rsid w:val="00A13D70"/>
    <w:rsid w:val="00A13E8A"/>
    <w:rsid w:val="00A14161"/>
    <w:rsid w:val="00A14884"/>
    <w:rsid w:val="00A14BC9"/>
    <w:rsid w:val="00A16008"/>
    <w:rsid w:val="00A16107"/>
    <w:rsid w:val="00A16194"/>
    <w:rsid w:val="00A207FE"/>
    <w:rsid w:val="00A216D7"/>
    <w:rsid w:val="00A22850"/>
    <w:rsid w:val="00A22929"/>
    <w:rsid w:val="00A236FB"/>
    <w:rsid w:val="00A240D1"/>
    <w:rsid w:val="00A242B8"/>
    <w:rsid w:val="00A253DB"/>
    <w:rsid w:val="00A25A33"/>
    <w:rsid w:val="00A25C96"/>
    <w:rsid w:val="00A25C9F"/>
    <w:rsid w:val="00A260B6"/>
    <w:rsid w:val="00A273A0"/>
    <w:rsid w:val="00A30B75"/>
    <w:rsid w:val="00A312B3"/>
    <w:rsid w:val="00A318FA"/>
    <w:rsid w:val="00A32179"/>
    <w:rsid w:val="00A321A9"/>
    <w:rsid w:val="00A32274"/>
    <w:rsid w:val="00A33379"/>
    <w:rsid w:val="00A33948"/>
    <w:rsid w:val="00A342FB"/>
    <w:rsid w:val="00A344AE"/>
    <w:rsid w:val="00A35E28"/>
    <w:rsid w:val="00A3644F"/>
    <w:rsid w:val="00A371BA"/>
    <w:rsid w:val="00A37F97"/>
    <w:rsid w:val="00A402A0"/>
    <w:rsid w:val="00A4080A"/>
    <w:rsid w:val="00A4097B"/>
    <w:rsid w:val="00A40CF3"/>
    <w:rsid w:val="00A40D51"/>
    <w:rsid w:val="00A41EBD"/>
    <w:rsid w:val="00A421BB"/>
    <w:rsid w:val="00A42B5C"/>
    <w:rsid w:val="00A42FAD"/>
    <w:rsid w:val="00A43496"/>
    <w:rsid w:val="00A4453D"/>
    <w:rsid w:val="00A44BE4"/>
    <w:rsid w:val="00A44E0D"/>
    <w:rsid w:val="00A4594F"/>
    <w:rsid w:val="00A45C4C"/>
    <w:rsid w:val="00A46086"/>
    <w:rsid w:val="00A47FDC"/>
    <w:rsid w:val="00A5004B"/>
    <w:rsid w:val="00A50DC8"/>
    <w:rsid w:val="00A5324A"/>
    <w:rsid w:val="00A53653"/>
    <w:rsid w:val="00A53AA3"/>
    <w:rsid w:val="00A53F80"/>
    <w:rsid w:val="00A54169"/>
    <w:rsid w:val="00A55DE1"/>
    <w:rsid w:val="00A56B80"/>
    <w:rsid w:val="00A56DB1"/>
    <w:rsid w:val="00A56ECF"/>
    <w:rsid w:val="00A56FD7"/>
    <w:rsid w:val="00A57995"/>
    <w:rsid w:val="00A57BD3"/>
    <w:rsid w:val="00A6086D"/>
    <w:rsid w:val="00A609AC"/>
    <w:rsid w:val="00A61D4E"/>
    <w:rsid w:val="00A62768"/>
    <w:rsid w:val="00A62E45"/>
    <w:rsid w:val="00A6377B"/>
    <w:rsid w:val="00A6479B"/>
    <w:rsid w:val="00A6489A"/>
    <w:rsid w:val="00A64B58"/>
    <w:rsid w:val="00A64E4A"/>
    <w:rsid w:val="00A65128"/>
    <w:rsid w:val="00A652E8"/>
    <w:rsid w:val="00A654A2"/>
    <w:rsid w:val="00A65746"/>
    <w:rsid w:val="00A66278"/>
    <w:rsid w:val="00A665E9"/>
    <w:rsid w:val="00A67B5F"/>
    <w:rsid w:val="00A70158"/>
    <w:rsid w:val="00A704EF"/>
    <w:rsid w:val="00A70EF5"/>
    <w:rsid w:val="00A71249"/>
    <w:rsid w:val="00A718A4"/>
    <w:rsid w:val="00A719D6"/>
    <w:rsid w:val="00A7490F"/>
    <w:rsid w:val="00A75956"/>
    <w:rsid w:val="00A77325"/>
    <w:rsid w:val="00A808CB"/>
    <w:rsid w:val="00A811F3"/>
    <w:rsid w:val="00A82A5E"/>
    <w:rsid w:val="00A82C57"/>
    <w:rsid w:val="00A835A5"/>
    <w:rsid w:val="00A83855"/>
    <w:rsid w:val="00A839BD"/>
    <w:rsid w:val="00A83E4B"/>
    <w:rsid w:val="00A8409D"/>
    <w:rsid w:val="00A84C34"/>
    <w:rsid w:val="00A859BF"/>
    <w:rsid w:val="00A86037"/>
    <w:rsid w:val="00A86A93"/>
    <w:rsid w:val="00A904DA"/>
    <w:rsid w:val="00A90A80"/>
    <w:rsid w:val="00A91BE7"/>
    <w:rsid w:val="00A923FB"/>
    <w:rsid w:val="00A92B9D"/>
    <w:rsid w:val="00A92BE1"/>
    <w:rsid w:val="00A92E1C"/>
    <w:rsid w:val="00A936C8"/>
    <w:rsid w:val="00A93CE1"/>
    <w:rsid w:val="00A94794"/>
    <w:rsid w:val="00A949CA"/>
    <w:rsid w:val="00A94DD3"/>
    <w:rsid w:val="00A96DAC"/>
    <w:rsid w:val="00A96FD1"/>
    <w:rsid w:val="00A976E9"/>
    <w:rsid w:val="00A97A4D"/>
    <w:rsid w:val="00AA003C"/>
    <w:rsid w:val="00AA38BE"/>
    <w:rsid w:val="00AA417C"/>
    <w:rsid w:val="00AA4455"/>
    <w:rsid w:val="00AA47F2"/>
    <w:rsid w:val="00AA4E28"/>
    <w:rsid w:val="00AA6348"/>
    <w:rsid w:val="00AA6446"/>
    <w:rsid w:val="00AA6958"/>
    <w:rsid w:val="00AA70F1"/>
    <w:rsid w:val="00AB0BA8"/>
    <w:rsid w:val="00AB1733"/>
    <w:rsid w:val="00AB186B"/>
    <w:rsid w:val="00AB1997"/>
    <w:rsid w:val="00AB1C83"/>
    <w:rsid w:val="00AB203D"/>
    <w:rsid w:val="00AB257B"/>
    <w:rsid w:val="00AB3334"/>
    <w:rsid w:val="00AB36CC"/>
    <w:rsid w:val="00AB41E6"/>
    <w:rsid w:val="00AB480C"/>
    <w:rsid w:val="00AB549A"/>
    <w:rsid w:val="00AB66EA"/>
    <w:rsid w:val="00AB704D"/>
    <w:rsid w:val="00AB7314"/>
    <w:rsid w:val="00AC0033"/>
    <w:rsid w:val="00AC0DAB"/>
    <w:rsid w:val="00AC28BE"/>
    <w:rsid w:val="00AC30E1"/>
    <w:rsid w:val="00AC35C1"/>
    <w:rsid w:val="00AC37D0"/>
    <w:rsid w:val="00AC3FCE"/>
    <w:rsid w:val="00AC5C14"/>
    <w:rsid w:val="00AC6D33"/>
    <w:rsid w:val="00AC7060"/>
    <w:rsid w:val="00AC74B9"/>
    <w:rsid w:val="00AC7940"/>
    <w:rsid w:val="00AD017E"/>
    <w:rsid w:val="00AD2567"/>
    <w:rsid w:val="00AD258C"/>
    <w:rsid w:val="00AD2B08"/>
    <w:rsid w:val="00AD3242"/>
    <w:rsid w:val="00AD3387"/>
    <w:rsid w:val="00AD3726"/>
    <w:rsid w:val="00AD3BDC"/>
    <w:rsid w:val="00AD47CA"/>
    <w:rsid w:val="00AD5ED8"/>
    <w:rsid w:val="00AD611A"/>
    <w:rsid w:val="00AD6880"/>
    <w:rsid w:val="00AD69AD"/>
    <w:rsid w:val="00AD73DF"/>
    <w:rsid w:val="00AD7443"/>
    <w:rsid w:val="00AD74CA"/>
    <w:rsid w:val="00AE0B36"/>
    <w:rsid w:val="00AE106D"/>
    <w:rsid w:val="00AE10D5"/>
    <w:rsid w:val="00AE1565"/>
    <w:rsid w:val="00AE18EA"/>
    <w:rsid w:val="00AE1B4C"/>
    <w:rsid w:val="00AE259A"/>
    <w:rsid w:val="00AE2CFB"/>
    <w:rsid w:val="00AE37E5"/>
    <w:rsid w:val="00AE48FE"/>
    <w:rsid w:val="00AE4C74"/>
    <w:rsid w:val="00AE5496"/>
    <w:rsid w:val="00AE58C9"/>
    <w:rsid w:val="00AE6159"/>
    <w:rsid w:val="00AE619C"/>
    <w:rsid w:val="00AE6DD9"/>
    <w:rsid w:val="00AE7676"/>
    <w:rsid w:val="00AE7A5A"/>
    <w:rsid w:val="00AE7BCA"/>
    <w:rsid w:val="00AF06EF"/>
    <w:rsid w:val="00AF251C"/>
    <w:rsid w:val="00AF307A"/>
    <w:rsid w:val="00AF36EC"/>
    <w:rsid w:val="00AF3746"/>
    <w:rsid w:val="00AF3A58"/>
    <w:rsid w:val="00AF3EE7"/>
    <w:rsid w:val="00AF41B7"/>
    <w:rsid w:val="00AF4C63"/>
    <w:rsid w:val="00AF5560"/>
    <w:rsid w:val="00AF55D6"/>
    <w:rsid w:val="00AF5610"/>
    <w:rsid w:val="00AF599B"/>
    <w:rsid w:val="00AF5BAB"/>
    <w:rsid w:val="00AF6160"/>
    <w:rsid w:val="00AF664E"/>
    <w:rsid w:val="00AF6A35"/>
    <w:rsid w:val="00AF6F7D"/>
    <w:rsid w:val="00B000AB"/>
    <w:rsid w:val="00B0029E"/>
    <w:rsid w:val="00B006FE"/>
    <w:rsid w:val="00B02422"/>
    <w:rsid w:val="00B02EE0"/>
    <w:rsid w:val="00B03E49"/>
    <w:rsid w:val="00B04071"/>
    <w:rsid w:val="00B0543A"/>
    <w:rsid w:val="00B068D3"/>
    <w:rsid w:val="00B070B4"/>
    <w:rsid w:val="00B07C78"/>
    <w:rsid w:val="00B07CAC"/>
    <w:rsid w:val="00B10686"/>
    <w:rsid w:val="00B10A6C"/>
    <w:rsid w:val="00B10D68"/>
    <w:rsid w:val="00B10F7F"/>
    <w:rsid w:val="00B1101D"/>
    <w:rsid w:val="00B1153E"/>
    <w:rsid w:val="00B11C8F"/>
    <w:rsid w:val="00B11DAC"/>
    <w:rsid w:val="00B127C0"/>
    <w:rsid w:val="00B13547"/>
    <w:rsid w:val="00B135AD"/>
    <w:rsid w:val="00B1438C"/>
    <w:rsid w:val="00B14F1C"/>
    <w:rsid w:val="00B15874"/>
    <w:rsid w:val="00B15E2D"/>
    <w:rsid w:val="00B15F26"/>
    <w:rsid w:val="00B162B0"/>
    <w:rsid w:val="00B16465"/>
    <w:rsid w:val="00B16ABC"/>
    <w:rsid w:val="00B16F3C"/>
    <w:rsid w:val="00B17F9A"/>
    <w:rsid w:val="00B21131"/>
    <w:rsid w:val="00B21FBF"/>
    <w:rsid w:val="00B224A0"/>
    <w:rsid w:val="00B22E7C"/>
    <w:rsid w:val="00B23D7B"/>
    <w:rsid w:val="00B242F6"/>
    <w:rsid w:val="00B2433F"/>
    <w:rsid w:val="00B2457B"/>
    <w:rsid w:val="00B245FF"/>
    <w:rsid w:val="00B254AB"/>
    <w:rsid w:val="00B260B1"/>
    <w:rsid w:val="00B261B5"/>
    <w:rsid w:val="00B274D6"/>
    <w:rsid w:val="00B27A7E"/>
    <w:rsid w:val="00B30600"/>
    <w:rsid w:val="00B31F8A"/>
    <w:rsid w:val="00B330DD"/>
    <w:rsid w:val="00B34210"/>
    <w:rsid w:val="00B3484F"/>
    <w:rsid w:val="00B34EB2"/>
    <w:rsid w:val="00B37439"/>
    <w:rsid w:val="00B37779"/>
    <w:rsid w:val="00B37B97"/>
    <w:rsid w:val="00B41896"/>
    <w:rsid w:val="00B41E84"/>
    <w:rsid w:val="00B427EF"/>
    <w:rsid w:val="00B43B10"/>
    <w:rsid w:val="00B4437C"/>
    <w:rsid w:val="00B44602"/>
    <w:rsid w:val="00B4606F"/>
    <w:rsid w:val="00B464C4"/>
    <w:rsid w:val="00B46F2C"/>
    <w:rsid w:val="00B47C66"/>
    <w:rsid w:val="00B509F7"/>
    <w:rsid w:val="00B52308"/>
    <w:rsid w:val="00B52FD4"/>
    <w:rsid w:val="00B5313B"/>
    <w:rsid w:val="00B53DD2"/>
    <w:rsid w:val="00B54281"/>
    <w:rsid w:val="00B55281"/>
    <w:rsid w:val="00B55594"/>
    <w:rsid w:val="00B56643"/>
    <w:rsid w:val="00B6023E"/>
    <w:rsid w:val="00B60E03"/>
    <w:rsid w:val="00B61E65"/>
    <w:rsid w:val="00B629DD"/>
    <w:rsid w:val="00B6313C"/>
    <w:rsid w:val="00B63710"/>
    <w:rsid w:val="00B643D1"/>
    <w:rsid w:val="00B64CB2"/>
    <w:rsid w:val="00B64CE1"/>
    <w:rsid w:val="00B65D8F"/>
    <w:rsid w:val="00B66083"/>
    <w:rsid w:val="00B66989"/>
    <w:rsid w:val="00B66D6C"/>
    <w:rsid w:val="00B671BC"/>
    <w:rsid w:val="00B702C4"/>
    <w:rsid w:val="00B710CD"/>
    <w:rsid w:val="00B719D4"/>
    <w:rsid w:val="00B7232A"/>
    <w:rsid w:val="00B725E6"/>
    <w:rsid w:val="00B72717"/>
    <w:rsid w:val="00B72A52"/>
    <w:rsid w:val="00B72E9F"/>
    <w:rsid w:val="00B73086"/>
    <w:rsid w:val="00B73110"/>
    <w:rsid w:val="00B75A21"/>
    <w:rsid w:val="00B75B86"/>
    <w:rsid w:val="00B762DF"/>
    <w:rsid w:val="00B76E80"/>
    <w:rsid w:val="00B77A4C"/>
    <w:rsid w:val="00B8082F"/>
    <w:rsid w:val="00B80985"/>
    <w:rsid w:val="00B80ADB"/>
    <w:rsid w:val="00B80C2F"/>
    <w:rsid w:val="00B81360"/>
    <w:rsid w:val="00B82470"/>
    <w:rsid w:val="00B826A8"/>
    <w:rsid w:val="00B84B03"/>
    <w:rsid w:val="00B85BB6"/>
    <w:rsid w:val="00B85CD6"/>
    <w:rsid w:val="00B85DC9"/>
    <w:rsid w:val="00B85EFA"/>
    <w:rsid w:val="00B864FB"/>
    <w:rsid w:val="00B86581"/>
    <w:rsid w:val="00B9028C"/>
    <w:rsid w:val="00B908E0"/>
    <w:rsid w:val="00B91483"/>
    <w:rsid w:val="00B915EB"/>
    <w:rsid w:val="00B92BE7"/>
    <w:rsid w:val="00B92E13"/>
    <w:rsid w:val="00B9326D"/>
    <w:rsid w:val="00B93343"/>
    <w:rsid w:val="00B937E1"/>
    <w:rsid w:val="00B9502D"/>
    <w:rsid w:val="00B9519F"/>
    <w:rsid w:val="00B95B27"/>
    <w:rsid w:val="00B95CCB"/>
    <w:rsid w:val="00B968AD"/>
    <w:rsid w:val="00B96B66"/>
    <w:rsid w:val="00B975A4"/>
    <w:rsid w:val="00B975C3"/>
    <w:rsid w:val="00B97F6A"/>
    <w:rsid w:val="00BA1714"/>
    <w:rsid w:val="00BA1C6A"/>
    <w:rsid w:val="00BA2153"/>
    <w:rsid w:val="00BA2A7A"/>
    <w:rsid w:val="00BA2C43"/>
    <w:rsid w:val="00BA308C"/>
    <w:rsid w:val="00BA4500"/>
    <w:rsid w:val="00BA4751"/>
    <w:rsid w:val="00BA51A0"/>
    <w:rsid w:val="00BA5995"/>
    <w:rsid w:val="00BA5BED"/>
    <w:rsid w:val="00BA66D5"/>
    <w:rsid w:val="00BA67B3"/>
    <w:rsid w:val="00BB00CF"/>
    <w:rsid w:val="00BB0D0D"/>
    <w:rsid w:val="00BB0EA8"/>
    <w:rsid w:val="00BB14EC"/>
    <w:rsid w:val="00BB1570"/>
    <w:rsid w:val="00BB166E"/>
    <w:rsid w:val="00BB249E"/>
    <w:rsid w:val="00BB2630"/>
    <w:rsid w:val="00BB40CA"/>
    <w:rsid w:val="00BB4320"/>
    <w:rsid w:val="00BB50E2"/>
    <w:rsid w:val="00BB55B3"/>
    <w:rsid w:val="00BB5F60"/>
    <w:rsid w:val="00BB5FFD"/>
    <w:rsid w:val="00BB6CBD"/>
    <w:rsid w:val="00BB6E99"/>
    <w:rsid w:val="00BB706D"/>
    <w:rsid w:val="00BC1311"/>
    <w:rsid w:val="00BC147D"/>
    <w:rsid w:val="00BC217F"/>
    <w:rsid w:val="00BC2782"/>
    <w:rsid w:val="00BC27C2"/>
    <w:rsid w:val="00BC298B"/>
    <w:rsid w:val="00BC2E92"/>
    <w:rsid w:val="00BC3118"/>
    <w:rsid w:val="00BC3DE0"/>
    <w:rsid w:val="00BC4159"/>
    <w:rsid w:val="00BC490C"/>
    <w:rsid w:val="00BC5CD5"/>
    <w:rsid w:val="00BC7404"/>
    <w:rsid w:val="00BC74E0"/>
    <w:rsid w:val="00BC7601"/>
    <w:rsid w:val="00BC77E5"/>
    <w:rsid w:val="00BC7C50"/>
    <w:rsid w:val="00BC7E6A"/>
    <w:rsid w:val="00BD02E1"/>
    <w:rsid w:val="00BD145D"/>
    <w:rsid w:val="00BD15E4"/>
    <w:rsid w:val="00BD390D"/>
    <w:rsid w:val="00BD39D3"/>
    <w:rsid w:val="00BD3A53"/>
    <w:rsid w:val="00BD3DAE"/>
    <w:rsid w:val="00BD4290"/>
    <w:rsid w:val="00BD4EE3"/>
    <w:rsid w:val="00BD52B4"/>
    <w:rsid w:val="00BD65A2"/>
    <w:rsid w:val="00BD6CE1"/>
    <w:rsid w:val="00BD7614"/>
    <w:rsid w:val="00BD7BB8"/>
    <w:rsid w:val="00BE00C3"/>
    <w:rsid w:val="00BE09FF"/>
    <w:rsid w:val="00BE3E04"/>
    <w:rsid w:val="00BE4246"/>
    <w:rsid w:val="00BE4C92"/>
    <w:rsid w:val="00BE4E33"/>
    <w:rsid w:val="00BE4F6B"/>
    <w:rsid w:val="00BE57B0"/>
    <w:rsid w:val="00BE60B6"/>
    <w:rsid w:val="00BE64A6"/>
    <w:rsid w:val="00BE6896"/>
    <w:rsid w:val="00BE69CE"/>
    <w:rsid w:val="00BE70C5"/>
    <w:rsid w:val="00BE79F5"/>
    <w:rsid w:val="00BE7AAE"/>
    <w:rsid w:val="00BE7FCD"/>
    <w:rsid w:val="00BF0472"/>
    <w:rsid w:val="00BF0514"/>
    <w:rsid w:val="00BF1718"/>
    <w:rsid w:val="00BF3E99"/>
    <w:rsid w:val="00BF46AE"/>
    <w:rsid w:val="00BF4704"/>
    <w:rsid w:val="00BF5125"/>
    <w:rsid w:val="00BF5149"/>
    <w:rsid w:val="00BF518B"/>
    <w:rsid w:val="00BF67D7"/>
    <w:rsid w:val="00BF6E87"/>
    <w:rsid w:val="00BF7E11"/>
    <w:rsid w:val="00BF7FE4"/>
    <w:rsid w:val="00C00846"/>
    <w:rsid w:val="00C00AF9"/>
    <w:rsid w:val="00C02049"/>
    <w:rsid w:val="00C024C4"/>
    <w:rsid w:val="00C033EB"/>
    <w:rsid w:val="00C039C7"/>
    <w:rsid w:val="00C03BC5"/>
    <w:rsid w:val="00C04B41"/>
    <w:rsid w:val="00C05C4C"/>
    <w:rsid w:val="00C06670"/>
    <w:rsid w:val="00C07629"/>
    <w:rsid w:val="00C07F02"/>
    <w:rsid w:val="00C11270"/>
    <w:rsid w:val="00C115D7"/>
    <w:rsid w:val="00C11A22"/>
    <w:rsid w:val="00C11E95"/>
    <w:rsid w:val="00C12CEE"/>
    <w:rsid w:val="00C130A3"/>
    <w:rsid w:val="00C133B0"/>
    <w:rsid w:val="00C1452C"/>
    <w:rsid w:val="00C153A8"/>
    <w:rsid w:val="00C15D6E"/>
    <w:rsid w:val="00C16959"/>
    <w:rsid w:val="00C16A8D"/>
    <w:rsid w:val="00C17711"/>
    <w:rsid w:val="00C1776D"/>
    <w:rsid w:val="00C2045C"/>
    <w:rsid w:val="00C204AC"/>
    <w:rsid w:val="00C2217D"/>
    <w:rsid w:val="00C225FB"/>
    <w:rsid w:val="00C22911"/>
    <w:rsid w:val="00C2376C"/>
    <w:rsid w:val="00C23E95"/>
    <w:rsid w:val="00C24CF9"/>
    <w:rsid w:val="00C25E41"/>
    <w:rsid w:val="00C26F4F"/>
    <w:rsid w:val="00C3094E"/>
    <w:rsid w:val="00C3335F"/>
    <w:rsid w:val="00C33F89"/>
    <w:rsid w:val="00C34542"/>
    <w:rsid w:val="00C357AB"/>
    <w:rsid w:val="00C35805"/>
    <w:rsid w:val="00C35B44"/>
    <w:rsid w:val="00C36004"/>
    <w:rsid w:val="00C36386"/>
    <w:rsid w:val="00C36A00"/>
    <w:rsid w:val="00C37073"/>
    <w:rsid w:val="00C37F66"/>
    <w:rsid w:val="00C422BA"/>
    <w:rsid w:val="00C42B99"/>
    <w:rsid w:val="00C42E1E"/>
    <w:rsid w:val="00C43000"/>
    <w:rsid w:val="00C434B6"/>
    <w:rsid w:val="00C441A6"/>
    <w:rsid w:val="00C44218"/>
    <w:rsid w:val="00C4453C"/>
    <w:rsid w:val="00C44C08"/>
    <w:rsid w:val="00C45D87"/>
    <w:rsid w:val="00C46258"/>
    <w:rsid w:val="00C463B7"/>
    <w:rsid w:val="00C46DAB"/>
    <w:rsid w:val="00C46F24"/>
    <w:rsid w:val="00C47539"/>
    <w:rsid w:val="00C476BA"/>
    <w:rsid w:val="00C5061E"/>
    <w:rsid w:val="00C50E32"/>
    <w:rsid w:val="00C50F7B"/>
    <w:rsid w:val="00C51415"/>
    <w:rsid w:val="00C517AC"/>
    <w:rsid w:val="00C5224A"/>
    <w:rsid w:val="00C52A53"/>
    <w:rsid w:val="00C52BE0"/>
    <w:rsid w:val="00C53E1F"/>
    <w:rsid w:val="00C54A60"/>
    <w:rsid w:val="00C559D0"/>
    <w:rsid w:val="00C56209"/>
    <w:rsid w:val="00C5699B"/>
    <w:rsid w:val="00C56B74"/>
    <w:rsid w:val="00C56B7F"/>
    <w:rsid w:val="00C56C4F"/>
    <w:rsid w:val="00C56D74"/>
    <w:rsid w:val="00C576C7"/>
    <w:rsid w:val="00C6026A"/>
    <w:rsid w:val="00C6092B"/>
    <w:rsid w:val="00C60DB3"/>
    <w:rsid w:val="00C61187"/>
    <w:rsid w:val="00C61B4F"/>
    <w:rsid w:val="00C61C17"/>
    <w:rsid w:val="00C62171"/>
    <w:rsid w:val="00C62553"/>
    <w:rsid w:val="00C62FC4"/>
    <w:rsid w:val="00C638CF"/>
    <w:rsid w:val="00C6400F"/>
    <w:rsid w:val="00C64726"/>
    <w:rsid w:val="00C64BCB"/>
    <w:rsid w:val="00C64F9E"/>
    <w:rsid w:val="00C6531D"/>
    <w:rsid w:val="00C657A9"/>
    <w:rsid w:val="00C66A60"/>
    <w:rsid w:val="00C670BE"/>
    <w:rsid w:val="00C67EB9"/>
    <w:rsid w:val="00C67F4B"/>
    <w:rsid w:val="00C67F88"/>
    <w:rsid w:val="00C70B08"/>
    <w:rsid w:val="00C70EC7"/>
    <w:rsid w:val="00C7141E"/>
    <w:rsid w:val="00C719C4"/>
    <w:rsid w:val="00C71B51"/>
    <w:rsid w:val="00C720C1"/>
    <w:rsid w:val="00C7395D"/>
    <w:rsid w:val="00C74488"/>
    <w:rsid w:val="00C74AF9"/>
    <w:rsid w:val="00C74D1C"/>
    <w:rsid w:val="00C75970"/>
    <w:rsid w:val="00C75B28"/>
    <w:rsid w:val="00C76B8C"/>
    <w:rsid w:val="00C778F9"/>
    <w:rsid w:val="00C77BA8"/>
    <w:rsid w:val="00C80498"/>
    <w:rsid w:val="00C8062A"/>
    <w:rsid w:val="00C80C86"/>
    <w:rsid w:val="00C81E49"/>
    <w:rsid w:val="00C82867"/>
    <w:rsid w:val="00C82A5C"/>
    <w:rsid w:val="00C83041"/>
    <w:rsid w:val="00C83845"/>
    <w:rsid w:val="00C838DA"/>
    <w:rsid w:val="00C8421C"/>
    <w:rsid w:val="00C8470C"/>
    <w:rsid w:val="00C84987"/>
    <w:rsid w:val="00C85626"/>
    <w:rsid w:val="00C86380"/>
    <w:rsid w:val="00C87052"/>
    <w:rsid w:val="00C900C7"/>
    <w:rsid w:val="00C900E3"/>
    <w:rsid w:val="00C9017D"/>
    <w:rsid w:val="00C901BD"/>
    <w:rsid w:val="00C90EF6"/>
    <w:rsid w:val="00C91028"/>
    <w:rsid w:val="00C9114C"/>
    <w:rsid w:val="00C9146F"/>
    <w:rsid w:val="00C92240"/>
    <w:rsid w:val="00C923BE"/>
    <w:rsid w:val="00C92805"/>
    <w:rsid w:val="00C9434F"/>
    <w:rsid w:val="00C94ED6"/>
    <w:rsid w:val="00C9572C"/>
    <w:rsid w:val="00C95913"/>
    <w:rsid w:val="00C95D27"/>
    <w:rsid w:val="00C9604A"/>
    <w:rsid w:val="00C9709B"/>
    <w:rsid w:val="00CA0678"/>
    <w:rsid w:val="00CA0DDF"/>
    <w:rsid w:val="00CA0E42"/>
    <w:rsid w:val="00CA146D"/>
    <w:rsid w:val="00CA17C4"/>
    <w:rsid w:val="00CA2003"/>
    <w:rsid w:val="00CA43B8"/>
    <w:rsid w:val="00CA43C4"/>
    <w:rsid w:val="00CA48EC"/>
    <w:rsid w:val="00CA4B85"/>
    <w:rsid w:val="00CA58E0"/>
    <w:rsid w:val="00CA5943"/>
    <w:rsid w:val="00CA5C3C"/>
    <w:rsid w:val="00CA5F1D"/>
    <w:rsid w:val="00CA6296"/>
    <w:rsid w:val="00CA645B"/>
    <w:rsid w:val="00CA6689"/>
    <w:rsid w:val="00CA6887"/>
    <w:rsid w:val="00CA740F"/>
    <w:rsid w:val="00CA796B"/>
    <w:rsid w:val="00CA7AC2"/>
    <w:rsid w:val="00CB1235"/>
    <w:rsid w:val="00CB19D6"/>
    <w:rsid w:val="00CB20DB"/>
    <w:rsid w:val="00CB25C4"/>
    <w:rsid w:val="00CB3F1D"/>
    <w:rsid w:val="00CB4268"/>
    <w:rsid w:val="00CB47D3"/>
    <w:rsid w:val="00CB49AF"/>
    <w:rsid w:val="00CB4D07"/>
    <w:rsid w:val="00CB51E6"/>
    <w:rsid w:val="00CB55DE"/>
    <w:rsid w:val="00CB61E3"/>
    <w:rsid w:val="00CB641A"/>
    <w:rsid w:val="00CB758F"/>
    <w:rsid w:val="00CB7871"/>
    <w:rsid w:val="00CC0AED"/>
    <w:rsid w:val="00CC0DCF"/>
    <w:rsid w:val="00CC1120"/>
    <w:rsid w:val="00CC16BB"/>
    <w:rsid w:val="00CC2483"/>
    <w:rsid w:val="00CC2742"/>
    <w:rsid w:val="00CC459E"/>
    <w:rsid w:val="00CC5DFD"/>
    <w:rsid w:val="00CC76A7"/>
    <w:rsid w:val="00CC7B19"/>
    <w:rsid w:val="00CC7B24"/>
    <w:rsid w:val="00CD1164"/>
    <w:rsid w:val="00CD1602"/>
    <w:rsid w:val="00CD26CE"/>
    <w:rsid w:val="00CD2782"/>
    <w:rsid w:val="00CD27AF"/>
    <w:rsid w:val="00CD308E"/>
    <w:rsid w:val="00CD3797"/>
    <w:rsid w:val="00CD3C00"/>
    <w:rsid w:val="00CD3FB7"/>
    <w:rsid w:val="00CD50B8"/>
    <w:rsid w:val="00CD54A0"/>
    <w:rsid w:val="00CD61DF"/>
    <w:rsid w:val="00CD6D65"/>
    <w:rsid w:val="00CE0715"/>
    <w:rsid w:val="00CE1C2B"/>
    <w:rsid w:val="00CE22FC"/>
    <w:rsid w:val="00CE3409"/>
    <w:rsid w:val="00CE4B45"/>
    <w:rsid w:val="00CE4B79"/>
    <w:rsid w:val="00CE5502"/>
    <w:rsid w:val="00CE55F8"/>
    <w:rsid w:val="00CE5DB5"/>
    <w:rsid w:val="00CE6148"/>
    <w:rsid w:val="00CE6B47"/>
    <w:rsid w:val="00CE6C30"/>
    <w:rsid w:val="00CE7128"/>
    <w:rsid w:val="00CF05D8"/>
    <w:rsid w:val="00CF12DD"/>
    <w:rsid w:val="00CF15FF"/>
    <w:rsid w:val="00CF1769"/>
    <w:rsid w:val="00CF1C34"/>
    <w:rsid w:val="00CF1DDF"/>
    <w:rsid w:val="00CF25C6"/>
    <w:rsid w:val="00CF26B9"/>
    <w:rsid w:val="00CF2A8D"/>
    <w:rsid w:val="00CF483F"/>
    <w:rsid w:val="00CF54DC"/>
    <w:rsid w:val="00CF5D96"/>
    <w:rsid w:val="00CF62BC"/>
    <w:rsid w:val="00CF66C3"/>
    <w:rsid w:val="00CF6D3A"/>
    <w:rsid w:val="00CF6E7D"/>
    <w:rsid w:val="00CF72CA"/>
    <w:rsid w:val="00D00869"/>
    <w:rsid w:val="00D00E1C"/>
    <w:rsid w:val="00D00ECB"/>
    <w:rsid w:val="00D0101B"/>
    <w:rsid w:val="00D01F77"/>
    <w:rsid w:val="00D021DD"/>
    <w:rsid w:val="00D03406"/>
    <w:rsid w:val="00D03A32"/>
    <w:rsid w:val="00D04E63"/>
    <w:rsid w:val="00D059E7"/>
    <w:rsid w:val="00D05DF6"/>
    <w:rsid w:val="00D05F50"/>
    <w:rsid w:val="00D0663B"/>
    <w:rsid w:val="00D074C7"/>
    <w:rsid w:val="00D07EC4"/>
    <w:rsid w:val="00D133C7"/>
    <w:rsid w:val="00D146BE"/>
    <w:rsid w:val="00D14832"/>
    <w:rsid w:val="00D148DC"/>
    <w:rsid w:val="00D14C67"/>
    <w:rsid w:val="00D15210"/>
    <w:rsid w:val="00D15400"/>
    <w:rsid w:val="00D15ED9"/>
    <w:rsid w:val="00D1717E"/>
    <w:rsid w:val="00D203F1"/>
    <w:rsid w:val="00D20949"/>
    <w:rsid w:val="00D2101B"/>
    <w:rsid w:val="00D2134D"/>
    <w:rsid w:val="00D215E6"/>
    <w:rsid w:val="00D21A3C"/>
    <w:rsid w:val="00D230F2"/>
    <w:rsid w:val="00D2334E"/>
    <w:rsid w:val="00D23428"/>
    <w:rsid w:val="00D24256"/>
    <w:rsid w:val="00D24AE1"/>
    <w:rsid w:val="00D24D54"/>
    <w:rsid w:val="00D25483"/>
    <w:rsid w:val="00D27064"/>
    <w:rsid w:val="00D30123"/>
    <w:rsid w:val="00D30956"/>
    <w:rsid w:val="00D30BA1"/>
    <w:rsid w:val="00D313EA"/>
    <w:rsid w:val="00D31D32"/>
    <w:rsid w:val="00D3235B"/>
    <w:rsid w:val="00D32F4D"/>
    <w:rsid w:val="00D3353A"/>
    <w:rsid w:val="00D335BD"/>
    <w:rsid w:val="00D35F7B"/>
    <w:rsid w:val="00D368E8"/>
    <w:rsid w:val="00D3699E"/>
    <w:rsid w:val="00D36CA9"/>
    <w:rsid w:val="00D36CB2"/>
    <w:rsid w:val="00D37519"/>
    <w:rsid w:val="00D37D49"/>
    <w:rsid w:val="00D4171D"/>
    <w:rsid w:val="00D41A76"/>
    <w:rsid w:val="00D423BD"/>
    <w:rsid w:val="00D42490"/>
    <w:rsid w:val="00D43C47"/>
    <w:rsid w:val="00D450A6"/>
    <w:rsid w:val="00D45C09"/>
    <w:rsid w:val="00D45D6A"/>
    <w:rsid w:val="00D46702"/>
    <w:rsid w:val="00D46B67"/>
    <w:rsid w:val="00D46FD3"/>
    <w:rsid w:val="00D4710A"/>
    <w:rsid w:val="00D47A9E"/>
    <w:rsid w:val="00D47AE4"/>
    <w:rsid w:val="00D500B5"/>
    <w:rsid w:val="00D514DE"/>
    <w:rsid w:val="00D514E6"/>
    <w:rsid w:val="00D517EE"/>
    <w:rsid w:val="00D51B6C"/>
    <w:rsid w:val="00D51EDA"/>
    <w:rsid w:val="00D53238"/>
    <w:rsid w:val="00D53D9D"/>
    <w:rsid w:val="00D54593"/>
    <w:rsid w:val="00D54F4E"/>
    <w:rsid w:val="00D553BD"/>
    <w:rsid w:val="00D559BC"/>
    <w:rsid w:val="00D55E72"/>
    <w:rsid w:val="00D55F8B"/>
    <w:rsid w:val="00D5695B"/>
    <w:rsid w:val="00D60FD5"/>
    <w:rsid w:val="00D61AA7"/>
    <w:rsid w:val="00D6204D"/>
    <w:rsid w:val="00D62CE8"/>
    <w:rsid w:val="00D6314E"/>
    <w:rsid w:val="00D634B1"/>
    <w:rsid w:val="00D63C14"/>
    <w:rsid w:val="00D64B39"/>
    <w:rsid w:val="00D64C29"/>
    <w:rsid w:val="00D650FF"/>
    <w:rsid w:val="00D653A0"/>
    <w:rsid w:val="00D653DA"/>
    <w:rsid w:val="00D65773"/>
    <w:rsid w:val="00D66D41"/>
    <w:rsid w:val="00D67F84"/>
    <w:rsid w:val="00D703BE"/>
    <w:rsid w:val="00D7055B"/>
    <w:rsid w:val="00D7055C"/>
    <w:rsid w:val="00D709B7"/>
    <w:rsid w:val="00D71135"/>
    <w:rsid w:val="00D71AEC"/>
    <w:rsid w:val="00D72F8C"/>
    <w:rsid w:val="00D7322B"/>
    <w:rsid w:val="00D73511"/>
    <w:rsid w:val="00D7368A"/>
    <w:rsid w:val="00D74802"/>
    <w:rsid w:val="00D74A36"/>
    <w:rsid w:val="00D754B2"/>
    <w:rsid w:val="00D75543"/>
    <w:rsid w:val="00D77A68"/>
    <w:rsid w:val="00D77BE4"/>
    <w:rsid w:val="00D8030F"/>
    <w:rsid w:val="00D80C78"/>
    <w:rsid w:val="00D81AF0"/>
    <w:rsid w:val="00D82C6B"/>
    <w:rsid w:val="00D82F79"/>
    <w:rsid w:val="00D83877"/>
    <w:rsid w:val="00D8450A"/>
    <w:rsid w:val="00D84A53"/>
    <w:rsid w:val="00D84C4C"/>
    <w:rsid w:val="00D84F16"/>
    <w:rsid w:val="00D850B7"/>
    <w:rsid w:val="00D85B15"/>
    <w:rsid w:val="00D85FCE"/>
    <w:rsid w:val="00D86831"/>
    <w:rsid w:val="00D872B7"/>
    <w:rsid w:val="00D876C9"/>
    <w:rsid w:val="00D8773B"/>
    <w:rsid w:val="00D878E1"/>
    <w:rsid w:val="00D879AE"/>
    <w:rsid w:val="00D91E02"/>
    <w:rsid w:val="00D93149"/>
    <w:rsid w:val="00D938D2"/>
    <w:rsid w:val="00D943E7"/>
    <w:rsid w:val="00D94582"/>
    <w:rsid w:val="00D95E42"/>
    <w:rsid w:val="00D962AA"/>
    <w:rsid w:val="00D962C6"/>
    <w:rsid w:val="00DA040A"/>
    <w:rsid w:val="00DA071A"/>
    <w:rsid w:val="00DA16F0"/>
    <w:rsid w:val="00DA1C10"/>
    <w:rsid w:val="00DA1D10"/>
    <w:rsid w:val="00DA20F4"/>
    <w:rsid w:val="00DA2310"/>
    <w:rsid w:val="00DA2E5F"/>
    <w:rsid w:val="00DA38D6"/>
    <w:rsid w:val="00DA464C"/>
    <w:rsid w:val="00DA7602"/>
    <w:rsid w:val="00DB00B1"/>
    <w:rsid w:val="00DB0D19"/>
    <w:rsid w:val="00DB0F97"/>
    <w:rsid w:val="00DB19C5"/>
    <w:rsid w:val="00DB205E"/>
    <w:rsid w:val="00DB25B5"/>
    <w:rsid w:val="00DB30C6"/>
    <w:rsid w:val="00DB335C"/>
    <w:rsid w:val="00DB3481"/>
    <w:rsid w:val="00DB44EE"/>
    <w:rsid w:val="00DB466E"/>
    <w:rsid w:val="00DB524C"/>
    <w:rsid w:val="00DB5718"/>
    <w:rsid w:val="00DB5F0E"/>
    <w:rsid w:val="00DB6A06"/>
    <w:rsid w:val="00DB6C08"/>
    <w:rsid w:val="00DB6C33"/>
    <w:rsid w:val="00DB70AD"/>
    <w:rsid w:val="00DB7DBA"/>
    <w:rsid w:val="00DB7E13"/>
    <w:rsid w:val="00DC05E9"/>
    <w:rsid w:val="00DC1763"/>
    <w:rsid w:val="00DC235F"/>
    <w:rsid w:val="00DC25EB"/>
    <w:rsid w:val="00DC274E"/>
    <w:rsid w:val="00DC2F29"/>
    <w:rsid w:val="00DC3894"/>
    <w:rsid w:val="00DC44E1"/>
    <w:rsid w:val="00DC45C3"/>
    <w:rsid w:val="00DC4C50"/>
    <w:rsid w:val="00DC5A9B"/>
    <w:rsid w:val="00DC70B5"/>
    <w:rsid w:val="00DC74E1"/>
    <w:rsid w:val="00DC78B9"/>
    <w:rsid w:val="00DC79CD"/>
    <w:rsid w:val="00DD0D47"/>
    <w:rsid w:val="00DD12EE"/>
    <w:rsid w:val="00DD131F"/>
    <w:rsid w:val="00DD1543"/>
    <w:rsid w:val="00DD182A"/>
    <w:rsid w:val="00DD209D"/>
    <w:rsid w:val="00DD22A8"/>
    <w:rsid w:val="00DD3511"/>
    <w:rsid w:val="00DD4415"/>
    <w:rsid w:val="00DD4DAE"/>
    <w:rsid w:val="00DD574C"/>
    <w:rsid w:val="00DD5F3A"/>
    <w:rsid w:val="00DD7497"/>
    <w:rsid w:val="00DD7C78"/>
    <w:rsid w:val="00DE1130"/>
    <w:rsid w:val="00DE18C9"/>
    <w:rsid w:val="00DE2ADB"/>
    <w:rsid w:val="00DE2D3D"/>
    <w:rsid w:val="00DE2E58"/>
    <w:rsid w:val="00DE6245"/>
    <w:rsid w:val="00DF0554"/>
    <w:rsid w:val="00DF0EE4"/>
    <w:rsid w:val="00DF11DA"/>
    <w:rsid w:val="00DF158E"/>
    <w:rsid w:val="00DF2A04"/>
    <w:rsid w:val="00DF2FBE"/>
    <w:rsid w:val="00DF310D"/>
    <w:rsid w:val="00DF36B5"/>
    <w:rsid w:val="00DF3FC9"/>
    <w:rsid w:val="00DF472C"/>
    <w:rsid w:val="00DF4F4A"/>
    <w:rsid w:val="00DF5F54"/>
    <w:rsid w:val="00DF62F2"/>
    <w:rsid w:val="00DF66F3"/>
    <w:rsid w:val="00DF6BD7"/>
    <w:rsid w:val="00DF6EC0"/>
    <w:rsid w:val="00DF6FE5"/>
    <w:rsid w:val="00DF7044"/>
    <w:rsid w:val="00E01A6F"/>
    <w:rsid w:val="00E02381"/>
    <w:rsid w:val="00E023FA"/>
    <w:rsid w:val="00E02813"/>
    <w:rsid w:val="00E04AF2"/>
    <w:rsid w:val="00E04C4A"/>
    <w:rsid w:val="00E04C65"/>
    <w:rsid w:val="00E04C82"/>
    <w:rsid w:val="00E05398"/>
    <w:rsid w:val="00E05D66"/>
    <w:rsid w:val="00E05E38"/>
    <w:rsid w:val="00E06820"/>
    <w:rsid w:val="00E06E7F"/>
    <w:rsid w:val="00E072CF"/>
    <w:rsid w:val="00E07C10"/>
    <w:rsid w:val="00E1090E"/>
    <w:rsid w:val="00E10A29"/>
    <w:rsid w:val="00E1100E"/>
    <w:rsid w:val="00E11385"/>
    <w:rsid w:val="00E12E71"/>
    <w:rsid w:val="00E13130"/>
    <w:rsid w:val="00E1313C"/>
    <w:rsid w:val="00E13641"/>
    <w:rsid w:val="00E139D6"/>
    <w:rsid w:val="00E13EB0"/>
    <w:rsid w:val="00E15133"/>
    <w:rsid w:val="00E156A0"/>
    <w:rsid w:val="00E15AFB"/>
    <w:rsid w:val="00E15B35"/>
    <w:rsid w:val="00E1616B"/>
    <w:rsid w:val="00E174CA"/>
    <w:rsid w:val="00E178E6"/>
    <w:rsid w:val="00E179CF"/>
    <w:rsid w:val="00E17D16"/>
    <w:rsid w:val="00E20312"/>
    <w:rsid w:val="00E205B2"/>
    <w:rsid w:val="00E22518"/>
    <w:rsid w:val="00E22C48"/>
    <w:rsid w:val="00E22C82"/>
    <w:rsid w:val="00E2300D"/>
    <w:rsid w:val="00E23502"/>
    <w:rsid w:val="00E235A5"/>
    <w:rsid w:val="00E2360E"/>
    <w:rsid w:val="00E2373B"/>
    <w:rsid w:val="00E23927"/>
    <w:rsid w:val="00E23A56"/>
    <w:rsid w:val="00E25676"/>
    <w:rsid w:val="00E25898"/>
    <w:rsid w:val="00E260D4"/>
    <w:rsid w:val="00E26B75"/>
    <w:rsid w:val="00E27970"/>
    <w:rsid w:val="00E30631"/>
    <w:rsid w:val="00E30BA4"/>
    <w:rsid w:val="00E31AEF"/>
    <w:rsid w:val="00E332F1"/>
    <w:rsid w:val="00E33E7B"/>
    <w:rsid w:val="00E34323"/>
    <w:rsid w:val="00E34CE4"/>
    <w:rsid w:val="00E35651"/>
    <w:rsid w:val="00E3686F"/>
    <w:rsid w:val="00E37C0C"/>
    <w:rsid w:val="00E41162"/>
    <w:rsid w:val="00E426BA"/>
    <w:rsid w:val="00E427B6"/>
    <w:rsid w:val="00E43229"/>
    <w:rsid w:val="00E448A9"/>
    <w:rsid w:val="00E45C5C"/>
    <w:rsid w:val="00E46290"/>
    <w:rsid w:val="00E46941"/>
    <w:rsid w:val="00E4745F"/>
    <w:rsid w:val="00E477E7"/>
    <w:rsid w:val="00E47B89"/>
    <w:rsid w:val="00E47BB6"/>
    <w:rsid w:val="00E47FE2"/>
    <w:rsid w:val="00E50627"/>
    <w:rsid w:val="00E51132"/>
    <w:rsid w:val="00E512D2"/>
    <w:rsid w:val="00E537D5"/>
    <w:rsid w:val="00E53A1B"/>
    <w:rsid w:val="00E53E5A"/>
    <w:rsid w:val="00E5484D"/>
    <w:rsid w:val="00E54DC0"/>
    <w:rsid w:val="00E552F7"/>
    <w:rsid w:val="00E5576D"/>
    <w:rsid w:val="00E5597D"/>
    <w:rsid w:val="00E559E8"/>
    <w:rsid w:val="00E60E08"/>
    <w:rsid w:val="00E60EC1"/>
    <w:rsid w:val="00E61320"/>
    <w:rsid w:val="00E62138"/>
    <w:rsid w:val="00E62EC7"/>
    <w:rsid w:val="00E636E3"/>
    <w:rsid w:val="00E64A41"/>
    <w:rsid w:val="00E64D2D"/>
    <w:rsid w:val="00E64E22"/>
    <w:rsid w:val="00E65210"/>
    <w:rsid w:val="00E6573E"/>
    <w:rsid w:val="00E65FDF"/>
    <w:rsid w:val="00E6620A"/>
    <w:rsid w:val="00E663DD"/>
    <w:rsid w:val="00E6679B"/>
    <w:rsid w:val="00E66C31"/>
    <w:rsid w:val="00E707A8"/>
    <w:rsid w:val="00E71277"/>
    <w:rsid w:val="00E71E79"/>
    <w:rsid w:val="00E721F5"/>
    <w:rsid w:val="00E728EA"/>
    <w:rsid w:val="00E73808"/>
    <w:rsid w:val="00E73E6E"/>
    <w:rsid w:val="00E73F01"/>
    <w:rsid w:val="00E742E8"/>
    <w:rsid w:val="00E745C2"/>
    <w:rsid w:val="00E74720"/>
    <w:rsid w:val="00E74ECD"/>
    <w:rsid w:val="00E76536"/>
    <w:rsid w:val="00E7658E"/>
    <w:rsid w:val="00E77466"/>
    <w:rsid w:val="00E80397"/>
    <w:rsid w:val="00E80C9F"/>
    <w:rsid w:val="00E80D80"/>
    <w:rsid w:val="00E8123B"/>
    <w:rsid w:val="00E816BF"/>
    <w:rsid w:val="00E857F2"/>
    <w:rsid w:val="00E85942"/>
    <w:rsid w:val="00E8609B"/>
    <w:rsid w:val="00E87D7F"/>
    <w:rsid w:val="00E922C3"/>
    <w:rsid w:val="00E925F1"/>
    <w:rsid w:val="00E92677"/>
    <w:rsid w:val="00E93052"/>
    <w:rsid w:val="00E9353F"/>
    <w:rsid w:val="00E937EE"/>
    <w:rsid w:val="00E9418E"/>
    <w:rsid w:val="00E94227"/>
    <w:rsid w:val="00E94679"/>
    <w:rsid w:val="00E94856"/>
    <w:rsid w:val="00E94E75"/>
    <w:rsid w:val="00E95428"/>
    <w:rsid w:val="00E954AC"/>
    <w:rsid w:val="00E95726"/>
    <w:rsid w:val="00E961C5"/>
    <w:rsid w:val="00E96517"/>
    <w:rsid w:val="00E96F67"/>
    <w:rsid w:val="00E97844"/>
    <w:rsid w:val="00E979BD"/>
    <w:rsid w:val="00E97D0A"/>
    <w:rsid w:val="00EA06B9"/>
    <w:rsid w:val="00EA07C5"/>
    <w:rsid w:val="00EA0DE8"/>
    <w:rsid w:val="00EA2347"/>
    <w:rsid w:val="00EA2490"/>
    <w:rsid w:val="00EA3A2C"/>
    <w:rsid w:val="00EA3DDC"/>
    <w:rsid w:val="00EA4151"/>
    <w:rsid w:val="00EA446B"/>
    <w:rsid w:val="00EA4F25"/>
    <w:rsid w:val="00EA533A"/>
    <w:rsid w:val="00EA5E25"/>
    <w:rsid w:val="00EA6381"/>
    <w:rsid w:val="00EA65DA"/>
    <w:rsid w:val="00EA6806"/>
    <w:rsid w:val="00EA7878"/>
    <w:rsid w:val="00EA7975"/>
    <w:rsid w:val="00EB0B32"/>
    <w:rsid w:val="00EB2479"/>
    <w:rsid w:val="00EB2D9F"/>
    <w:rsid w:val="00EB2E22"/>
    <w:rsid w:val="00EB4A70"/>
    <w:rsid w:val="00EB526C"/>
    <w:rsid w:val="00EB5A9E"/>
    <w:rsid w:val="00EB6234"/>
    <w:rsid w:val="00EB685C"/>
    <w:rsid w:val="00EB7648"/>
    <w:rsid w:val="00EB7B91"/>
    <w:rsid w:val="00EC0865"/>
    <w:rsid w:val="00EC138D"/>
    <w:rsid w:val="00EC20AD"/>
    <w:rsid w:val="00EC275E"/>
    <w:rsid w:val="00EC29DD"/>
    <w:rsid w:val="00EC3372"/>
    <w:rsid w:val="00EC3408"/>
    <w:rsid w:val="00EC505F"/>
    <w:rsid w:val="00EC5CDF"/>
    <w:rsid w:val="00EC67A7"/>
    <w:rsid w:val="00EC6E2D"/>
    <w:rsid w:val="00EC70D1"/>
    <w:rsid w:val="00ED03CE"/>
    <w:rsid w:val="00ED076D"/>
    <w:rsid w:val="00ED2103"/>
    <w:rsid w:val="00ED23E8"/>
    <w:rsid w:val="00ED3440"/>
    <w:rsid w:val="00ED3696"/>
    <w:rsid w:val="00ED3E58"/>
    <w:rsid w:val="00ED4765"/>
    <w:rsid w:val="00ED4A37"/>
    <w:rsid w:val="00ED4ACB"/>
    <w:rsid w:val="00ED4E07"/>
    <w:rsid w:val="00ED58D9"/>
    <w:rsid w:val="00ED5E58"/>
    <w:rsid w:val="00ED631A"/>
    <w:rsid w:val="00ED6CE4"/>
    <w:rsid w:val="00ED7BF8"/>
    <w:rsid w:val="00ED7E17"/>
    <w:rsid w:val="00EE07D8"/>
    <w:rsid w:val="00EE15AB"/>
    <w:rsid w:val="00EE3330"/>
    <w:rsid w:val="00EE43E2"/>
    <w:rsid w:val="00EF09BE"/>
    <w:rsid w:val="00EF159A"/>
    <w:rsid w:val="00EF1F8E"/>
    <w:rsid w:val="00EF24BA"/>
    <w:rsid w:val="00EF269A"/>
    <w:rsid w:val="00EF29D0"/>
    <w:rsid w:val="00EF2ABD"/>
    <w:rsid w:val="00EF4E9C"/>
    <w:rsid w:val="00EF502B"/>
    <w:rsid w:val="00EF55B2"/>
    <w:rsid w:val="00EF58A1"/>
    <w:rsid w:val="00EF618B"/>
    <w:rsid w:val="00EF6535"/>
    <w:rsid w:val="00EF6AC2"/>
    <w:rsid w:val="00EF79B5"/>
    <w:rsid w:val="00F00508"/>
    <w:rsid w:val="00F00DA8"/>
    <w:rsid w:val="00F01B8E"/>
    <w:rsid w:val="00F01D4F"/>
    <w:rsid w:val="00F020D0"/>
    <w:rsid w:val="00F02BC8"/>
    <w:rsid w:val="00F02D5F"/>
    <w:rsid w:val="00F03679"/>
    <w:rsid w:val="00F03F79"/>
    <w:rsid w:val="00F043C6"/>
    <w:rsid w:val="00F04ACB"/>
    <w:rsid w:val="00F05D0E"/>
    <w:rsid w:val="00F05F75"/>
    <w:rsid w:val="00F06EE7"/>
    <w:rsid w:val="00F071E5"/>
    <w:rsid w:val="00F076A0"/>
    <w:rsid w:val="00F07781"/>
    <w:rsid w:val="00F07F10"/>
    <w:rsid w:val="00F10B54"/>
    <w:rsid w:val="00F1154D"/>
    <w:rsid w:val="00F1199E"/>
    <w:rsid w:val="00F11CC2"/>
    <w:rsid w:val="00F11F84"/>
    <w:rsid w:val="00F141A8"/>
    <w:rsid w:val="00F14A67"/>
    <w:rsid w:val="00F14EB2"/>
    <w:rsid w:val="00F15BC2"/>
    <w:rsid w:val="00F1674D"/>
    <w:rsid w:val="00F168C4"/>
    <w:rsid w:val="00F16CBA"/>
    <w:rsid w:val="00F17189"/>
    <w:rsid w:val="00F17549"/>
    <w:rsid w:val="00F20291"/>
    <w:rsid w:val="00F202C2"/>
    <w:rsid w:val="00F204A8"/>
    <w:rsid w:val="00F21158"/>
    <w:rsid w:val="00F21DCC"/>
    <w:rsid w:val="00F22BB4"/>
    <w:rsid w:val="00F22C31"/>
    <w:rsid w:val="00F23FC9"/>
    <w:rsid w:val="00F251E7"/>
    <w:rsid w:val="00F25DB2"/>
    <w:rsid w:val="00F26C68"/>
    <w:rsid w:val="00F301CB"/>
    <w:rsid w:val="00F302E4"/>
    <w:rsid w:val="00F308AE"/>
    <w:rsid w:val="00F31A6E"/>
    <w:rsid w:val="00F32239"/>
    <w:rsid w:val="00F3320A"/>
    <w:rsid w:val="00F332D9"/>
    <w:rsid w:val="00F3334E"/>
    <w:rsid w:val="00F3345F"/>
    <w:rsid w:val="00F335F3"/>
    <w:rsid w:val="00F34485"/>
    <w:rsid w:val="00F346D8"/>
    <w:rsid w:val="00F34C17"/>
    <w:rsid w:val="00F35299"/>
    <w:rsid w:val="00F357DE"/>
    <w:rsid w:val="00F35BB5"/>
    <w:rsid w:val="00F36331"/>
    <w:rsid w:val="00F3699E"/>
    <w:rsid w:val="00F37031"/>
    <w:rsid w:val="00F37244"/>
    <w:rsid w:val="00F372EA"/>
    <w:rsid w:val="00F376FA"/>
    <w:rsid w:val="00F37E73"/>
    <w:rsid w:val="00F40115"/>
    <w:rsid w:val="00F40DFA"/>
    <w:rsid w:val="00F41AC2"/>
    <w:rsid w:val="00F41E61"/>
    <w:rsid w:val="00F42CF2"/>
    <w:rsid w:val="00F4345F"/>
    <w:rsid w:val="00F435C5"/>
    <w:rsid w:val="00F43733"/>
    <w:rsid w:val="00F4410B"/>
    <w:rsid w:val="00F44145"/>
    <w:rsid w:val="00F4789B"/>
    <w:rsid w:val="00F50D25"/>
    <w:rsid w:val="00F50E13"/>
    <w:rsid w:val="00F52EF1"/>
    <w:rsid w:val="00F53F3F"/>
    <w:rsid w:val="00F540A9"/>
    <w:rsid w:val="00F541B7"/>
    <w:rsid w:val="00F54347"/>
    <w:rsid w:val="00F5447E"/>
    <w:rsid w:val="00F544AA"/>
    <w:rsid w:val="00F55165"/>
    <w:rsid w:val="00F5552A"/>
    <w:rsid w:val="00F557E5"/>
    <w:rsid w:val="00F56609"/>
    <w:rsid w:val="00F56D3C"/>
    <w:rsid w:val="00F57835"/>
    <w:rsid w:val="00F57855"/>
    <w:rsid w:val="00F5791F"/>
    <w:rsid w:val="00F57ADC"/>
    <w:rsid w:val="00F57C6B"/>
    <w:rsid w:val="00F61F8F"/>
    <w:rsid w:val="00F62DE9"/>
    <w:rsid w:val="00F62E76"/>
    <w:rsid w:val="00F63742"/>
    <w:rsid w:val="00F63A72"/>
    <w:rsid w:val="00F63AEF"/>
    <w:rsid w:val="00F63E37"/>
    <w:rsid w:val="00F64542"/>
    <w:rsid w:val="00F6501D"/>
    <w:rsid w:val="00F658A1"/>
    <w:rsid w:val="00F65B66"/>
    <w:rsid w:val="00F65DED"/>
    <w:rsid w:val="00F65F26"/>
    <w:rsid w:val="00F660DC"/>
    <w:rsid w:val="00F67902"/>
    <w:rsid w:val="00F67FDF"/>
    <w:rsid w:val="00F70F6A"/>
    <w:rsid w:val="00F7178D"/>
    <w:rsid w:val="00F71817"/>
    <w:rsid w:val="00F71F8B"/>
    <w:rsid w:val="00F726A4"/>
    <w:rsid w:val="00F731C0"/>
    <w:rsid w:val="00F73A52"/>
    <w:rsid w:val="00F7488C"/>
    <w:rsid w:val="00F74EA1"/>
    <w:rsid w:val="00F74F73"/>
    <w:rsid w:val="00F750E1"/>
    <w:rsid w:val="00F757F5"/>
    <w:rsid w:val="00F76838"/>
    <w:rsid w:val="00F77B3C"/>
    <w:rsid w:val="00F81C5A"/>
    <w:rsid w:val="00F82A27"/>
    <w:rsid w:val="00F82A9C"/>
    <w:rsid w:val="00F8360E"/>
    <w:rsid w:val="00F83D32"/>
    <w:rsid w:val="00F85CA9"/>
    <w:rsid w:val="00F86DFA"/>
    <w:rsid w:val="00F86FA3"/>
    <w:rsid w:val="00F87150"/>
    <w:rsid w:val="00F87723"/>
    <w:rsid w:val="00F8792F"/>
    <w:rsid w:val="00F87DE3"/>
    <w:rsid w:val="00F90F2F"/>
    <w:rsid w:val="00F9347C"/>
    <w:rsid w:val="00F93640"/>
    <w:rsid w:val="00F9390E"/>
    <w:rsid w:val="00F944D4"/>
    <w:rsid w:val="00F9492F"/>
    <w:rsid w:val="00F9524F"/>
    <w:rsid w:val="00F954C5"/>
    <w:rsid w:val="00F96691"/>
    <w:rsid w:val="00F96ABD"/>
    <w:rsid w:val="00F96E9C"/>
    <w:rsid w:val="00F9708F"/>
    <w:rsid w:val="00F97640"/>
    <w:rsid w:val="00F976F3"/>
    <w:rsid w:val="00F97BB6"/>
    <w:rsid w:val="00FA00F0"/>
    <w:rsid w:val="00FA0457"/>
    <w:rsid w:val="00FA17FA"/>
    <w:rsid w:val="00FA182A"/>
    <w:rsid w:val="00FA27C7"/>
    <w:rsid w:val="00FA3DEE"/>
    <w:rsid w:val="00FA401C"/>
    <w:rsid w:val="00FA4368"/>
    <w:rsid w:val="00FA5003"/>
    <w:rsid w:val="00FA5F3A"/>
    <w:rsid w:val="00FA7235"/>
    <w:rsid w:val="00FA765E"/>
    <w:rsid w:val="00FA7762"/>
    <w:rsid w:val="00FA78D7"/>
    <w:rsid w:val="00FA7903"/>
    <w:rsid w:val="00FA7B8F"/>
    <w:rsid w:val="00FB0108"/>
    <w:rsid w:val="00FB014B"/>
    <w:rsid w:val="00FB028F"/>
    <w:rsid w:val="00FB0869"/>
    <w:rsid w:val="00FB2E71"/>
    <w:rsid w:val="00FB3C21"/>
    <w:rsid w:val="00FB43CF"/>
    <w:rsid w:val="00FB4BC1"/>
    <w:rsid w:val="00FB5879"/>
    <w:rsid w:val="00FB5C20"/>
    <w:rsid w:val="00FB62E6"/>
    <w:rsid w:val="00FB65FB"/>
    <w:rsid w:val="00FB672A"/>
    <w:rsid w:val="00FB6AA1"/>
    <w:rsid w:val="00FB6D3C"/>
    <w:rsid w:val="00FB7CA3"/>
    <w:rsid w:val="00FC0E94"/>
    <w:rsid w:val="00FC1478"/>
    <w:rsid w:val="00FC35DC"/>
    <w:rsid w:val="00FC4006"/>
    <w:rsid w:val="00FC41D5"/>
    <w:rsid w:val="00FC5385"/>
    <w:rsid w:val="00FC7D2A"/>
    <w:rsid w:val="00FD05D6"/>
    <w:rsid w:val="00FD1799"/>
    <w:rsid w:val="00FD243D"/>
    <w:rsid w:val="00FD249E"/>
    <w:rsid w:val="00FD362F"/>
    <w:rsid w:val="00FD38B4"/>
    <w:rsid w:val="00FD3FAF"/>
    <w:rsid w:val="00FD649D"/>
    <w:rsid w:val="00FD6C71"/>
    <w:rsid w:val="00FD7A4A"/>
    <w:rsid w:val="00FD7B51"/>
    <w:rsid w:val="00FE0C6B"/>
    <w:rsid w:val="00FE0EE0"/>
    <w:rsid w:val="00FE102B"/>
    <w:rsid w:val="00FE2305"/>
    <w:rsid w:val="00FE2B58"/>
    <w:rsid w:val="00FE38C4"/>
    <w:rsid w:val="00FE4063"/>
    <w:rsid w:val="00FE444B"/>
    <w:rsid w:val="00FE4DD4"/>
    <w:rsid w:val="00FE5002"/>
    <w:rsid w:val="00FE5AF7"/>
    <w:rsid w:val="00FE65AC"/>
    <w:rsid w:val="00FE6B08"/>
    <w:rsid w:val="00FE6DD7"/>
    <w:rsid w:val="00FE7094"/>
    <w:rsid w:val="00FE7BE8"/>
    <w:rsid w:val="00FF1118"/>
    <w:rsid w:val="00FF53D3"/>
    <w:rsid w:val="00FF5999"/>
    <w:rsid w:val="00FF61E5"/>
    <w:rsid w:val="00FF73D2"/>
    <w:rsid w:val="00FF7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ED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C1E8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730B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0B5B"/>
  </w:style>
  <w:style w:type="paragraph" w:styleId="a5">
    <w:name w:val="footer"/>
    <w:basedOn w:val="a"/>
    <w:link w:val="a6"/>
    <w:uiPriority w:val="99"/>
    <w:unhideWhenUsed/>
    <w:rsid w:val="00730B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0B5B"/>
  </w:style>
  <w:style w:type="paragraph" w:customStyle="1" w:styleId="ConsPlusNormal">
    <w:name w:val="ConsPlusNormal"/>
    <w:rsid w:val="00730B5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7">
    <w:name w:val="Hyperlink"/>
    <w:rsid w:val="00B915E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D50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D50BF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E18C9"/>
    <w:pPr>
      <w:jc w:val="both"/>
    </w:pPr>
    <w:rPr>
      <w:sz w:val="22"/>
      <w:szCs w:val="22"/>
      <w:lang w:eastAsia="en-US"/>
    </w:rPr>
  </w:style>
  <w:style w:type="paragraph" w:styleId="ab">
    <w:name w:val="Normal (Web)"/>
    <w:basedOn w:val="a"/>
    <w:uiPriority w:val="99"/>
    <w:unhideWhenUsed/>
    <w:rsid w:val="0060595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Page">
    <w:name w:val="ConsPlusTitlePage"/>
    <w:uiPriority w:val="99"/>
    <w:rsid w:val="00E8123B"/>
    <w:pPr>
      <w:autoSpaceDE w:val="0"/>
      <w:autoSpaceDN w:val="0"/>
      <w:adjustRightInd w:val="0"/>
    </w:pPr>
    <w:rPr>
      <w:rFonts w:ascii="Tahoma" w:hAnsi="Tahoma" w:cs="Tahoma"/>
      <w:sz w:val="28"/>
      <w:szCs w:val="28"/>
    </w:rPr>
  </w:style>
  <w:style w:type="character" w:styleId="ac">
    <w:name w:val="Emphasis"/>
    <w:basedOn w:val="a0"/>
    <w:uiPriority w:val="20"/>
    <w:qFormat/>
    <w:rsid w:val="000D72CF"/>
    <w:rPr>
      <w:i/>
      <w:iCs/>
    </w:rPr>
  </w:style>
  <w:style w:type="character" w:customStyle="1" w:styleId="highlightsearch4">
    <w:name w:val="highlightsearch4"/>
    <w:basedOn w:val="a0"/>
    <w:rsid w:val="00EC3372"/>
  </w:style>
  <w:style w:type="paragraph" w:styleId="ad">
    <w:name w:val="List Paragraph"/>
    <w:basedOn w:val="a"/>
    <w:uiPriority w:val="34"/>
    <w:qFormat/>
    <w:rsid w:val="00604D8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8ED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C1E8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unhideWhenUsed/>
    <w:rsid w:val="00730B5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30B5B"/>
  </w:style>
  <w:style w:type="paragraph" w:styleId="a5">
    <w:name w:val="footer"/>
    <w:basedOn w:val="a"/>
    <w:link w:val="a6"/>
    <w:uiPriority w:val="99"/>
    <w:unhideWhenUsed/>
    <w:rsid w:val="00730B5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30B5B"/>
  </w:style>
  <w:style w:type="paragraph" w:customStyle="1" w:styleId="ConsPlusNormal">
    <w:name w:val="ConsPlusNormal"/>
    <w:rsid w:val="00730B5B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styleId="a7">
    <w:name w:val="Hyperlink"/>
    <w:rsid w:val="00B915EB"/>
    <w:rPr>
      <w:color w:val="0000FF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3D50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3D50BF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DE18C9"/>
    <w:pPr>
      <w:jc w:val="both"/>
    </w:pPr>
    <w:rPr>
      <w:sz w:val="22"/>
      <w:szCs w:val="22"/>
      <w:lang w:eastAsia="en-US"/>
    </w:rPr>
  </w:style>
  <w:style w:type="paragraph" w:styleId="ab">
    <w:name w:val="Normal (Web)"/>
    <w:basedOn w:val="a"/>
    <w:uiPriority w:val="99"/>
    <w:unhideWhenUsed/>
    <w:rsid w:val="00605952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TitlePage">
    <w:name w:val="ConsPlusTitlePage"/>
    <w:uiPriority w:val="99"/>
    <w:rsid w:val="00E8123B"/>
    <w:pPr>
      <w:autoSpaceDE w:val="0"/>
      <w:autoSpaceDN w:val="0"/>
      <w:adjustRightInd w:val="0"/>
    </w:pPr>
    <w:rPr>
      <w:rFonts w:ascii="Tahoma" w:hAnsi="Tahoma" w:cs="Tahoma"/>
      <w:sz w:val="28"/>
      <w:szCs w:val="28"/>
    </w:rPr>
  </w:style>
  <w:style w:type="character" w:styleId="ac">
    <w:name w:val="Emphasis"/>
    <w:basedOn w:val="a0"/>
    <w:uiPriority w:val="20"/>
    <w:qFormat/>
    <w:rsid w:val="000D72CF"/>
    <w:rPr>
      <w:i/>
      <w:iCs/>
    </w:rPr>
  </w:style>
  <w:style w:type="character" w:customStyle="1" w:styleId="highlightsearch4">
    <w:name w:val="highlightsearch4"/>
    <w:basedOn w:val="a0"/>
    <w:rsid w:val="00EC3372"/>
  </w:style>
  <w:style w:type="paragraph" w:styleId="ad">
    <w:name w:val="List Paragraph"/>
    <w:basedOn w:val="a"/>
    <w:uiPriority w:val="34"/>
    <w:qFormat/>
    <w:rsid w:val="00604D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6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6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72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3047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0211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36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176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965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52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3623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97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372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7785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7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48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94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596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22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7487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308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9292DF743C19623D8BB0272253F0B078DE13C1794B4BBD3046611CA0DRA00J" TargetMode="External"/><Relationship Id="rId18" Type="http://schemas.openxmlformats.org/officeDocument/2006/relationships/hyperlink" Target="consultantplus://offline/ref=59292DF743C19623D8BB0272253F0B078DE03C1B92B5BBD3046611CA0DRA00J" TargetMode="External"/><Relationship Id="rId26" Type="http://schemas.openxmlformats.org/officeDocument/2006/relationships/hyperlink" Target="consultantplus://offline/ref=59292DF743C19623D8BB0272253F0B078DE6331696BABBD3046611CA0DRA00J" TargetMode="External"/><Relationship Id="rId39" Type="http://schemas.openxmlformats.org/officeDocument/2006/relationships/hyperlink" Target="mailto:sur-jsn@admhmao.ru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9292DF743C19623D8BB0272253F0B078DE03D1B94B0BBD3046611CA0DRA00J" TargetMode="External"/><Relationship Id="rId34" Type="http://schemas.openxmlformats.org/officeDocument/2006/relationships/hyperlink" Target="mailto:ber-jsn@admhmao.ru" TargetMode="External"/><Relationship Id="rId42" Type="http://schemas.openxmlformats.org/officeDocument/2006/relationships/hyperlink" Target="http://www.jsn.admhmao.ru" TargetMode="External"/><Relationship Id="rId47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9292DF743C19623D8BB0272253F0B078DE23B1C92B0BBD3046611CA0DRA00J" TargetMode="External"/><Relationship Id="rId17" Type="http://schemas.openxmlformats.org/officeDocument/2006/relationships/hyperlink" Target="consultantplus://offline/ref=59292DF743C19623D8BB0272253F0B0789E3331B93B8E6D90C3F1DC8R00AJ" TargetMode="External"/><Relationship Id="rId25" Type="http://schemas.openxmlformats.org/officeDocument/2006/relationships/hyperlink" Target="consultantplus://offline/ref=59292DF743C19623D8BB0272253F0B078DE63B1893B1BBD3046611CA0DRA00J" TargetMode="External"/><Relationship Id="rId33" Type="http://schemas.openxmlformats.org/officeDocument/2006/relationships/hyperlink" Target="mailto:jsn@admhmao.ru" TargetMode="External"/><Relationship Id="rId38" Type="http://schemas.openxmlformats.org/officeDocument/2006/relationships/hyperlink" Target="mailto:ngn-jsn@admhmao.ru" TargetMode="External"/><Relationship Id="rId46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9292DF743C19623D8BB0272253F0B078DE13D1F91B1BBD3046611CA0DRA00J" TargetMode="External"/><Relationship Id="rId20" Type="http://schemas.openxmlformats.org/officeDocument/2006/relationships/hyperlink" Target="consultantplus://offline/ref=59292DF743C19623D8BB0272253F0B078DE1331B94B7BBD3046611CA0DRA00J" TargetMode="External"/><Relationship Id="rId29" Type="http://schemas.openxmlformats.org/officeDocument/2006/relationships/hyperlink" Target="consultantplus://offline/ref=80D3D9ADB9CD0D38BC0A778DE1871BAC01C2CAC12C23F9E30A89799734CB70E8F39D4FF7A6BDAB96V1JBK" TargetMode="External"/><Relationship Id="rId41" Type="http://schemas.openxmlformats.org/officeDocument/2006/relationships/hyperlink" Target="mailto:hm-jsn@admhmao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9292DF743C19623D8BB0272253F0B078DE13C1B9CB7BBD3046611CA0DRA00J" TargetMode="External"/><Relationship Id="rId24" Type="http://schemas.openxmlformats.org/officeDocument/2006/relationships/hyperlink" Target="http://www.pravo.gov.ru" TargetMode="External"/><Relationship Id="rId32" Type="http://schemas.openxmlformats.org/officeDocument/2006/relationships/hyperlink" Target="http://www.jsn.admhmao.ru" TargetMode="External"/><Relationship Id="rId37" Type="http://schemas.openxmlformats.org/officeDocument/2006/relationships/hyperlink" Target="mailto:nvt-jsn@admhmao.ru" TargetMode="External"/><Relationship Id="rId40" Type="http://schemas.openxmlformats.org/officeDocument/2006/relationships/hyperlink" Target="mailto:ura-jsn@admhmao.ru" TargetMode="External"/><Relationship Id="rId45" Type="http://schemas.openxmlformats.org/officeDocument/2006/relationships/hyperlink" Target="consultantplus://offline/ref=A7AFD42A5F1E3849BDB8389B7A0FEAE178B4A61EA2052CA6D357C0A981DD38C80F5413487D6BB0ABO4nF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9292DF743C19623D8BB0272253F0B078DE23A1F96B2BBD3046611CA0DRA00J" TargetMode="External"/><Relationship Id="rId23" Type="http://schemas.openxmlformats.org/officeDocument/2006/relationships/hyperlink" Target="consultantplus://offline/ref=59292DF743C19623D8BB0272253F0B078DE03D189CB6BBD3046611CA0DRA00J" TargetMode="External"/><Relationship Id="rId28" Type="http://schemas.openxmlformats.org/officeDocument/2006/relationships/hyperlink" Target="consultantplus://offline/ref=7868B847858C28F7FCB463468CE53E0FEA565859854B5FFB1DFB9DB464FE2CD14104A893C510E36E4E9D41ADa4F" TargetMode="External"/><Relationship Id="rId36" Type="http://schemas.openxmlformats.org/officeDocument/2006/relationships/hyperlink" Target="mailto:ntu-jsn@admhmao.ru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3F54BBDE0CEE5526381AD12CC70A47121354CDBA2E445949CB63CC52AEn6HAI" TargetMode="External"/><Relationship Id="rId19" Type="http://schemas.openxmlformats.org/officeDocument/2006/relationships/hyperlink" Target="consultantplus://offline/ref=59292DF743C19623D8BB0272253F0B078DE23B1E91B4BBD3046611CA0DRA00J" TargetMode="External"/><Relationship Id="rId31" Type="http://schemas.openxmlformats.org/officeDocument/2006/relationships/hyperlink" Target="consultantplus://offline/ref=84C0022566F29A96276F707250D3455CB8A72B0CEEBC981761518F37FCN941E" TargetMode="External"/><Relationship Id="rId44" Type="http://schemas.openxmlformats.org/officeDocument/2006/relationships/hyperlink" Target="consultantplus://offline/ref=80A8869D5DB9F8A13D171ABA035E6DF4CC9761F6771CCC928B1ACA9AABC1DE41596DD5B8BFF1FEA0iC5EI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consultantplus://offline/ref=59292DF743C19623D8BB0272253F0B078DE0321B96B7BBD3046611CA0DRA00J" TargetMode="External"/><Relationship Id="rId22" Type="http://schemas.openxmlformats.org/officeDocument/2006/relationships/hyperlink" Target="consultantplus://offline/ref=59292DF743C19623D8BB0272253F0B078DE23B1E9DBBBBD3046611CA0DRA00J" TargetMode="External"/><Relationship Id="rId27" Type="http://schemas.openxmlformats.org/officeDocument/2006/relationships/hyperlink" Target="consultantplus://offline/ref=59292DF743C19623D8BB0272253F0B0788E03D1997B8E6D90C3F1DC8R00AJ" TargetMode="External"/><Relationship Id="rId30" Type="http://schemas.openxmlformats.org/officeDocument/2006/relationships/hyperlink" Target="consultantplus://offline/ref=7868B847858C28F7FCB47D4B9A896005E95E0153834856A842A4C6E933AFa7F" TargetMode="External"/><Relationship Id="rId35" Type="http://schemas.openxmlformats.org/officeDocument/2006/relationships/hyperlink" Target="mailto:meg-jsn@admhmao.ru" TargetMode="External"/><Relationship Id="rId43" Type="http://schemas.openxmlformats.org/officeDocument/2006/relationships/hyperlink" Target="consultantplus://offline/ref=59292DF743C19623D8BB0272253F0B078DE63B1893B1BBD3046611CA0DRA00J" TargetMode="External"/><Relationship Id="rId48" Type="http://schemas.openxmlformats.org/officeDocument/2006/relationships/fontTable" Target="fontTable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46;&#1080;&#1083;%20&#1078;&#1080;&#1083;&#1088;&#1077;&#1075;&#1083;&#1072;&#1084;&#1077;&#1085;&#1090;%2009.12.2015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BA602-82B5-467F-A538-D78C3BECE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Жил жилрегламент 09.12.2015</Template>
  <TotalTime>21</TotalTime>
  <Pages>50</Pages>
  <Words>17364</Words>
  <Characters>98978</Characters>
  <Application>Microsoft Office Word</Application>
  <DocSecurity>0</DocSecurity>
  <Lines>824</Lines>
  <Paragraphs>232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приказу</vt:lpstr>
    </vt:vector>
  </TitlesOfParts>
  <Company>*</Company>
  <LinksUpToDate>false</LinksUpToDate>
  <CharactersWithSpaces>116110</CharactersWithSpaces>
  <SharedDoc>false</SharedDoc>
  <HLinks>
    <vt:vector size="228" baseType="variant">
      <vt:variant>
        <vt:i4>2162748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consultantplus://offline/ref=A7AFD42A5F1E3849BDB8389B7A0FEAE178B4A61EA2052CA6D357C0A981DD38C80F5413487D6BB0ABO4nFF</vt:lpwstr>
      </vt:variant>
      <vt:variant>
        <vt:lpwstr/>
      </vt:variant>
      <vt:variant>
        <vt:i4>2883644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consultantplus://offline/ref=80A8869D5DB9F8A13D171ABA035E6DF4CC9761F6771CCC928B1ACA9AABC1DE41596DD5B8BFF1FEA0iC5EI</vt:lpwstr>
      </vt:variant>
      <vt:variant>
        <vt:lpwstr/>
      </vt:variant>
      <vt:variant>
        <vt:i4>5767170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5767170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Par92</vt:lpwstr>
      </vt:variant>
      <vt:variant>
        <vt:i4>6291510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Par746</vt:lpwstr>
      </vt:variant>
      <vt:variant>
        <vt:i4>2556014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consultantplus://offline/ref=9999E0610943575F9BC9BC9392F7E58ABA1A8838E3EAA3FFC887E2CBC794DF1402F5BC2A29814361l039K</vt:lpwstr>
      </vt:variant>
      <vt:variant>
        <vt:lpwstr/>
      </vt:variant>
      <vt:variant>
        <vt:i4>327765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consultantplus://offline/ref=59292DF743C19623D8BB0272253F0B078DE63B1893B1BBD3046611CA0DRA00J</vt:lpwstr>
      </vt:variant>
      <vt:variant>
        <vt:lpwstr/>
      </vt:variant>
      <vt:variant>
        <vt:i4>5767170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5767170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Par92</vt:lpwstr>
      </vt:variant>
      <vt:variant>
        <vt:i4>5767170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Par93</vt:lpwstr>
      </vt:variant>
      <vt:variant>
        <vt:i4>5767170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Par92</vt:lpwstr>
      </vt:variant>
      <vt:variant>
        <vt:i4>2883685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consultantplus://offline/ref=ACFC0F802E265D5609396D7BF945976252639E7C3816BFF7FE376B69D6E34DE5184F29C148779F7AEEC9158Bk9G5L</vt:lpwstr>
      </vt:variant>
      <vt:variant>
        <vt:lpwstr/>
      </vt:variant>
      <vt:variant>
        <vt:i4>7929911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consultantplus://offline/ref=FC05722F22B69EAD8E4E50D84795EA00830D82D399DA1231E6D3A6FA360E05520C522ACFE876CAA8uDSDJ</vt:lpwstr>
      </vt:variant>
      <vt:variant>
        <vt:lpwstr/>
      </vt:variant>
      <vt:variant>
        <vt:i4>6946871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Par259</vt:lpwstr>
      </vt:variant>
      <vt:variant>
        <vt:i4>8126523</vt:i4>
      </vt:variant>
      <vt:variant>
        <vt:i4>69</vt:i4>
      </vt:variant>
      <vt:variant>
        <vt:i4>0</vt:i4>
      </vt:variant>
      <vt:variant>
        <vt:i4>5</vt:i4>
      </vt:variant>
      <vt:variant>
        <vt:lpwstr>http://www.jsn.admhmao.ru/</vt:lpwstr>
      </vt:variant>
      <vt:variant>
        <vt:lpwstr/>
      </vt:variant>
      <vt:variant>
        <vt:i4>6881295</vt:i4>
      </vt:variant>
      <vt:variant>
        <vt:i4>66</vt:i4>
      </vt:variant>
      <vt:variant>
        <vt:i4>0</vt:i4>
      </vt:variant>
      <vt:variant>
        <vt:i4>5</vt:i4>
      </vt:variant>
      <vt:variant>
        <vt:lpwstr>mailto:bobyleva-lyudmila@yandex.ru</vt:lpwstr>
      </vt:variant>
      <vt:variant>
        <vt:lpwstr/>
      </vt:variant>
      <vt:variant>
        <vt:i4>8126523</vt:i4>
      </vt:variant>
      <vt:variant>
        <vt:i4>63</vt:i4>
      </vt:variant>
      <vt:variant>
        <vt:i4>0</vt:i4>
      </vt:variant>
      <vt:variant>
        <vt:i4>5</vt:i4>
      </vt:variant>
      <vt:variant>
        <vt:lpwstr>http://www.jsn.admhmao.ru/</vt:lpwstr>
      </vt:variant>
      <vt:variant>
        <vt:lpwstr/>
      </vt:variant>
      <vt:variant>
        <vt:i4>4980747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consultantplus://offline/ref=7868B847858C28F7FCB47D4B9A896005E95E0153834856A842A4C6E933AFa7F</vt:lpwstr>
      </vt:variant>
      <vt:variant>
        <vt:lpwstr/>
      </vt:variant>
      <vt:variant>
        <vt:i4>1572957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consultantplus://offline/ref=7868B847858C28F7FCB463468CE53E0FEA565859854B5FFB1DFB9DB464FE2CD14104A893C510E36E4E9D41ADa4F</vt:lpwstr>
      </vt:variant>
      <vt:variant>
        <vt:lpwstr/>
      </vt:variant>
      <vt:variant>
        <vt:i4>3604532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consultantplus://offline/ref=59292DF743C19623D8BB0272253F0B0788E03D1997B8E6D90C3F1DC8R00AJ</vt:lpwstr>
      </vt:variant>
      <vt:variant>
        <vt:lpwstr/>
      </vt:variant>
      <vt:variant>
        <vt:i4>327775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consultantplus://offline/ref=59292DF743C19623D8BB0272253F0B078DE6331696BABBD3046611CA0DRA00J</vt:lpwstr>
      </vt:variant>
      <vt:variant>
        <vt:lpwstr/>
      </vt:variant>
      <vt:variant>
        <vt:i4>327765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consultantplus://offline/ref=59292DF743C19623D8BB0272253F0B078DE63B1893B1BBD3046611CA0DRA00J</vt:lpwstr>
      </vt:variant>
      <vt:variant>
        <vt:lpwstr/>
      </vt:variant>
      <vt:variant>
        <vt:i4>327682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consultantplus://offline/ref=59292DF743C19623D8BB0272253F0B078DE03D189CB6BBD3046611CA0DRA00J</vt:lpwstr>
      </vt:variant>
      <vt:variant>
        <vt:lpwstr/>
      </vt:variant>
      <vt:variant>
        <vt:i4>327688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consultantplus://offline/ref=59292DF743C19623D8BB0272253F0B078DE23B1E9DBBBBD3046611CA0DRA00J</vt:lpwstr>
      </vt:variant>
      <vt:variant>
        <vt:lpwstr/>
      </vt:variant>
      <vt:variant>
        <vt:i4>327689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consultantplus://offline/ref=59292DF743C19623D8BB0272253F0B078DE03D1B94B0BBD3046611CA0DRA00J</vt:lpwstr>
      </vt:variant>
      <vt:variant>
        <vt:lpwstr/>
      </vt:variant>
      <vt:variant>
        <vt:i4>327768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consultantplus://offline/ref=59292DF743C19623D8BB0272253F0B078DE1331B94B7BBD3046611CA0DRA00J</vt:lpwstr>
      </vt:variant>
      <vt:variant>
        <vt:lpwstr/>
      </vt:variant>
      <vt:variant>
        <vt:i4>327691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consultantplus://offline/ref=59292DF743C19623D8BB0272253F0B078DE23B1E91B4BBD3046611CA0DRA00J</vt:lpwstr>
      </vt:variant>
      <vt:variant>
        <vt:lpwstr/>
      </vt:variant>
      <vt:variant>
        <vt:i4>327693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consultantplus://offline/ref=59292DF743C19623D8BB0272253F0B078DE03C1B92B5BBD3046611CA0DRA00J</vt:lpwstr>
      </vt:variant>
      <vt:variant>
        <vt:lpwstr/>
      </vt:variant>
      <vt:variant>
        <vt:i4>3604542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consultantplus://offline/ref=59292DF743C19623D8BB0272253F0B0789E3331B93B8E6D90C3F1DC8R00AJ</vt:lpwstr>
      </vt:variant>
      <vt:variant>
        <vt:lpwstr/>
      </vt:variant>
      <vt:variant>
        <vt:i4>327688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consultantplus://offline/ref=59292DF743C19623D8BB0272253F0B078DE13D1F91B1BBD3046611CA0DRA00J</vt:lpwstr>
      </vt:variant>
      <vt:variant>
        <vt:lpwstr/>
      </vt:variant>
      <vt:variant>
        <vt:i4>327690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consultantplus://offline/ref=59292DF743C19623D8BB0272253F0B078DE13C1E97B1BBD3046611CA0DRA00J</vt:lpwstr>
      </vt:variant>
      <vt:variant>
        <vt:lpwstr/>
      </vt:variant>
      <vt:variant>
        <vt:i4>327690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consultantplus://offline/ref=59292DF743C19623D8BB0272253F0B078DE23A1F96B2BBD3046611CA0DRA00J</vt:lpwstr>
      </vt:variant>
      <vt:variant>
        <vt:lpwstr/>
      </vt:variant>
      <vt:variant>
        <vt:i4>327770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consultantplus://offline/ref=59292DF743C19623D8BB0272253F0B078DE0321B96B7BBD3046611CA0DRA00J</vt:lpwstr>
      </vt:variant>
      <vt:variant>
        <vt:lpwstr/>
      </vt:variant>
      <vt:variant>
        <vt:i4>327774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consultantplus://offline/ref=59292DF743C19623D8BB0272253F0B078DE13C1794B4BBD3046611CA0DRA00J</vt:lpwstr>
      </vt:variant>
      <vt:variant>
        <vt:lpwstr/>
      </vt:variant>
      <vt:variant>
        <vt:i4>327690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consultantplus://offline/ref=59292DF743C19623D8BB0272253F0B078DE23B1C92B0BBD3046611CA0DRA00J</vt:lpwstr>
      </vt:variant>
      <vt:variant>
        <vt:lpwstr/>
      </vt:variant>
      <vt:variant>
        <vt:i4>327681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consultantplus://offline/ref=59292DF743C19623D8BB0272253F0B078DE1391790B5BBD3046611CA0DRA00J</vt:lpwstr>
      </vt:variant>
      <vt:variant>
        <vt:lpwstr/>
      </vt:variant>
      <vt:variant>
        <vt:i4>327775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consultantplus://offline/ref=59292DF743C19623D8BB0272253F0B078DE13C1B9CB7BBD3046611CA0DRA00J</vt:lpwstr>
      </vt:variant>
      <vt:variant>
        <vt:lpwstr/>
      </vt:variant>
      <vt:variant>
        <vt:i4>1769480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consultantplus://offline/ref=3F54BBDE0CEE5526381AD12CC70A47121354CDBA2E445949CB63CC52AEn6HAI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приказу</dc:title>
  <dc:creator>Пинекенштейн</dc:creator>
  <cp:lastModifiedBy>Пинекенштейн Екатерина Андреевна</cp:lastModifiedBy>
  <cp:revision>10</cp:revision>
  <cp:lastPrinted>2016-05-19T08:46:00Z</cp:lastPrinted>
  <dcterms:created xsi:type="dcterms:W3CDTF">2016-05-19T08:56:00Z</dcterms:created>
  <dcterms:modified xsi:type="dcterms:W3CDTF">2016-05-25T08:35:00Z</dcterms:modified>
</cp:coreProperties>
</file>